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df5a" w14:paraId="6eddf5a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7E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EC6A7E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SVIJET d.o.o. za proizvodnju, trgovinu i usluge</izvorni_sadrzaj>
    <derivirana_varijabla naziv="DomainObject.Predmet.ProtustrankaFormated_1">  MALI SVIJET d.o.o. za proizvodnju, trgovinu i usluge</derivirana_varijabla>
  </DomainObject.Predmet.ProtustrankaFormated>
  <DomainObject.Predmet.ProtustrankaFormatedOIB>
    <izvorni_sadrzaj>  MALI SVIJET d.o.o. za proizvodnju, trgovinu i usluge, OIB 70662887643</izvorni_sadrzaj>
    <derivirana_varijabla naziv="DomainObject.Predmet.ProtustrankaFormatedOIB_1">  MALI SVIJET d.o.o. za proizvodnju, trgovinu i usluge, OIB 70662887643</derivirana_varijabla>
  </DomainObject.Predmet.ProtustrankaFormatedOIB>
  <DomainObject.Predmet.ProtustrankaFormatedWithAdress>
    <izvorni_sadrzaj> MALI SVIJET d.o.o. za proizvodnju, trgovinu i usluge, Ulica Ante Starčevića 3, 48260 Križevci</izvorni_sadrzaj>
    <derivirana_varijabla naziv="DomainObject.Predmet.ProtustrankaFormatedWithAdress_1"> MALI SVIJET d.o.o. za proizvodnju, trgovinu i usluge, Ulica Ante Starčevića 3, 48260 Križevci</derivirana_varijabla>
  </DomainObject.Predmet.ProtustrankaFormatedWithAdress>
  <DomainObject.Predmet.ProtustrankaFormatedWithAdressOIB>
    <izvorni_sadrzaj> MALI SVIJET d.o.o. za proizvodnju, trgovinu i usluge, OIB 70662887643, Ulica Ante Starčevića 3, 48260 Križevci</izvorni_sadrzaj>
    <derivirana_varijabla naziv="DomainObject.Predmet.ProtustrankaFormatedWithAdressOIB_1"> MALI SVIJET d.o.o. za proizvodnju, trgovinu i usluge, OIB 70662887643, Ulica Ante Starčevića 3, 48260 Križevci</derivirana_varijabla>
  </DomainObject.Predmet.ProtustrankaFormatedWithAdressOIB>
  <DomainObject.Predmet.ProtustrankaWithAdress>
    <izvorni_sadrzaj>MALI SVIJET d.o.o. za proizvodnju, trgovinu i usluge Ulica Ante Starčevića 3, 48260 Križevci</izvorni_sadrzaj>
    <derivirana_varijabla naziv="DomainObject.Predmet.ProtustrankaWithAdress_1">MALI SVIJET d.o.o. za proizvodnju, trgovinu i usluge Ulica Ante Starčevića 3, 48260 Križevci</derivirana_varijabla>
  </DomainObject.Predmet.ProtustrankaWithAdress>
  <DomainObject.Predmet.ProtustrankaWithAdressOIB>
    <izvorni_sadrzaj>MALI SVIJET d.o.o. za proizvodnju, trgovinu i usluge, OIB 70662887643, Ulica Ante Starčevića 3, 48260 Križevci</izvorni_sadrzaj>
    <derivirana_varijabla naziv="DomainObject.Predmet.ProtustrankaWithAdressOIB_1">MALI SVIJET d.o.o. za proizvodnju, trgovinu i usluge, OIB 70662887643, Ulica Ante Starčevića 3, 48260 Križevci</derivirana_varijabla>
  </DomainObject.Predmet.ProtustrankaWithAdressOIB>
  <DomainObject.Predmet.ProtustrankaNazivFormated>
    <izvorni_sadrzaj>MALI SVIJET d.o.o. za proizvodnju, trgovinu i usluge</izvorni_sadrzaj>
    <derivirana_varijabla naziv="DomainObject.Predmet.ProtustrankaNazivFormated_1">MALI SVIJET d.o.o. za proizvodnju, trgovinu i usluge</derivirana_varijabla>
  </DomainObject.Predmet.ProtustrankaNazivFormated>
  <DomainObject.Predmet.ProtustrankaNazivFormatedOIB>
    <izvorni_sadrzaj>MALI SVIJET d.o.o. za proizvodnju, trgovinu i usluge, OIB 70662887643</izvorni_sadrzaj>
    <derivirana_varijabla naziv="DomainObject.Predmet.ProtustrankaNazivFormatedOIB_1">MALI SVIJET d.o.o. za proizvodnju, trgovinu i usluge, OIB 70662887643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12732.81</izvorni_sadrzaj>
    <derivirana_varijabla naziv="DomainObject.Predmet.TrenutnaVrijednost_1">12732.81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 SVIJET d.o.o. za proizvodnju, trgovinu i usluge</item>
    </izvorni_sadrzaj>
    <derivirana_varijabla naziv="DomainObject.Predmet.ProtuStrankaListFormated_1">
      <item>MALI SVIJET d.o.o. za proizvodnju, trgovinu i usluge</item>
    </derivirana_varijabla>
  </DomainObject.Predmet.ProtuStrankaListFormated>
  <DomainObject.Predmet.ProtuStrankaListFormatedOIB>
    <izvorni_sadrzaj>
      <item>MALI SVIJET d.o.o. za proizvodnju, trgovinu i usluge, OIB 70662887643</item>
    </izvorni_sadrzaj>
    <derivirana_varijabla naziv="DomainObject.Predmet.ProtuStrankaListFormatedOIB_1">
      <item>MALI SVIJET d.o.o. za proizvodnju, trgovinu i usluge, OIB 70662887643</item>
    </derivirana_varijabla>
  </DomainObject.Predmet.ProtuStrankaListFormatedOIB>
  <DomainObject.Predmet.ProtuStrankaListFormatedWithAdress>
    <izvorni_sadrzaj>
      <item>MALI SVIJET d.o.o. za proizvodnju, trgovinu i usluge, Ulica Ante Starčevića 3, 48260 Križevci</item>
    </izvorni_sadrzaj>
    <derivirana_varijabla naziv="DomainObject.Predmet.ProtuStrankaListFormatedWithAdress_1">
      <item>MALI SVIJET d.o.o. za proizvodnju, trgovinu i usluge, Ulica Ante Starčevića 3, 48260 Križevci</item>
    </derivirana_varijabla>
  </DomainObject.Predmet.ProtuStrankaListFormatedWithAdress>
  <DomainObject.Predmet.ProtuStrankaListFormatedWithAdressOIB>
    <izvorni_sadrzaj>
      <item>MALI SVIJET d.o.o. za proizvodnju, trgovinu i usluge, OIB 70662887643, Ulica Ante Starčevića 3, 48260 Križevci</item>
    </izvorni_sadrzaj>
    <derivirana_varijabla naziv="DomainObject.Predmet.ProtuStrankaListFormatedWithAdressOIB_1">
      <item>MALI SVIJET d.o.o. za proizvodnju, trgovinu i usluge, OIB 70662887643, Ulica Ante Starčevića 3, 48260 Križevci</item>
    </derivirana_varijabla>
  </DomainObject.Predmet.ProtuStrankaListFormatedWithAdressOIB>
  <DomainObject.Predmet.ProtuStrankaListNazivFormated>
    <izvorni_sadrzaj>
      <item>MALI SVIJET d.o.o. za proizvodnju, trgovinu i usluge</item>
    </izvorni_sadrzaj>
    <derivirana_varijabla naziv="DomainObject.Predmet.ProtuStrankaListNazivFormated_1">
      <item>MALI SVIJET d.o.o. za proizvodnju, trgovinu i usluge</item>
    </derivirana_varijabla>
  </DomainObject.Predmet.ProtuStrankaListNazivFormated>
  <DomainObject.Predmet.ProtuStrankaListNazivFormatedOIB>
    <izvorni_sadrzaj>
      <item>MALI SVIJET d.o.o. za proizvodnju, trgovinu i usluge, OIB 70662887643</item>
    </izvorni_sadrzaj>
    <derivirana_varijabla naziv="DomainObject.Predmet.ProtuStrankaListNazivFormatedOIB_1">
      <item>MALI SVIJET d.o.o. za proizvodnju, trgovinu i usluge, OIB 70662887643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 SVIJET d.o.o. za proizvodnju, trgovinu i usluge</izvorni_sadrzaj>
    <derivirana_varijabla naziv="DomainObject.Predmet.ProtustrankaIDrugi_1">MALI SVIJET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MALI SVIJET d.o.o. za proizvodnju, trgovinu i usluge, OIB 70662887643, Ulica Ante Starčevića 3, 48260 Križevci</izvorni_sadrzaj>
    <derivirana_varijabla naziv="DomainObject.Predmet.ProtustrankaIDrugiAdressOIB_1">MALI SVIJET d.o.o. za proizvodnju, trgovinu i usluge, OIB 70662887643, Ulica Ante Starčevića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MALI SVIJET d.o.o. za proizvodnju, trgovinu i usluge</item>
      <item>Sudski registar</item>
      <item>e-oglasna ploča</item>
    </izvorni_sadrzaj>
    <derivirana_varijabla naziv="DomainObject.Predmet.SudioniciListNaziv_1">
      <item>Financijska agencija</item>
      <item>MALI SVIJET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MALI SVIJET d.o.o. za proizvodnju, trgovinu i usluge, OIB 70662887643, Ulica Ante Starčevića 3,48260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MALI SVIJET d.o.o. za proizvodnju, trgovinu i usluge, OIB 70662887643, Ulica Ante Starčevića 3,48260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70662887643</item>
      <item>, OIB null</item>
    </izvorni_sadrzaj>
    <derivirana_varijabla naziv="DomainObject.Predmet.SudioniciListNazivOIB_1">
      <item>, OIB null</item>
      <item>, OIB 85821130368</item>
      <item>, OIB 70662887643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