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95c0" w14:paraId="a0895c0" w:rsidRDefault="00250267" w:rsidP="00250267" w:rsidR="00250267" w:rsidRPr="004453B3">
      <w:pPr>
        <w:pStyle w:val="Zaglavlje"/>
        <w15:collapsed w:val="false"/>
      </w:pPr>
      <w:bookmarkStart w:name="_GoBack" w:id="0"/>
      <w:bookmarkEnd w:id="0"/>
      <w:r w:rsidRPr="004453B3">
        <w:t xml:space="preserve">REPUBLIKA HRVATSKA </w:t>
      </w:r>
    </w:p>
    <w:p w:rsidRDefault="00250267" w:rsidP="00250267" w:rsidR="00250267" w:rsidRPr="004453B3">
      <w:pPr>
        <w:pStyle w:val="Zaglavlje"/>
      </w:pPr>
      <w:r w:rsidRPr="004453B3">
        <w:t>Trgovački sud u Zagrebu</w:t>
      </w:r>
    </w:p>
    <w:p w:rsidRDefault="00250267" w:rsidP="00250267" w:rsidR="00250267" w:rsidRPr="004453B3">
      <w:pPr>
        <w:pStyle w:val="Zaglavlje"/>
      </w:pPr>
      <w:r w:rsidRPr="004453B3">
        <w:t xml:space="preserve">Zagreb, Amruševa 2/II </w:t>
      </w:r>
    </w:p>
    <w:p w:rsidRDefault="00250267" w:rsidP="00250267" w:rsidR="00250267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1656/15</w:t>
      </w:r>
    </w:p>
    <w:p w:rsidRDefault="00250267" w:rsidP="00250267" w:rsidR="00250267" w:rsidRPr="004453B3">
      <w:pPr>
        <w:jc w:val="center"/>
      </w:pPr>
    </w:p>
    <w:p w:rsidRDefault="00250267" w:rsidP="00250267" w:rsidR="00250267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250267" w:rsidP="00250267" w:rsidR="00250267" w:rsidRPr="004453B3">
      <w:pPr>
        <w:jc w:val="both"/>
      </w:pPr>
    </w:p>
    <w:p w:rsidRDefault="00250267" w:rsidP="00250267" w:rsidR="00250267" w:rsidRPr="004453B3">
      <w:pPr>
        <w:jc w:val="center"/>
      </w:pPr>
      <w:r w:rsidRPr="004453B3">
        <w:t>R J E Š E N J E</w:t>
      </w:r>
    </w:p>
    <w:p w:rsidRDefault="00250267" w:rsidP="00250267" w:rsidR="00250267" w:rsidRPr="004453B3">
      <w:pPr>
        <w:jc w:val="center"/>
      </w:pPr>
    </w:p>
    <w:p w:rsidRDefault="00250267" w:rsidP="00250267" w:rsidR="00250267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SAGEL d.o.o., Zagreb, Frane Petrića 1, OIB: 64691467732, </w:t>
      </w:r>
      <w:r w:rsidRPr="004453B3">
        <w:t xml:space="preserve">dana </w:t>
      </w:r>
      <w:r>
        <w:t>29 ožujka</w:t>
      </w:r>
      <w:r w:rsidRPr="004453B3">
        <w:t xml:space="preserve"> 2016. </w:t>
      </w:r>
    </w:p>
    <w:p w:rsidRDefault="00250267" w:rsidP="00250267" w:rsidR="00250267" w:rsidRPr="004453B3">
      <w:pPr>
        <w:jc w:val="both"/>
      </w:pPr>
    </w:p>
    <w:p w:rsidRDefault="00250267" w:rsidP="00250267" w:rsidR="00250267" w:rsidRPr="004453B3">
      <w:pPr>
        <w:jc w:val="center"/>
      </w:pPr>
      <w:r w:rsidRPr="004453B3">
        <w:t>r i j e š i o    je</w:t>
      </w:r>
    </w:p>
    <w:p w:rsidRDefault="00250267" w:rsidP="00250267" w:rsidR="00250267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50267" w:rsidP="00250267" w:rsidR="00250267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SAGEL d.o.o., Zagreb, Frane Petrića 1, OIB: 64691467732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250267" w:rsidP="00250267" w:rsidR="00250267" w:rsidRPr="004453B3">
      <w:pPr>
        <w:pStyle w:val="BodyText21"/>
        <w:rPr>
          <w:rFonts w:hAnsi="Times New Roman" w:ascii="Times New Roman"/>
          <w:szCs w:val="24"/>
        </w:rPr>
      </w:pPr>
    </w:p>
    <w:p w:rsidRDefault="00250267" w:rsidP="00250267" w:rsidR="00250267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Hrvoje Kraljičković, OIB: 63875916042, Zagreb, Trg hrvatskih velikana 4.</w:t>
      </w:r>
    </w:p>
    <w:p w:rsidRDefault="00250267" w:rsidP="00250267" w:rsidR="00250267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50267" w:rsidP="00250267" w:rsidR="00250267">
      <w:pPr>
        <w:jc w:val="both"/>
      </w:pPr>
      <w:r w:rsidRPr="004453B3">
        <w:t xml:space="preserve">III. Zaključuje se stečajni postupak nad dužnikom </w:t>
      </w:r>
      <w:r>
        <w:t>SAGEL d.o.o., Zagreb, Frane Petrića 1, OIB: 64691467732.</w:t>
      </w:r>
    </w:p>
    <w:p w:rsidRDefault="00250267" w:rsidP="00250267" w:rsidR="00250267" w:rsidRPr="004453B3">
      <w:pPr>
        <w:jc w:val="both"/>
      </w:pPr>
    </w:p>
    <w:p w:rsidRDefault="00250267" w:rsidP="00250267" w:rsidR="00250267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250267" w:rsidP="00250267" w:rsidR="00250267" w:rsidRPr="004453B3">
      <w:pPr>
        <w:jc w:val="both"/>
      </w:pPr>
    </w:p>
    <w:p w:rsidRDefault="00250267" w:rsidP="00250267" w:rsidR="00250267" w:rsidRPr="004453B3">
      <w:pPr>
        <w:ind w:left="360"/>
        <w:jc w:val="center"/>
      </w:pPr>
      <w:r w:rsidRPr="004453B3">
        <w:t>Obrazloženje</w:t>
      </w:r>
    </w:p>
    <w:p w:rsidRDefault="00250267" w:rsidP="00250267" w:rsidR="00250267" w:rsidRPr="004453B3">
      <w:pPr>
        <w:jc w:val="both"/>
      </w:pPr>
    </w:p>
    <w:p w:rsidRDefault="00250267" w:rsidP="00250267" w:rsidR="00250267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250267" w:rsidP="00250267" w:rsidR="00250267" w:rsidRPr="004453B3">
      <w:pPr>
        <w:jc w:val="both"/>
      </w:pPr>
    </w:p>
    <w:p w:rsidRDefault="00250267" w:rsidP="00250267" w:rsidR="00250267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19.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50267" w:rsidP="00250267" w:rsidR="00250267" w:rsidRPr="004453B3">
      <w:pPr>
        <w:jc w:val="both"/>
      </w:pPr>
    </w:p>
    <w:p w:rsidRDefault="00250267" w:rsidP="00250267" w:rsidR="00250267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250267" w:rsidP="00250267" w:rsidR="00250267" w:rsidRPr="004453B3">
      <w:pPr>
        <w:jc w:val="both"/>
      </w:pPr>
    </w:p>
    <w:p w:rsidRDefault="00250267" w:rsidP="00250267" w:rsidR="00250267" w:rsidRPr="004453B3">
      <w:pPr>
        <w:jc w:val="both"/>
      </w:pPr>
      <w:r w:rsidRPr="004453B3">
        <w:tab/>
        <w:t xml:space="preserve">Iz podneska Hrvatskog zavoda za mirovinsko osiguranje proizlazi da dužnik nema zaposlenih. </w:t>
      </w:r>
    </w:p>
    <w:p w:rsidRDefault="00250267" w:rsidP="00250267" w:rsidR="00250267" w:rsidRPr="004453B3">
      <w:pPr>
        <w:jc w:val="both"/>
      </w:pPr>
    </w:p>
    <w:p w:rsidRDefault="00250267" w:rsidP="00250267" w:rsidR="00250267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50267" w:rsidP="00250267" w:rsidR="00250267" w:rsidRPr="004453B3">
      <w:pPr>
        <w:jc w:val="both"/>
      </w:pPr>
    </w:p>
    <w:p w:rsidRDefault="00250267" w:rsidP="00250267" w:rsidR="00250267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250267" w:rsidP="00250267" w:rsidR="00250267" w:rsidRPr="004453B3">
      <w:pPr>
        <w:jc w:val="both"/>
      </w:pPr>
    </w:p>
    <w:p w:rsidRDefault="00250267" w:rsidP="00250267" w:rsidR="00250267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250267" w:rsidP="00250267" w:rsidR="00250267" w:rsidRPr="004453B3">
      <w:pPr>
        <w:jc w:val="center"/>
      </w:pPr>
    </w:p>
    <w:p w:rsidRDefault="00250267" w:rsidP="00CF23FE" w:rsidR="00250267" w:rsidRPr="003D78D9">
      <w:pPr>
        <w:jc w:val="center"/>
      </w:pPr>
      <w:r w:rsidRPr="004453B3">
        <w:t xml:space="preserve">      </w:t>
      </w: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250267" w:rsidP="00CF23FE" w:rsidR="00250267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250267" w:rsidP="00CF23FE" w:rsidR="00250267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250267" w:rsidP="00250267" w:rsidR="00250267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250267" w:rsidP="00250267" w:rsidR="00250267" w:rsidRPr="004453B3">
      <w:pPr>
        <w:jc w:val="both"/>
      </w:pPr>
      <w:r w:rsidRPr="004453B3">
        <w:t>Uputa o pravnom lijeku:</w:t>
      </w:r>
    </w:p>
    <w:p w:rsidRDefault="00250267" w:rsidP="00250267" w:rsidR="00250267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250267" w:rsidP="00250267" w:rsidR="00250267" w:rsidRPr="004453B3">
      <w:pPr>
        <w:jc w:val="both"/>
        <w:rPr>
          <w:i/>
        </w:rPr>
      </w:pPr>
    </w:p>
    <w:p w:rsidRDefault="00250267" w:rsidP="00250267" w:rsidR="00250267" w:rsidRPr="004453B3">
      <w:pPr>
        <w:jc w:val="both"/>
      </w:pPr>
    </w:p>
    <w:sectPr w:rsidSect="00302849" w:rsidR="00250267" w:rsidRPr="004453B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B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250267">
      <w:t>1656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85BD9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267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20E1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353C3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068D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85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B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B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85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B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B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St-1656/2015</izvorni_sadrzaj>
    <derivirana_varijabla naziv="DomainObject.Predmet.OznakaBroj_1">St-1656/2015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SAGEL d.o.o.</izvorni_sadrzaj>
    <derivirana_varijabla naziv="DomainObject.Predmet.ProtustrankaFormated_1">  SAGEL d.o.o.</derivirana_varijabla>
  </DomainObject.Predmet.ProtustrankaFormated>
  <DomainObject.Predmet.ProtustrankaFormatedOIB>
    <izvorni_sadrzaj>  SAGEL d.o.o., OIB 64691467732</izvorni_sadrzaj>
    <derivirana_varijabla naziv="DomainObject.Predmet.ProtustrankaFormatedOIB_1">  SAGEL d.o.o., OIB 64691467732</derivirana_varijabla>
  </DomainObject.Predmet.ProtustrankaFormatedOIB>
  <DomainObject.Predmet.ProtustrankaFormatedWithAdress>
    <izvorni_sadrzaj> SAGEL d.o.o., Frane Petrića 1, 10000 Zagreb</izvorni_sadrzaj>
    <derivirana_varijabla naziv="DomainObject.Predmet.ProtustrankaFormatedWithAdress_1"> SAGEL d.o.o., Frane Petrića 1, 10000 Zagreb</derivirana_varijabla>
  </DomainObject.Predmet.ProtustrankaFormatedWithAdress>
  <DomainObject.Predmet.ProtustrankaFormatedWithAdressOIB>
    <izvorni_sadrzaj> SAGEL d.o.o., OIB 64691467732, Frane Petrića 1, 10000 Zagreb</izvorni_sadrzaj>
    <derivirana_varijabla naziv="DomainObject.Predmet.ProtustrankaFormatedWithAdressOIB_1"> SAGEL d.o.o., OIB 64691467732, Frane Petrića 1, 10000 Zagreb</derivirana_varijabla>
  </DomainObject.Predmet.ProtustrankaFormatedWithAdressOIB>
  <DomainObject.Predmet.ProtustrankaWithAdress>
    <izvorni_sadrzaj>SAGEL d.o.o. Frane Petrića 1, 10000 Zagreb</izvorni_sadrzaj>
    <derivirana_varijabla naziv="DomainObject.Predmet.ProtustrankaWithAdress_1">SAGEL d.o.o. Frane Petrića 1, 10000 Zagreb</derivirana_varijabla>
  </DomainObject.Predmet.ProtustrankaWithAdress>
  <DomainObject.Predmet.ProtustrankaWithAdressOIB>
    <izvorni_sadrzaj>SAGEL d.o.o., OIB 64691467732, Frane Petrića 1, 10000 Zagreb</izvorni_sadrzaj>
    <derivirana_varijabla naziv="DomainObject.Predmet.ProtustrankaWithAdressOIB_1">SAGEL d.o.o., OIB 64691467732, Frane Petrića 1, 10000 Zagreb</derivirana_varijabla>
  </DomainObject.Predmet.ProtustrankaWithAdressOIB>
  <DomainObject.Predmet.ProtustrankaNazivFormated>
    <izvorni_sadrzaj>SAGEL d.o.o.</izvorni_sadrzaj>
    <derivirana_varijabla naziv="DomainObject.Predmet.ProtustrankaNazivFormated_1">SAGEL d.o.o.</derivirana_varijabla>
  </DomainObject.Predmet.ProtustrankaNazivFormated>
  <DomainObject.Predmet.ProtustrankaNazivFormatedOIB>
    <izvorni_sadrzaj>SAGEL d.o.o., OIB 64691467732</izvorni_sadrzaj>
    <derivirana_varijabla naziv="DomainObject.Predmet.ProtustrankaNazivFormatedOIB_1">SAGEL d.o.o., OIB 64691467732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SAGEL d.o.o.</item>
    </izvorni_sadrzaj>
    <derivirana_varijabla naziv="DomainObject.Predmet.ProtuStrankaListFormated_1">
      <item>SAGEL d.o.o.</item>
    </derivirana_varijabla>
  </DomainObject.Predmet.ProtuStrankaListFormated>
  <DomainObject.Predmet.ProtuStrankaListFormatedOIB>
    <izvorni_sadrzaj>
      <item>SAGEL d.o.o., OIB 64691467732</item>
    </izvorni_sadrzaj>
    <derivirana_varijabla naziv="DomainObject.Predmet.ProtuStrankaListFormatedOIB_1">
      <item>SAGEL d.o.o., OIB 64691467732</item>
    </derivirana_varijabla>
  </DomainObject.Predmet.ProtuStrankaListFormatedOIB>
  <DomainObject.Predmet.ProtuStrankaListFormatedWithAdress>
    <izvorni_sadrzaj>
      <item>SAGEL d.o.o., Frane Petrića 1, 10000 Zagreb</item>
    </izvorni_sadrzaj>
    <derivirana_varijabla naziv="DomainObject.Predmet.ProtuStrankaListFormatedWithAdress_1">
      <item>SAGEL d.o.o., Frane Petrića 1, 10000 Zagreb</item>
    </derivirana_varijabla>
  </DomainObject.Predmet.ProtuStrankaListFormatedWithAdress>
  <DomainObject.Predmet.ProtuStrankaListFormatedWithAdressOIB>
    <izvorni_sadrzaj>
      <item>SAGEL d.o.o., OIB 64691467732, Frane Petrića 1, 10000 Zagreb</item>
    </izvorni_sadrzaj>
    <derivirana_varijabla naziv="DomainObject.Predmet.ProtuStrankaListFormatedWithAdressOIB_1">
      <item>SAGEL d.o.o., OIB 64691467732, Frane Petrića 1, 10000 Zagreb</item>
    </derivirana_varijabla>
  </DomainObject.Predmet.ProtuStrankaListFormatedWithAdressOIB>
  <DomainObject.Predmet.ProtuStrankaListNazivFormated>
    <izvorni_sadrzaj>
      <item>SAGEL d.o.o.</item>
    </izvorni_sadrzaj>
    <derivirana_varijabla naziv="DomainObject.Predmet.ProtuStrankaListNazivFormated_1">
      <item>SAGEL d.o.o.</item>
    </derivirana_varijabla>
  </DomainObject.Predmet.ProtuStrankaListNazivFormated>
  <DomainObject.Predmet.ProtuStrankaListNazivFormatedOIB>
    <izvorni_sadrzaj>
      <item>SAGEL d.o.o., OIB 64691467732</item>
    </izvorni_sadrzaj>
    <derivirana_varijabla naziv="DomainObject.Predmet.ProtuStrankaListNazivFormatedOIB_1">
      <item>SAGEL d.o.o., OIB 64691467732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SAGEL d.o.o.</izvorni_sadrzaj>
    <derivirana_varijabla naziv="DomainObject.Predmet.ProtustrankaIDrugi_1">SAGEL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SAGEL d.o.o., OIB 64691467732, Frane Petrića 1, 10000 Zagreb</izvorni_sadrzaj>
    <derivirana_varijabla naziv="DomainObject.Predmet.ProtustrankaIDrugiAdressOIB_1">SAGEL d.o.o., OIB 64691467732, Frane Petrića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SAGEL d.o.o.</item>
    </izvorni_sadrzaj>
    <derivirana_varijabla naziv="DomainObject.Predmet.SudioniciListNaziv_1">
      <item>FINA Regionalni centar Zagreb</item>
      <item>SAGEL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SAGEL d.o.o., OIB 64691467732, Frane Petrića 1,10000 Zagreb</item>
    </izvorni_sadrzaj>
    <derivirana_varijabla naziv="DomainObject.Predmet.SudioniciListAdressOIB_1">
      <item>FINA Regionalni centar Zagreb, OIB 85821130368, Trg svibanjskih žrtava 1995. 1,10000 Zagreb</item>
      <item>SAGEL d.o.o., OIB 64691467732, Frane Petrića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64691467732</item>
    </izvorni_sadrzaj>
    <derivirana_varijabla naziv="DomainObject.Predmet.SudioniciListNazivOIB_1">
      <item>, OIB 85821130368</item>
      <item>, OIB 64691467732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1158FB-E484-4858-9F24-6D5335CEFA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2162</properties:Characters>
  <properties:Lines>66</properties:Lines>
  <properties:Paragraphs>26</properties:Paragraphs>
  <properties:TotalTime>327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2016-03-17T06:19:00Z</dcterms:created>
  <dc:creator>Korisnik</dc:creator>
  <cp:lastModifiedBy>Valentina Delač</cp:lastModifiedBy>
  <cp:lastPrinted>2016-03-29T12:12:00Z</cp:lastPrinted>
  <dcterms:modified xmlns:xsi="http://www.w3.org/2001/XMLSchema-instance" xsi:type="dcterms:W3CDTF">2016-03-29T12:14:00Z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