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8d6f" w14:paraId="0298d6f" w:rsidRDefault="00156B1F" w:rsidP="00156B1F" w:rsidR="007561B4">
      <w:pPr>
        <w:ind w:firstLine="72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1360" cx="54356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1B4" w:rsidP="007561B4" w:rsidR="007561B4">
      <w:pPr>
        <w:jc w:val="both"/>
      </w:pPr>
    </w:p>
    <w:p w:rsidRDefault="007561B4" w:rsidP="007561B4" w:rsidR="007561B4">
      <w:pPr>
        <w:jc w:val="both"/>
      </w:pPr>
      <w:r>
        <w:t>REPUBLIKA HRVATSKA</w:t>
      </w:r>
    </w:p>
    <w:p w:rsidRDefault="007561B4" w:rsidP="007561B4" w:rsidR="007561B4">
      <w:pPr>
        <w:jc w:val="both"/>
      </w:pPr>
      <w:r>
        <w:t>TRGOVAČKI SUD U OSIJEKU</w:t>
      </w:r>
    </w:p>
    <w:p w:rsidRDefault="007561B4" w:rsidP="007561B4" w:rsidR="007561B4">
      <w:pPr>
        <w:jc w:val="both"/>
      </w:pPr>
      <w:r>
        <w:t>STALNA SLUŽBA U SLAVONSKOM  BRODU</w:t>
      </w:r>
    </w:p>
    <w:p w:rsidRDefault="007561B4" w:rsidP="007561B4" w:rsidR="007561B4">
      <w:pPr>
        <w:jc w:val="both"/>
      </w:pPr>
      <w:r>
        <w:t xml:space="preserve">Trg pobjede 13                                                                         </w:t>
      </w:r>
      <w:r>
        <w:tab/>
        <w:t>3 St-</w:t>
      </w:r>
      <w:r w:rsidR="001D5D8A">
        <w:t>764/2015-32</w:t>
      </w:r>
    </w:p>
    <w:p w:rsidRDefault="007561B4" w:rsidP="007561B4" w:rsidR="007561B4">
      <w:pPr>
        <w:jc w:val="both"/>
      </w:pPr>
      <w:r>
        <w:t>35000 SLAVONSKI BROD</w:t>
      </w:r>
    </w:p>
    <w:p w:rsidRDefault="001D5D8A" w:rsidP="007561B4" w:rsidR="001D5D8A">
      <w:pPr>
        <w:jc w:val="both"/>
      </w:pPr>
    </w:p>
    <w:p w:rsidRDefault="001D5D8A" w:rsidP="007561B4" w:rsidR="001D5D8A">
      <w:pPr>
        <w:jc w:val="both"/>
      </w:pPr>
    </w:p>
    <w:p w:rsidRDefault="00156B1F" w:rsidP="007561B4" w:rsidR="00156B1F">
      <w:pPr>
        <w:jc w:val="both"/>
      </w:pPr>
    </w:p>
    <w:p w:rsidRDefault="007561B4" w:rsidP="007561B4" w:rsidR="007561B4" w:rsidRPr="007561B4">
      <w:pPr>
        <w:jc w:val="center"/>
        <w:rPr>
          <w:b/>
        </w:rPr>
      </w:pPr>
      <w:r w:rsidRPr="007561B4">
        <w:rPr>
          <w:b/>
        </w:rPr>
        <w:t>Z A K L J U Č A K</w:t>
      </w:r>
    </w:p>
    <w:p w:rsidRDefault="007561B4" w:rsidP="007561B4" w:rsidR="007561B4" w:rsidRPr="007561B4">
      <w:pPr>
        <w:jc w:val="center"/>
        <w:rPr>
          <w:b/>
        </w:rPr>
      </w:pPr>
    </w:p>
    <w:p w:rsidRDefault="00156B1F" w:rsidP="00156B1F" w:rsidR="00156B1F">
      <w:pPr>
        <w:jc w:val="both"/>
      </w:pPr>
      <w:r>
        <w:tab/>
      </w: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</w:t>
      </w:r>
      <w:r w:rsidR="001D5D8A">
        <w:t xml:space="preserve">nad Stečajnom masom  </w:t>
      </w:r>
      <w:r w:rsidR="001D5D8A">
        <w:rPr>
          <w:b/>
        </w:rPr>
        <w:t>SUVREMENOG UČILIŠTA U SLAVONSKOM BRODU - USTANOVE ZA OBRAZOVANJE ODRASLIH, Zagrebačka 165, Slavonski Brod, OIB: 47384858705</w:t>
      </w:r>
      <w:r w:rsidR="001D5D8A">
        <w:t>, koga zastupa upravitelj stečajne mase Šimi Bošnjaku</w:t>
      </w:r>
      <w:r>
        <w:rPr>
          <w:b/>
        </w:rPr>
        <w:t xml:space="preserve">, </w:t>
      </w:r>
      <w:r>
        <w:t xml:space="preserve"> </w:t>
      </w:r>
      <w:r w:rsidR="001D5D8A">
        <w:t>18</w:t>
      </w:r>
      <w:r>
        <w:t xml:space="preserve">. </w:t>
      </w:r>
      <w:r w:rsidR="001D5D8A">
        <w:t>listopada</w:t>
      </w:r>
      <w:r>
        <w:t xml:space="preserve"> 2017.</w:t>
      </w:r>
    </w:p>
    <w:p w:rsidRDefault="00156B1F" w:rsidP="00156B1F" w:rsidR="00156B1F">
      <w:pPr>
        <w:jc w:val="both"/>
        <w:rPr>
          <w:b/>
        </w:rPr>
      </w:pPr>
    </w:p>
    <w:p w:rsidRDefault="00156B1F" w:rsidP="00156B1F" w:rsidR="00156B1F">
      <w:pPr>
        <w:jc w:val="center"/>
      </w:pPr>
      <w:r>
        <w:t>z a k l j u č i o  j e</w:t>
      </w:r>
    </w:p>
    <w:p w:rsidRDefault="00156B1F" w:rsidP="00156B1F" w:rsidR="00156B1F">
      <w:pPr>
        <w:jc w:val="center"/>
      </w:pPr>
    </w:p>
    <w:p w:rsidRDefault="00156B1F" w:rsidP="001D5D8A" w:rsidR="00156B1F">
      <w:pPr>
        <w:pStyle w:val="Odlomakpopisa"/>
        <w:numPr>
          <w:ilvl w:val="0"/>
          <w:numId w:val="2"/>
        </w:numPr>
        <w:jc w:val="both"/>
      </w:pPr>
      <w:r>
        <w:t xml:space="preserve"> Poziva se </w:t>
      </w:r>
      <w:r w:rsidR="001D5D8A">
        <w:t xml:space="preserve">upravitelj stečajne mase </w:t>
      </w:r>
      <w:proofErr w:type="spellStart"/>
      <w:r w:rsidR="001D5D8A">
        <w:t>Šimo</w:t>
      </w:r>
      <w:proofErr w:type="spellEnd"/>
      <w:r w:rsidR="001D5D8A">
        <w:t xml:space="preserve"> Bošnjak izjasniti se o prijedlogu za razrješenje od strane </w:t>
      </w:r>
      <w:proofErr w:type="spellStart"/>
      <w:r w:rsidR="001D5D8A">
        <w:t>Nathalie</w:t>
      </w:r>
      <w:proofErr w:type="spellEnd"/>
      <w:r w:rsidR="001D5D8A">
        <w:t xml:space="preserve"> </w:t>
      </w:r>
      <w:proofErr w:type="spellStart"/>
      <w:r w:rsidR="001D5D8A">
        <w:t>Korparić</w:t>
      </w:r>
      <w:proofErr w:type="spellEnd"/>
      <w:r w:rsidR="001D5D8A">
        <w:t>.</w:t>
      </w:r>
    </w:p>
    <w:p w:rsidRDefault="001D5D8A" w:rsidP="001D5D8A" w:rsidR="001D5D8A">
      <w:pPr>
        <w:pStyle w:val="Odlomakpopisa"/>
        <w:numPr>
          <w:ilvl w:val="0"/>
          <w:numId w:val="2"/>
        </w:numPr>
        <w:jc w:val="both"/>
      </w:pPr>
      <w:r>
        <w:t xml:space="preserve">Određuje se ročište radi izjašnjenja uprav.steč.mase o podnesenom prijedlogu za razrješenje za dan </w:t>
      </w:r>
      <w:r w:rsidRPr="00095DA8">
        <w:rPr>
          <w:b/>
          <w:u w:val="single"/>
        </w:rPr>
        <w:t>8.studenog 2017. u 9,15 sati.</w:t>
      </w:r>
    </w:p>
    <w:p w:rsidRDefault="001D5D8A" w:rsidP="001D5D8A" w:rsidR="001D5D8A">
      <w:pPr>
        <w:pStyle w:val="Odlomakpopisa"/>
        <w:numPr>
          <w:ilvl w:val="0"/>
          <w:numId w:val="2"/>
        </w:numPr>
        <w:jc w:val="both"/>
      </w:pPr>
      <w:r>
        <w:t xml:space="preserve">Na ročište se poziva se uprav.steč.mase i </w:t>
      </w:r>
      <w:proofErr w:type="spellStart"/>
      <w:r>
        <w:t>Nathalie</w:t>
      </w:r>
      <w:proofErr w:type="spellEnd"/>
      <w:r>
        <w:t xml:space="preserve"> </w:t>
      </w:r>
      <w:proofErr w:type="spellStart"/>
      <w:r>
        <w:t>Korparić</w:t>
      </w:r>
      <w:proofErr w:type="spellEnd"/>
      <w:r>
        <w:t>.</w:t>
      </w:r>
    </w:p>
    <w:p w:rsidRDefault="00156B1F" w:rsidP="00156B1F" w:rsidR="00156B1F">
      <w:pPr>
        <w:ind w:firstLine="708"/>
        <w:jc w:val="both"/>
      </w:pPr>
    </w:p>
    <w:p w:rsidRDefault="00156B1F" w:rsidP="00156B1F" w:rsidR="00156B1F">
      <w:pPr>
        <w:ind w:firstLine="708"/>
        <w:jc w:val="both"/>
      </w:pPr>
    </w:p>
    <w:p w:rsidRDefault="00156B1F" w:rsidP="00156B1F" w:rsidR="00156B1F">
      <w:pPr>
        <w:ind w:firstLine="708"/>
      </w:pPr>
      <w:r>
        <w:t xml:space="preserve">U Slavonskom Brodu </w:t>
      </w:r>
      <w:r w:rsidR="001D5D8A">
        <w:t xml:space="preserve">18. listopada </w:t>
      </w:r>
      <w:r>
        <w:t>2017.</w:t>
      </w:r>
      <w:r>
        <w:tab/>
      </w:r>
    </w:p>
    <w:p w:rsidRDefault="00156B1F" w:rsidP="00156B1F" w:rsidR="00156B1F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156B1F" w:rsidP="00156B1F" w:rsidR="00156B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156B1F" w:rsidP="00156B1F" w:rsidR="00156B1F"/>
    <w:p w:rsidRDefault="00156B1F" w:rsidP="00156B1F" w:rsidR="00156B1F"/>
    <w:p w:rsidRDefault="00A310D2" w:rsidP="00156B1F" w:rsidR="00A310D2">
      <w:pPr>
        <w:jc w:val="both"/>
      </w:pPr>
    </w:p>
    <w:p w:rsidRDefault="001D5D8A" w:rsidP="00156B1F" w:rsidR="001D5D8A">
      <w:pPr>
        <w:jc w:val="both"/>
      </w:pPr>
      <w:r>
        <w:t>Dostaviti: uprav.steč.mase uz presliku str. 33-34 spisa</w:t>
      </w:r>
    </w:p>
    <w:p w:rsidRDefault="001D5D8A" w:rsidP="00156B1F" w:rsidR="001D5D8A">
      <w:pPr>
        <w:jc w:val="both"/>
      </w:pPr>
      <w:r>
        <w:t xml:space="preserve">-objaviti na </w:t>
      </w:r>
      <w:proofErr w:type="spellStart"/>
      <w:r>
        <w:t>eOglasnoj</w:t>
      </w:r>
      <w:proofErr w:type="spellEnd"/>
      <w:r>
        <w:t xml:space="preserve"> ploči suda</w:t>
      </w:r>
    </w:p>
    <w:sectPr w:rsidSect="005E5001" w:rsidR="001D5D8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71E" w:rsidR="0036471E">
      <w:r>
        <w:separator/>
      </w:r>
    </w:p>
  </w:endnote>
  <w:endnote w:id="0" w:type="continuationSeparator">
    <w:p w:rsidRDefault="0036471E" w:rsidR="00364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71E" w:rsidR="0036471E">
      <w:r>
        <w:separator/>
      </w:r>
    </w:p>
  </w:footnote>
  <w:footnote w:id="0" w:type="continuationSeparator">
    <w:p w:rsidRDefault="0036471E" w:rsidR="003647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F2C" w:rsidP="00B90122" w:rsidR="00A32F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2F2C" w:rsidR="00A32F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F2C" w:rsidP="00B90122" w:rsidR="00A32F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B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2F2C" w:rsidR="00A32F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3C151D"/>
    <w:multiLevelType w:val="hybridMultilevel"/>
    <w:tmpl w:val="5D90F2B2"/>
    <w:lvl w:tplc="344EDD18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BB068E8"/>
    <w:multiLevelType w:val="hybridMultilevel"/>
    <w:tmpl w:val="347AAB58"/>
    <w:lvl w:tplc="1E76FB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61B4"/>
    <w:rsid w:val="00095DA8"/>
    <w:rsid w:val="000F11AE"/>
    <w:rsid w:val="00156B1F"/>
    <w:rsid w:val="001D5D8A"/>
    <w:rsid w:val="0036471E"/>
    <w:rsid w:val="005E5001"/>
    <w:rsid w:val="007561B4"/>
    <w:rsid w:val="00807B16"/>
    <w:rsid w:val="008A20AF"/>
    <w:rsid w:val="00A310D2"/>
    <w:rsid w:val="00A32F2C"/>
    <w:rsid w:val="00B90122"/>
    <w:rsid w:val="00BD1E2D"/>
    <w:rsid w:val="00E4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E500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E5001"/>
  </w:style>
  <w:style w:styleId="Tekstbalonia" w:type="paragraph">
    <w:name w:val="Balloon Text"/>
    <w:basedOn w:val="Normal"/>
    <w:semiHidden/>
    <w:rsid w:val="00A310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5D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A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E500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E5001"/>
  </w:style>
  <w:style w:styleId="Tekstbalonia" w:type="paragraph">
    <w:name w:val="Balloon Text"/>
    <w:basedOn w:val="Normal"/>
    <w:semiHidden/>
    <w:rsid w:val="00A310D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5D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A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836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71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62155.47</izvorni_sadrzaj>
    <derivirana_varijabla naziv="DomainObject.Predmet.TrenutnaVrijednost_1">62155.47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St-764/2015-3</izvorni_sadrzaj>
    <derivirana_varijabla naziv="DomainObject.Predmet.OdlukaRjesenje.Oznaka_1">St-764/2015-3</derivirana_varijabla>
  </DomainObject.Predmet.OdlukaRjesenje.Oznaka>
  <DomainObject.Predmet.SudioniciListNaziv>
    <izvorni_sadrzaj>
      <item>Suvremeno učilište u Slavonskom Brodu - ustanova za obrazovanje odraslih</item>
      <item>Financijska agencija</item>
      <item>Šimo Bošnjak-stečajni upravitelj</item>
    </izvorni_sadrzaj>
    <derivirana_varijabla naziv="DomainObject.Predmet.SudioniciListNaziv_1">
      <item>Suvremeno učilište u Slavonskom Brodu - ustanova za obrazovanje odraslih</item>
      <item>Financijska agencija</item>
      <item>Šimo Bošnjak-stečajni upravitelj</item>
    </derivirana_varijabla>
  </DomainObject.Predmet.SudioniciListNaziv>
  <DomainObject.Predmet.SudioniciListAdressOIB>
    <izvorni_sadrzaj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izvorni_sadrzaj>
    <derivirana_varijabla naziv="DomainObject.Predmet.SudioniciListAdressOIB_1"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47384858705</item>
      <item>, OIB 85821130368</item>
      <item>, OIB null</item>
    </izvorni_sadrzaj>
    <derivirana_varijabla naziv="DomainObject.Predmet.SudioniciListNazivOIB_1">
      <item>, OIB 47384858705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839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2017-10-18T11:31:00Z</dcterms:created>
  <dc:creator>bfriscic</dc:creator>
  <cp:lastModifiedBy>wsadmin</cp:lastModifiedBy>
  <cp:lastPrinted>2017-10-18T11:30:00Z</cp:lastPrinted>
  <dcterms:modified xmlns:xsi="http://www.w3.org/2001/XMLSchema-instance" xsi:type="dcterms:W3CDTF">2017-10-18T11:32:00Z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