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17490" w14:paraId="b817490" w:rsidRDefault="0064654E" w:rsidP="0064654E" w:rsidR="006465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0603C0">
        <w:rPr>
          <w:sz w:val="24"/>
          <w:szCs w:val="24"/>
        </w:rPr>
        <w:t>67. St-651/15</w:t>
      </w:r>
      <w:r w:rsidR="00963618">
        <w:rPr>
          <w:sz w:val="24"/>
          <w:szCs w:val="24"/>
        </w:rPr>
        <w:t>-70</w:t>
      </w:r>
    </w:p>
    <w:p w:rsidRDefault="0064654E" w:rsidP="0064654E" w:rsidR="0075381D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   H R V A T S K A</w:t>
      </w:r>
    </w:p>
    <w:p w:rsidRDefault="005F6333" w:rsidP="0075381D" w:rsidR="005F6333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 xml:space="preserve">, u stečajnom </w:t>
      </w:r>
      <w:r w:rsidR="0060605C">
        <w:rPr>
          <w:sz w:val="24"/>
          <w:szCs w:val="24"/>
        </w:rPr>
        <w:t>postupku</w:t>
      </w:r>
      <w:r w:rsidRPr="00310646">
        <w:rPr>
          <w:sz w:val="24"/>
          <w:szCs w:val="24"/>
        </w:rPr>
        <w:t xml:space="preserve"> nad dužnikom </w:t>
      </w:r>
      <w:r w:rsidR="000603C0" w:rsidRPr="000603C0">
        <w:rPr>
          <w:bCs/>
          <w:sz w:val="24"/>
          <w:szCs w:val="24"/>
          <w:lang w:val="pt-BR"/>
        </w:rPr>
        <w:t>ESTARE CULTO – MODNA ODJEĆA d.o.o. u stečaju, Zagreb, Savska cesta 106, OIB: 91151135167</w:t>
      </w:r>
      <w:r w:rsidRPr="00310646">
        <w:rPr>
          <w:sz w:val="24"/>
          <w:szCs w:val="24"/>
        </w:rPr>
        <w:t>,</w:t>
      </w:r>
      <w:r w:rsidR="00D75E26" w:rsidRPr="00310646">
        <w:rPr>
          <w:sz w:val="24"/>
          <w:szCs w:val="24"/>
        </w:rPr>
        <w:t xml:space="preserve"> </w:t>
      </w:r>
      <w:r w:rsidR="000603C0">
        <w:rPr>
          <w:sz w:val="24"/>
          <w:szCs w:val="24"/>
        </w:rPr>
        <w:t>23. kolovoza</w:t>
      </w:r>
      <w:r w:rsidRPr="00310646">
        <w:rPr>
          <w:sz w:val="24"/>
          <w:szCs w:val="24"/>
        </w:rPr>
        <w:t xml:space="preserve"> 20</w:t>
      </w:r>
      <w:r w:rsidR="001E18E6">
        <w:rPr>
          <w:sz w:val="24"/>
          <w:szCs w:val="24"/>
        </w:rPr>
        <w:t>17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0603C0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60605C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60605C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0603C0">
        <w:rPr>
          <w:sz w:val="24"/>
          <w:szCs w:val="24"/>
        </w:rPr>
        <w:t>Juri Marušiću</w:t>
      </w:r>
      <w:r w:rsidR="0060605C">
        <w:rPr>
          <w:sz w:val="24"/>
          <w:szCs w:val="24"/>
        </w:rPr>
        <w:t xml:space="preserve"> </w:t>
      </w:r>
      <w:r w:rsidR="005733E4">
        <w:rPr>
          <w:sz w:val="24"/>
          <w:szCs w:val="24"/>
        </w:rPr>
        <w:t xml:space="preserve">u roku </w:t>
      </w:r>
      <w:r w:rsidR="000603C0">
        <w:rPr>
          <w:sz w:val="24"/>
          <w:szCs w:val="24"/>
        </w:rPr>
        <w:t xml:space="preserve">8 dana dostaviti očitovanje o dijelu prijave tražbine stečajnog vjerovnika Juraja </w:t>
      </w:r>
      <w:proofErr w:type="spellStart"/>
      <w:r w:rsidR="000603C0">
        <w:rPr>
          <w:sz w:val="24"/>
          <w:szCs w:val="24"/>
        </w:rPr>
        <w:t>Buntaka</w:t>
      </w:r>
      <w:proofErr w:type="spellEnd"/>
      <w:r w:rsidR="000603C0">
        <w:rPr>
          <w:sz w:val="24"/>
          <w:szCs w:val="24"/>
        </w:rPr>
        <w:t xml:space="preserve"> u dijelu za iznos od 9.687,50 kn.</w:t>
      </w:r>
    </w:p>
    <w:p w:rsidRDefault="005733E4" w:rsidP="00F13A79" w:rsidR="005F633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FC18D1" w:rsidP="005733E4" w:rsidR="001E18E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603C0">
        <w:rPr>
          <w:sz w:val="24"/>
          <w:szCs w:val="24"/>
        </w:rPr>
        <w:t xml:space="preserve">Stečajni vjerovnik Juraj </w:t>
      </w:r>
      <w:proofErr w:type="spellStart"/>
      <w:r w:rsidR="000603C0">
        <w:rPr>
          <w:sz w:val="24"/>
          <w:szCs w:val="24"/>
        </w:rPr>
        <w:t>Buntak</w:t>
      </w:r>
      <w:proofErr w:type="spellEnd"/>
      <w:r w:rsidR="000603C0">
        <w:rPr>
          <w:sz w:val="24"/>
          <w:szCs w:val="24"/>
        </w:rPr>
        <w:t xml:space="preserve"> dostavio je stečajnom upravitelju prijavu tražbine kojom je stečajni postupak nad dužnikom prijavio iznos od 9.687,50 kn i 67.327,15 kn. S obzirom na to da je na ispitnom ročištu od 27. siječnja 2016. ispitana tražbina navedenog vjerovnika u dijelu za iznos od 67.327,50 kn, o čemu je sud donio i rješenje 27. siječnja 2016., ostao je neispitan dio tražbine stečajnog vjerovnika Juraja </w:t>
      </w:r>
      <w:proofErr w:type="spellStart"/>
      <w:r w:rsidR="000603C0">
        <w:rPr>
          <w:sz w:val="24"/>
          <w:szCs w:val="24"/>
        </w:rPr>
        <w:t>Buntaka</w:t>
      </w:r>
      <w:proofErr w:type="spellEnd"/>
      <w:r w:rsidR="000603C0">
        <w:rPr>
          <w:sz w:val="24"/>
          <w:szCs w:val="24"/>
        </w:rPr>
        <w:t xml:space="preserve"> u dijelu za iznos od 9.687,50 kn. Slijedom navedenog, sud je odlučio kao u izreci zaključka.</w:t>
      </w:r>
    </w:p>
    <w:p w:rsidRDefault="000603C0" w:rsidP="005733E4" w:rsidR="000603C0">
      <w:pPr>
        <w:jc w:val="both"/>
        <w:rPr>
          <w:sz w:val="24"/>
          <w:szCs w:val="24"/>
        </w:rPr>
      </w:pPr>
    </w:p>
    <w:p w:rsidRDefault="00FC18D1" w:rsidP="00F13A79" w:rsidR="00FC18D1" w:rsidRPr="00310646">
      <w:pPr>
        <w:rPr>
          <w:sz w:val="24"/>
          <w:szCs w:val="24"/>
        </w:rPr>
      </w:pPr>
    </w:p>
    <w:p w:rsidRDefault="00F32614" w:rsidP="000603C0" w:rsidR="00F13A79" w:rsidRPr="00310646">
      <w:pPr>
        <w:jc w:val="center"/>
        <w:rPr>
          <w:sz w:val="24"/>
          <w:szCs w:val="24"/>
        </w:rPr>
      </w:pPr>
      <w:r w:rsidRPr="00310646">
        <w:rPr>
          <w:sz w:val="24"/>
          <w:szCs w:val="24"/>
        </w:rPr>
        <w:t xml:space="preserve">U Zagrebu </w:t>
      </w:r>
      <w:r w:rsidR="000603C0" w:rsidRPr="000603C0">
        <w:rPr>
          <w:sz w:val="24"/>
          <w:szCs w:val="24"/>
        </w:rPr>
        <w:t xml:space="preserve">23. kolovoza </w:t>
      </w:r>
      <w:r w:rsidR="00F13A79" w:rsidRPr="00310646">
        <w:rPr>
          <w:sz w:val="24"/>
          <w:szCs w:val="24"/>
        </w:rPr>
        <w:t>20</w:t>
      </w:r>
      <w:r w:rsidR="001E18E6">
        <w:rPr>
          <w:sz w:val="24"/>
          <w:szCs w:val="24"/>
        </w:rPr>
        <w:t>17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pStyle w:val="Tijeloteksta"/>
        <w:ind w:left="5760"/>
      </w:pPr>
      <w:r w:rsidRPr="00310646">
        <w:tab/>
        <w:t>SUDAC:</w:t>
      </w:r>
    </w:p>
    <w:p w:rsidRDefault="009E1755" w:rsidP="00F13A79" w:rsidR="00F13A7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963618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F13A79" w:rsidP="000603C0" w:rsidR="00F13A79" w:rsidRPr="000603C0">
      <w:pPr>
        <w:jc w:val="both"/>
        <w:rPr>
          <w:sz w:val="24"/>
          <w:szCs w:val="24"/>
        </w:rPr>
      </w:pPr>
      <w:r w:rsidRPr="00310646">
        <w:rPr>
          <w:b/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  <w:t xml:space="preserve">  </w:t>
      </w:r>
    </w:p>
    <w:p w:rsidRDefault="00B539B6" w:rsidP="00F13A79" w:rsidR="00B539B6" w:rsidRPr="00B244F8">
      <w:pPr>
        <w:rPr>
          <w:sz w:val="24"/>
          <w:szCs w:val="24"/>
        </w:rPr>
      </w:pPr>
      <w:r w:rsidRPr="00B244F8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F13A79" w:rsidR="00CD468C">
      <w:pPr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</w:p>
    <w:p w:rsidRDefault="00963618" w:rsidP="00963618" w:rsidR="0096361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963618" w:rsidP="00963618" w:rsidR="00963618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Katica Franjić</w:t>
      </w:r>
    </w:p>
    <w:p w:rsidRDefault="00935ABA" w:rsidP="00963618" w:rsidR="00935ABA" w:rsidRPr="00310646">
      <w:pPr>
        <w:rPr>
          <w:sz w:val="24"/>
          <w:szCs w:val="24"/>
        </w:rPr>
      </w:pPr>
    </w:p>
    <w:sectPr w:rsidSect="007E506A" w:rsidR="00935ABA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021DFF"/>
    <w:multiLevelType w:val="hybridMultilevel"/>
    <w:tmpl w:val="C73851D2"/>
    <w:lvl w:tplc="C908C31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603C0"/>
    <w:rsid w:val="001A02DC"/>
    <w:rsid w:val="001B07FF"/>
    <w:rsid w:val="001E18E6"/>
    <w:rsid w:val="00310646"/>
    <w:rsid w:val="003C77CD"/>
    <w:rsid w:val="004846E3"/>
    <w:rsid w:val="005733E4"/>
    <w:rsid w:val="00574039"/>
    <w:rsid w:val="00577C20"/>
    <w:rsid w:val="005E5A2C"/>
    <w:rsid w:val="005F6333"/>
    <w:rsid w:val="0060605C"/>
    <w:rsid w:val="0064654E"/>
    <w:rsid w:val="006F6973"/>
    <w:rsid w:val="0075381D"/>
    <w:rsid w:val="007B09FE"/>
    <w:rsid w:val="007E506A"/>
    <w:rsid w:val="0085773F"/>
    <w:rsid w:val="008A286D"/>
    <w:rsid w:val="00935ABA"/>
    <w:rsid w:val="00963618"/>
    <w:rsid w:val="00980914"/>
    <w:rsid w:val="009E1755"/>
    <w:rsid w:val="00AD2A7F"/>
    <w:rsid w:val="00AF6C2C"/>
    <w:rsid w:val="00B244F8"/>
    <w:rsid w:val="00B539B6"/>
    <w:rsid w:val="00C00CB9"/>
    <w:rsid w:val="00CD468C"/>
    <w:rsid w:val="00CD7733"/>
    <w:rsid w:val="00D10C86"/>
    <w:rsid w:val="00D639B5"/>
    <w:rsid w:val="00D75E26"/>
    <w:rsid w:val="00D8292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44F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18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6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36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36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36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36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244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44F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E18E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636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36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36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36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36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očitovanje na podneske</izvorni_sadrzaj>
    <derivirana_varijabla naziv="DomainObject.Primjedba_1">očitovanje na podneske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St-651/2015</izvorni_sadrzaj>
    <derivirana_varijabla naziv="DomainObject.Predmet.OznakaBroj_1">St-651/2015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ESTARE CULTO - MODNA ODJEĆA d.o.o. zastupanog po punomoćniku VANČO ANDREEV</izvorni_sadrzaj>
    <derivirana_varijabla naziv="DomainObject.Predmet.ProtustrankaFormated_1">  ESTARE CULTO - MODNA ODJEĆA d.o.o. zastupanog po punomoćniku VANČO ANDREEV</derivirana_varijabla>
  </DomainObject.Predmet.ProtustrankaFormated>
  <DomainObject.Predmet.ProtustrankaFormatedOIB>
    <izvorni_sadrzaj>  ESTARE CULTO - MODNA ODJEĆA d.o.o., OIB 91151135167 zastupanog po punomoćniku VANČO ANDREEV</izvorni_sadrzaj>
    <derivirana_varijabla naziv="DomainObject.Predmet.ProtustrankaFormatedOIB_1">  ESTARE CULTO - MODNA ODJEĆA d.o.o., OIB 91151135167 zastupanog po punomoćniku VANČO ANDREEV</derivirana_varijabla>
  </DomainObject.Predmet.ProtustrankaFormatedOIB>
  <DomainObject.Predmet.ProtustrankaFormatedWithAdress>
    <izvorni_sadrzaj> ESTARE CULTO - MODNA ODJEĆA d.o.o., Savska 106, 10000 Zagreb zastupanog po punomoćniku VANČO ANDREEV</izvorni_sadrzaj>
    <derivirana_varijabla naziv="DomainObject.Predmet.ProtustrankaFormatedWithAdress_1"> ESTARE CULTO - MODNA ODJEĆA d.o.o., Savska 106, 10000 Zagreb zastupanog po punomoćniku VANČO ANDREEV</derivirana_varijabla>
  </DomainObject.Predmet.ProtustrankaFormatedWithAdress>
  <DomainObject.Predmet.ProtustrankaFormatedWithAdressOIB>
    <izvorni_sadrzaj> ESTARE CULTO - MODNA ODJEĆA d.o.o., OIB 91151135167, Savska 106, 10000 Zagreb zastupanog po punomoćniku VANČO ANDREEV</izvorni_sadrzaj>
    <derivirana_varijabla naziv="DomainObject.Predmet.ProtustrankaFormatedWithAdressOIB_1"> ESTARE CULTO - MODNA ODJEĆA d.o.o., OIB 91151135167, Savska 106, 10000 Zagreb zastupanog po punomoćniku VANČO ANDREEV</derivirana_varijabla>
  </DomainObject.Predmet.ProtustrankaFormatedWithAdressOIB>
  <DomainObject.Predmet.ProtustrankaWithAdress>
    <izvorni_sadrzaj>ESTARE CULTO - MODNA ODJEĆA d.o.o. Savska 106, 10000 Zagreb</izvorni_sadrzaj>
    <derivirana_varijabla naziv="DomainObject.Predmet.ProtustrankaWithAdress_1">ESTARE CULTO - MODNA ODJEĆA d.o.o. Savska 106, 10000 Zagreb</derivirana_varijabla>
  </DomainObject.Predmet.ProtustrankaWithAdress>
  <DomainObject.Predmet.ProtustrankaWithAdressOIB>
    <izvorni_sadrzaj>ESTARE CULTO - MODNA ODJEĆA d.o.o., OIB 91151135167, Savska 106, 10000 Zagreb</izvorni_sadrzaj>
    <derivirana_varijabla naziv="DomainObject.Predmet.ProtustrankaWithAdressOIB_1">ESTARE CULTO - MODNA ODJEĆA d.o.o., OIB 91151135167, Savska 106, 10000 Zagreb</derivirana_varijabla>
  </DomainObject.Predmet.ProtustrankaWithAdressOIB>
  <DomainObject.Predmet.ProtustrankaNazivFormated>
    <izvorni_sadrzaj>ESTARE CULTO - MODNA ODJEĆA d.o.o.</izvorni_sadrzaj>
    <derivirana_varijabla naziv="DomainObject.Predmet.ProtustrankaNazivFormated_1">ESTARE CULTO - MODNA ODJEĆA d.o.o.</derivirana_varijabla>
  </DomainObject.Predmet.ProtustrankaNazivFormated>
  <DomainObject.Predmet.ProtustrankaNazivFormatedOIB>
    <izvorni_sadrzaj>ESTARE CULTO - MODNA ODJEĆA d.o.o., OIB 91151135167</izvorni_sadrzaj>
    <derivirana_varijabla naziv="DomainObject.Predmet.ProtustrankaNazivFormatedOIB_1">ESTARE CULTO - MODNA ODJEĆA d.o.o., OIB 91151135167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ESTARE CULTO - MODNA ODJEĆA d.o.o.</izvorni_sadrzaj>
    <derivirana_varijabla naziv="DomainObject.Predmet.StrankaFormated_1">  ESTARE CULTO - MODNA ODJEĆA d.o.o.</derivirana_varijabla>
  </DomainObject.Predmet.StrankaFormated>
  <DomainObject.Predmet.StrankaFormatedOIB>
    <izvorni_sadrzaj>  ESTARE CULTO - MODNA ODJEĆA d.o.o., OIB 91151135167</izvorni_sadrzaj>
    <derivirana_varijabla naziv="DomainObject.Predmet.StrankaFormatedOIB_1">  ESTARE CULTO - MODNA ODJEĆA d.o.o., OIB 91151135167</derivirana_varijabla>
  </DomainObject.Predmet.StrankaFormatedOIB>
  <DomainObject.Predmet.StrankaFormatedWithAdress>
    <izvorni_sadrzaj> ESTARE CULTO - MODNA ODJEĆA d.o.o., Savska 106, 10000 Zagreb</izvorni_sadrzaj>
    <derivirana_varijabla naziv="DomainObject.Predmet.StrankaFormatedWithAdress_1"> ESTARE CULTO - MODNA ODJEĆA d.o.o., Savska 106, 10000 Zagreb</derivirana_varijabla>
  </DomainObject.Predmet.StrankaFormatedWithAdress>
  <DomainObject.Predmet.StrankaFormatedWithAdressOIB>
    <izvorni_sadrzaj> ESTARE CULTO - MODNA ODJEĆA d.o.o., OIB 91151135167, Savska 106, 10000 Zagreb</izvorni_sadrzaj>
    <derivirana_varijabla naziv="DomainObject.Predmet.StrankaFormatedWithAdressOIB_1"> ESTARE CULTO - MODNA ODJEĆA d.o.o., OIB 91151135167, Savska 106, 10000 Zagreb</derivirana_varijabla>
  </DomainObject.Predmet.StrankaFormatedWithAdressOIB>
  <DomainObject.Predmet.StrankaWithAdress>
    <izvorni_sadrzaj>ESTARE CULTO - MODNA ODJEĆA d.o.o. Savska 106,10000 Zagreb</izvorni_sadrzaj>
    <derivirana_varijabla naziv="DomainObject.Predmet.StrankaWithAdress_1">ESTARE CULTO - MODNA ODJEĆA d.o.o. Savska 106,10000 Zagreb</derivirana_varijabla>
  </DomainObject.Predmet.StrankaWithAdress>
  <DomainObject.Predmet.StrankaWithAdressOIB>
    <izvorni_sadrzaj>ESTARE CULTO - MODNA ODJEĆA d.o.o., OIB 91151135167, Savska 106,10000 Zagreb</izvorni_sadrzaj>
    <derivirana_varijabla naziv="DomainObject.Predmet.StrankaWithAdressOIB_1">ESTARE CULTO - MODNA ODJEĆA d.o.o., OIB 91151135167, Savska 106,10000 Zagreb</derivirana_varijabla>
  </DomainObject.Predmet.StrankaWithAdressOIB>
  <DomainObject.Predmet.StrankaNazivFormated>
    <izvorni_sadrzaj>ESTARE CULTO - MODNA ODJEĆA d.o.o.</izvorni_sadrzaj>
    <derivirana_varijabla naziv="DomainObject.Predmet.StrankaNazivFormated_1">ESTARE CULTO - MODNA ODJEĆA d.o.o.</derivirana_varijabla>
  </DomainObject.Predmet.StrankaNazivFormated>
  <DomainObject.Predmet.StrankaNazivFormatedOIB>
    <izvorni_sadrzaj>ESTARE CULTO - MODNA ODJEĆA d.o.o., OIB 91151135167</izvorni_sadrzaj>
    <derivirana_varijabla naziv="DomainObject.Predmet.StrankaNazivFormatedOIB_1">ESTARE CULTO - MODNA ODJEĆA d.o.o., OIB 91151135167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ESTARE CULTO - MODNA ODJEĆA d.o.o.</item>
    </izvorni_sadrzaj>
    <derivirana_varijabla naziv="DomainObject.Predmet.StrankaListFormated_1">
      <item>ESTARE CULTO - MODNA ODJEĆA d.o.o.</item>
    </derivirana_varijabla>
  </DomainObject.Predmet.StrankaListFormated>
  <DomainObject.Predmet.StrankaListFormatedOIB>
    <izvorni_sadrzaj>
      <item>ESTARE CULTO - MODNA ODJEĆA d.o.o., OIB 91151135167</item>
    </izvorni_sadrzaj>
    <derivirana_varijabla naziv="DomainObject.Predmet.StrankaListFormatedOIB_1">
      <item>ESTARE CULTO - MODNA ODJEĆA d.o.o., OIB 91151135167</item>
    </derivirana_varijabla>
  </DomainObject.Predmet.StrankaListFormatedOIB>
  <DomainObject.Predmet.StrankaListFormatedWithAdress>
    <izvorni_sadrzaj>
      <item>ESTARE CULTO - MODNA ODJEĆA d.o.o., Savska 106, 10000 Zagreb</item>
    </izvorni_sadrzaj>
    <derivirana_varijabla naziv="DomainObject.Predmet.StrankaListFormatedWithAdress_1">
      <item>ESTARE CULTO - MODNA ODJEĆA d.o.o., Savska 106, 10000 Zagreb</item>
    </derivirana_varijabla>
  </DomainObject.Predmet.StrankaListFormatedWithAdress>
  <DomainObject.Predmet.StrankaListFormatedWithAdressOIB>
    <izvorni_sadrzaj>
      <item>ESTARE CULTO - MODNA ODJEĆA d.o.o., OIB 91151135167, Savska 106, 10000 Zagreb</item>
    </izvorni_sadrzaj>
    <derivirana_varijabla naziv="DomainObject.Predmet.StrankaListFormatedWithAdressOIB_1">
      <item>ESTARE CULTO - MODNA ODJEĆA d.o.o., OIB 91151135167, Savska 106, 10000 Zagreb</item>
    </derivirana_varijabla>
  </DomainObject.Predmet.StrankaListFormatedWithAdressOIB>
  <DomainObject.Predmet.StrankaListNazivFormated>
    <izvorni_sadrzaj>
      <item>ESTARE CULTO - MODNA ODJEĆA d.o.o.</item>
    </izvorni_sadrzaj>
    <derivirana_varijabla naziv="DomainObject.Predmet.StrankaListNazivFormated_1">
      <item>ESTARE CULTO - MODNA ODJEĆA d.o.o.</item>
    </derivirana_varijabla>
  </DomainObject.Predmet.StrankaListNazivFormated>
  <DomainObject.Predmet.StrankaListNazivFormatedOIB>
    <izvorni_sadrzaj>
      <item>ESTARE CULTO - MODNA ODJEĆA d.o.o., OIB 91151135167</item>
    </izvorni_sadrzaj>
    <derivirana_varijabla naziv="DomainObject.Predmet.StrankaListNazivFormatedOIB_1">
      <item>ESTARE CULTO - MODNA ODJEĆA d.o.o., OIB 91151135167</item>
    </derivirana_varijabla>
  </DomainObject.Predmet.StrankaListNazivFormatedOIB>
  <DomainObject.Predmet.ProtuStrankaListFormated>
    <izvorni_sadrzaj>
      <item>ESTARE CULTO - MODNA ODJEĆA d.o.o. zastupanog po punomoćniku VANČO ANDREEV</item>
    </izvorni_sadrzaj>
    <derivirana_varijabla naziv="DomainObject.Predmet.ProtuStrankaListFormated_1">
      <item>ESTARE CULTO - MODNA ODJEĆA d.o.o. zastupanog po punomoćniku VANČO ANDREEV</item>
    </derivirana_varijabla>
  </DomainObject.Predmet.ProtuStrankaListFormated>
  <DomainObject.Predmet.ProtuStrankaListFormatedOIB>
    <izvorni_sadrzaj>
      <item>ESTARE CULTO - MODNA ODJEĆA d.o.o., OIB 91151135167 zastupanog po punomoćniku VANČO ANDREEV</item>
    </izvorni_sadrzaj>
    <derivirana_varijabla naziv="DomainObject.Predmet.ProtuStrankaListFormatedOIB_1">
      <item>ESTARE CULTO - MODNA ODJEĆA d.o.o., OIB 91151135167 zastupanog po punomoćniku VANČO ANDREEV</item>
    </derivirana_varijabla>
  </DomainObject.Predmet.ProtuStrankaListFormatedOIB>
  <DomainObject.Predmet.ProtuStrankaListFormatedWithAdress>
    <izvorni_sadrzaj>
      <item>ESTARE CULTO - MODNA ODJEĆA d.o.o., Savska 106, 10000 Zagreb zastupanog po punomoćniku VANČO ANDREEV</item>
    </izvorni_sadrzaj>
    <derivirana_varijabla naziv="DomainObject.Predmet.ProtuStrankaListFormatedWithAdress_1">
      <item>ESTARE CULTO - MODNA ODJEĆA d.o.o., Savska 106, 10000 Zagreb zastupanog po punomoćniku VANČO ANDREEV</item>
    </derivirana_varijabla>
  </DomainObject.Predmet.ProtuStrankaListFormatedWithAdress>
  <DomainObject.Predmet.ProtuStrankaListFormatedWithAdressOIB>
    <izvorni_sadrzaj>
      <item>ESTARE CULTO - MODNA ODJEĆA d.o.o., OIB 91151135167, Savska 106, 10000 Zagreb zastupanog po punomoćniku VANČO ANDREEV</item>
    </izvorni_sadrzaj>
    <derivirana_varijabla naziv="DomainObject.Predmet.ProtuStrankaListFormatedWithAdressOIB_1">
      <item>ESTARE CULTO - MODNA ODJEĆA d.o.o., OIB 91151135167, Savska 106, 10000 Zagreb zastupanog po punomoćniku VANČO ANDREEV</item>
    </derivirana_varijabla>
  </DomainObject.Predmet.ProtuStrankaListFormatedWithAdressOIB>
  <DomainObject.Predmet.ProtuStrankaListNazivFormated>
    <izvorni_sadrzaj>
      <item>ESTARE CULTO - MODNA ODJEĆA d.o.o.</item>
    </izvorni_sadrzaj>
    <derivirana_varijabla naziv="DomainObject.Predmet.ProtuStrankaListNazivFormated_1">
      <item>ESTARE CULTO - MODNA ODJEĆA d.o.o.</item>
    </derivirana_varijabla>
  </DomainObject.Predmet.ProtuStrankaListNazivFormated>
  <DomainObject.Predmet.ProtuStrankaListNazivFormatedOIB>
    <izvorni_sadrzaj>
      <item>ESTARE CULTO - MODNA ODJEĆA d.o.o., OIB 91151135167</item>
    </izvorni_sadrzaj>
    <derivirana_varijabla naziv="DomainObject.Predmet.ProtuStrankaListNazivFormatedOIB_1">
      <item>ESTARE CULTO - MODNA ODJEĆA d.o.o., OIB 91151135167</item>
    </derivirana_varijabla>
  </DomainObject.Predmet.ProtuStrankaListNazivFormatedOIB>
  <DomainObject.Predmet.OstaliListFormated>
    <izvorni_sadrzaj>
      <item>VANČO ANDREEV punomoćnik sudionika u postupku ESTARE CULTO - MODNA ODJEĆA d.o.o.</item>
      <item>Jure Marušić</item>
      <item>Marina Sršić</item>
      <item>HRVATSKA BANKA ZA OBNOVU I RAZVITAK</item>
    </izvorni_sadrzaj>
    <derivirana_varijabla naziv="DomainObject.Predmet.OstaliListFormated_1">
      <item>VANČO ANDREEV punomoćnik sudionika u postupku ESTARE CULTO - MODNA ODJEĆA d.o.o.</item>
      <item>Jure Marušić</item>
      <item>Marina Sršić</item>
      <item>HRVATSKA BANKA ZA OBNOVU I RAZVITAK</item>
    </derivirana_varijabla>
  </DomainObject.Predmet.OstaliListFormated>
  <DomainObject.Predmet.OstaliListFormatedOIB>
    <izvorni_sadrzaj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</izvorni_sadrzaj>
    <derivirana_varijabla naziv="DomainObject.Predmet.OstaliListFormatedOIB_1">
      <item>VANČO ANDREEV, OIB 10562390408 punomoćnik sudionika u postupku ESTARE CULTO - MODNA ODJEĆA d.o.o.</item>
      <item>Jure Marušić, OIB 52703189678</item>
      <item>Marina Sršić</item>
      <item>HRVATSKA BANKA ZA OBNOVU I RAZVITAK, OIB 26702280390</item>
    </derivirana_varijabla>
  </DomainObject.Predmet.OstaliListFormatedOIB>
  <DomainObject.Predmet.OstaliListFormatedWithAdress>
    <izvorni_sadrzaj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</izvorni_sadrzaj>
    <derivirana_varijabla naziv="DomainObject.Predmet.OstaliListFormatedWithAdress_1">
      <item>VANČO ANDREEV, Kupljenska 19, 10290 Zaprešić punomoćnik sudionika u postupku ESTARE CULTO - MODNA ODJEĆA d.o.o.</item>
      <item>Jure Marušić, Bleiweisova 21, 10000 Zagreb</item>
      <item>Marina Sršić, Trg žrtava fašizma 2/3, 10000 Zagreb</item>
      <item>HRVATSKA BANKA ZA OBNOVU I RAZVITAK, Strossmayerov Trg 9, 10000 Zagreb</item>
    </derivirana_varijabla>
  </DomainObject.Predmet.OstaliListFormatedWithAdress>
  <DomainObject.Predmet.OstaliListFormatedWithAdressOIB>
    <izvorni_sadrzaj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</izvorni_sadrzaj>
    <derivirana_varijabla naziv="DomainObject.Predmet.OstaliListFormatedWithAdressOIB_1">
      <item>VANČO ANDREEV, OIB 10562390408, Kupljenska 19, 10290 Zaprešić punomoćnik sudionika u postupku ESTARE CULTO - MODNA ODJEĆA d.o.o.</item>
      <item>Jure Marušić, OIB 52703189678, Bleiweisova 21, 10000 Zagreb</item>
      <item>Marina Sršić, Trg žrtava fašizma 2/3, 10000 Zagreb</item>
      <item>HRVATSKA BANKA ZA OBNOVU I RAZVITAK, OIB 26702280390, Strossmayerov Trg 9, 10000 Zagreb</item>
    </derivirana_varijabla>
  </DomainObject.Predmet.OstaliListFormatedWithAdressOIB>
  <DomainObject.Predmet.OstaliListNazivFormated>
    <izvorni_sadrzaj>
      <item>VANČO ANDREEV</item>
      <item>Jure Marušić</item>
      <item>Marina Sršić</item>
      <item>HRVATSKA BANKA ZA OBNOVU I RAZVITAK</item>
    </izvorni_sadrzaj>
    <derivirana_varijabla naziv="DomainObject.Predmet.OstaliListNazivFormated_1">
      <item>VANČO ANDREEV</item>
      <item>Jure Marušić</item>
      <item>Marina Sršić</item>
      <item>HRVATSKA BANKA ZA OBNOVU I RAZVITAK</item>
    </derivirana_varijabla>
  </DomainObject.Predmet.OstaliListNazivFormated>
  <DomainObject.Predmet.OstaliListNazivFormatedOIB>
    <izvorni_sadrzaj>
      <item>VANČO ANDREEV, OIB 10562390408</item>
      <item>Jure Marušić, OIB 52703189678</item>
      <item>Marina Sršić</item>
      <item>HRVATSKA BANKA ZA OBNOVU I RAZVITAK, OIB 26702280390</item>
    </izvorni_sadrzaj>
    <derivirana_varijabla naziv="DomainObject.Predmet.OstaliListNazivFormatedOIB_1">
      <item>VANČO ANDREEV, OIB 10562390408</item>
      <item>Jure Marušić, OIB 52703189678</item>
      <item>Marina Sršić</item>
      <item>HRVATSKA BANKA ZA OBNOVU I RAZVITAK, OIB 26702280390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ESTARE CULTO - MODNA ODJEĆA d.o.o.</izvorni_sadrzaj>
    <derivirana_varijabla naziv="DomainObject.Predmet.StrankaIDrugi_1">ESTARE CULTO - MODNA ODJEĆA d.o.o.</derivirana_varijabla>
  </DomainObject.Predmet.StrankaIDrugi>
  <DomainObject.Predmet.ProtustrankaIDrugi>
    <izvorni_sadrzaj>ESTARE CULTO - MODNA ODJEĆA d.o.o.</izvorni_sadrzaj>
    <derivirana_varijabla naziv="DomainObject.Predmet.ProtustrankaIDrugi_1">ESTARE CULTO - MODNA ODJEĆA d.o.o.</derivirana_varijabla>
  </DomainObject.Predmet.ProtustrankaIDrugi>
  <DomainObject.Predmet.StrankaIDrugiAdressOIB>
    <izvorni_sadrzaj>ESTARE CULTO - MODNA ODJEĆA d.o.o., OIB 91151135167, Savska 106, 10000 Zagreb</izvorni_sadrzaj>
    <derivirana_varijabla naziv="DomainObject.Predmet.StrankaIDrugiAdressOIB_1">ESTARE CULTO - MODNA ODJEĆA d.o.o., OIB 91151135167, Savska 106, 10000 Zagreb</derivirana_varijabla>
  </DomainObject.Predmet.StrankaIDrugiAdressOIB>
  <DomainObject.Predmet.ProtustrankaIDrugiAdressOIB>
    <izvorni_sadrzaj>ESTARE CULTO - MODNA ODJEĆA d.o.o., OIB 91151135167, Savska 106, 10000 Zagreb</izvorni_sadrzaj>
    <derivirana_varijabla naziv="DomainObject.Predmet.ProtustrankaIDrugiAdressOIB_1">ESTARE CULTO - MODNA ODJEĆA d.o.o., OIB 91151135167, Savska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ESTARE CULTO - MODNA ODJEĆA d.o.o.</item>
      <item>ESTARE CULTO - MODNA ODJEĆA d.o.o.</item>
      <item>VANČO ANDREEV</item>
      <item>Jure Marušić</item>
      <item>Marina Sršić</item>
      <item>HRVATSKA BANKA ZA OBNOVU I RAZVITAK</item>
    </izvorni_sadrzaj>
    <derivirana_varijabla naziv="DomainObject.Predmet.SudioniciListNaziv_1">
      <item>ESTARE CULTO - MODNA ODJEĆA d.o.o.</item>
      <item>ESTARE CULTO - MODNA ODJEĆA d.o.o.</item>
      <item>VANČO ANDREEV</item>
      <item>Jure Marušić</item>
      <item>Marina Sršić</item>
      <item>HRVATSKA BANKA ZA OBNOVU I RAZVITAK</item>
    </derivirana_varijabla>
  </DomainObject.Predmet.SudioniciListNaziv>
  <DomainObject.Predmet.SudioniciListAdressOIB>
    <izvorni_sadrzaj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</izvorni_sadrzaj>
    <derivirana_varijabla naziv="DomainObject.Predmet.SudioniciListAdressOIB_1">
      <item>ESTARE CULTO - MODNA ODJEĆA d.o.o., OIB 91151135167, Savska 106,10000 Zagreb</item>
      <item>ESTARE CULTO - MODNA ODJEĆA d.o.o., OIB 91151135167, Savska 106,10000 Zagreb</item>
      <item>VANČO ANDREEV, OIB 10562390408, Kupljenska 19,10290 Zaprešić</item>
      <item>Jure Marušić, OIB 52703189678, Bleiweisova 21,10000 Zagreb</item>
      <item>Marina Sršić, Trg žrtava fašizma 2/3,10000 Zagreb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91151135167</item>
      <item>, OIB 91151135167</item>
      <item>, OIB 10562390408</item>
      <item>, OIB 52703189678</item>
      <item>, OIB null</item>
      <item>, OIB 26702280390</item>
    </izvorni_sadrzaj>
    <derivirana_varijabla naziv="DomainObject.Predmet.SudioniciListNazivOIB_1">
      <item>, OIB 91151135167</item>
      <item>, OIB 91151135167</item>
      <item>, OIB 10562390408</item>
      <item>, OIB 52703189678</item>
      <item>, OIB null</item>
      <item>, OIB 26702280390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223</properties:Words>
  <properties:Characters>1023</properties:Characters>
  <properties:Lines>39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2017-08-23T08:45:00Z</dcterms:created>
  <dc:creator>nmarkovic</dc:creator>
  <cp:lastModifiedBy>Katica Franjić</cp:lastModifiedBy>
  <cp:lastPrinted>2017-08-23T09:14:00Z</cp:lastPrinted>
  <dcterms:modified xmlns:xsi="http://www.w3.org/2001/XMLSchema-instance" xsi:type="dcterms:W3CDTF">2017-08-23T09:14:00Z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