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ff09b" w14:paraId="fbff09b"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1434FE">
      <w:pPr>
        <w:jc w:val="both"/>
      </w:pPr>
      <w:r w:rsidRPr="001434FE">
        <w:t xml:space="preserve">Trgovački sud u Zagrebu, po sucu Nikoli Ribariću, u stečajnom predmetu u povodu zahtjeva FINANCIJSKE AGENCIJE, za provedbu stečajnog postupka nad dužnikom  </w:t>
      </w:r>
    </w:p>
    <w:p w:rsidRDefault="001434FE" w:rsidP="00ED336B" w:rsidR="003D246D" w:rsidRPr="001434FE">
      <w:pPr>
        <w:jc w:val="both"/>
      </w:pPr>
      <w:r w:rsidRPr="001434FE">
        <w:rPr>
          <w:color w:val="FF0000"/>
        </w:rPr>
        <w:t>BRIMI društvo s ograničenom odgovornošću za gospodarenje otpadom, trgovinu i usluge</w:t>
      </w:r>
      <w:r w:rsidR="00831E95" w:rsidRPr="001434FE">
        <w:rPr>
          <w:color w:val="FF0000"/>
        </w:rPr>
        <w:t xml:space="preserve">, OIB: </w:t>
      </w:r>
      <w:r w:rsidRPr="001434FE">
        <w:rPr>
          <w:color w:val="FF0000"/>
        </w:rPr>
        <w:t>05829261434</w:t>
      </w:r>
      <w:r w:rsidR="00AF30A4" w:rsidRPr="001434FE">
        <w:rPr>
          <w:color w:val="FF0000"/>
        </w:rPr>
        <w:t>,</w:t>
      </w:r>
      <w:r w:rsidR="006E7B5F" w:rsidRPr="001434FE">
        <w:rPr>
          <w:color w:val="FF0000"/>
        </w:rPr>
        <w:t xml:space="preserve"> </w:t>
      </w:r>
      <w:r w:rsidRPr="001434FE">
        <w:rPr>
          <w:color w:val="FF0000"/>
        </w:rPr>
        <w:t>Hum Na Sutli (Općina Hum Na Sutli</w:t>
      </w:r>
      <w:r>
        <w:rPr>
          <w:color w:val="FF0000"/>
        </w:rPr>
        <w:t>)</w:t>
      </w:r>
      <w:r w:rsidR="00437456" w:rsidRPr="001434FE">
        <w:rPr>
          <w:color w:val="FF0000"/>
        </w:rPr>
        <w:t>,</w:t>
      </w:r>
      <w:r w:rsidRPr="001434FE">
        <w:rPr>
          <w:color w:val="FF0000"/>
        </w:rPr>
        <w:t xml:space="preserve"> Prišlin 94</w:t>
      </w:r>
      <w:r w:rsidRPr="001434FE">
        <w:rPr>
          <w:color w:val="003366"/>
        </w:rPr>
        <w:t>,</w:t>
      </w:r>
      <w:r w:rsidR="00437456" w:rsidRPr="001434FE">
        <w:t xml:space="preserve"> </w:t>
      </w:r>
      <w:r w:rsidR="006E7B5F" w:rsidRPr="001434FE">
        <w:t>dana 2</w:t>
      </w:r>
      <w:r w:rsidR="009D0469" w:rsidRPr="001434FE">
        <w:t>6</w:t>
      </w:r>
      <w:r w:rsidR="006E7B5F" w:rsidRPr="001434FE">
        <w:t xml:space="preserve">. </w:t>
      </w:r>
      <w:r w:rsidR="009D0469" w:rsidRPr="001434FE">
        <w:t>listopada</w:t>
      </w:r>
      <w:r w:rsidR="006E7B5F" w:rsidRPr="001434FE">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434FE" w:rsidRPr="001434FE">
        <w:rPr>
          <w:color w:val="FF0000"/>
        </w:rPr>
        <w:t>BRIMI društvo s ograničenom odgovornošću za gospodarenje otpadom, trgovinu i usluge, OIB: 05829261434, Hum Na Sutli (Općina Hum Na Sutli</w:t>
      </w:r>
      <w:r w:rsidR="001434FE">
        <w:rPr>
          <w:color w:val="FF0000"/>
        </w:rPr>
        <w:t>)</w:t>
      </w:r>
      <w:r w:rsidR="001434FE" w:rsidRPr="001434FE">
        <w:rPr>
          <w:color w:val="FF0000"/>
        </w:rPr>
        <w:t>, Prišlin 94</w:t>
      </w:r>
      <w:r w:rsidR="001434FE">
        <w:rPr>
          <w:color w:val="FF0000"/>
        </w:rPr>
        <w:t>.</w:t>
      </w:r>
    </w:p>
    <w:p w:rsidRDefault="001434FE" w:rsidP="00437456" w:rsidR="001434FE">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1434FE" w:rsidP="00D7271B" w:rsidR="001434FE" w:rsidRPr="001434FE">
      <w:pPr>
        <w:jc w:val="both"/>
        <w:rPr>
          <w:color w:val="FF0000"/>
        </w:rPr>
      </w:pPr>
      <w:r w:rsidRPr="001434FE">
        <w:rPr>
          <w:color w:val="FF0000"/>
        </w:rPr>
        <w:t>Kristijan Briševac, OIB: 03975070573</w:t>
      </w:r>
    </w:p>
    <w:p w:rsidRDefault="001434FE" w:rsidP="00D7271B" w:rsidR="001434FE">
      <w:pPr>
        <w:jc w:val="both"/>
        <w:rPr>
          <w:color w:val="FF0000"/>
        </w:rPr>
      </w:pPr>
      <w:r w:rsidRPr="001434FE">
        <w:rPr>
          <w:color w:val="FF0000"/>
        </w:rPr>
        <w:t>Hum Na Sutli, Hum na Sutli 159</w:t>
      </w:r>
    </w:p>
    <w:p w:rsidRDefault="001434FE" w:rsidP="00D7271B" w:rsidR="001434FE">
      <w:pPr>
        <w:jc w:val="both"/>
        <w:rPr>
          <w:color w:val="FF0000"/>
        </w:rPr>
      </w:pPr>
    </w:p>
    <w:p w:rsidRDefault="001434FE" w:rsidP="00D7271B" w:rsidR="009D0469">
      <w:pPr>
        <w:jc w:val="both"/>
        <w:rPr>
          <w:color w:val="FF0000"/>
        </w:rPr>
      </w:pPr>
      <w:r>
        <w:rPr>
          <w:color w:val="FF0000"/>
        </w:rPr>
        <w:t xml:space="preserve"> i</w:t>
      </w:r>
    </w:p>
    <w:p w:rsidRDefault="001434FE" w:rsidP="00D7271B" w:rsidR="001434FE">
      <w:pPr>
        <w:jc w:val="both"/>
        <w:rPr>
          <w:color w:val="FF0000"/>
        </w:rPr>
      </w:pPr>
    </w:p>
    <w:p w:rsidRDefault="001434FE" w:rsidP="00D7271B" w:rsidR="001434FE" w:rsidRPr="001434FE">
      <w:pPr>
        <w:jc w:val="both"/>
        <w:rPr>
          <w:color w:val="FF0000"/>
        </w:rPr>
      </w:pPr>
      <w:r w:rsidRPr="001434FE">
        <w:rPr>
          <w:color w:val="FF0000"/>
        </w:rPr>
        <w:t>Damjan Mikša, OIB: 08012710086</w:t>
      </w:r>
    </w:p>
    <w:p w:rsidRDefault="001434FE" w:rsidP="00D7271B" w:rsidR="001434FE" w:rsidRPr="001434FE">
      <w:pPr>
        <w:jc w:val="both"/>
        <w:rPr>
          <w:color w:val="FF0000"/>
        </w:rPr>
      </w:pPr>
      <w:r w:rsidRPr="001434FE">
        <w:rPr>
          <w:color w:val="FF0000"/>
        </w:rPr>
        <w:t>Slovenija, Rogaška Slatina, Velike Rodne 29</w:t>
      </w:r>
    </w:p>
    <w:p w:rsidRDefault="001434FE" w:rsidP="00D7271B" w:rsidR="001434FE" w:rsidRPr="009D0469">
      <w:pPr>
        <w:jc w:val="both"/>
        <w:rPr>
          <w:color w:val="FF0000"/>
        </w:rPr>
      </w:pPr>
    </w:p>
    <w:p w:rsidRDefault="004501DB" w:rsidP="00AF30A4" w:rsidR="004501DB" w:rsidRPr="00E974B3">
      <w:pPr>
        <w:pStyle w:val="Odlomakpopisa"/>
        <w:ind w:left="540"/>
        <w:jc w:val="both"/>
      </w:pPr>
      <w:r w:rsidRPr="00E974B3">
        <w:t xml:space="preserve">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w:t>
      </w:r>
      <w:r w:rsidRPr="00E974B3">
        <w:lastRenderedPageBreak/>
        <w:t>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9D0469">
        <w:rPr>
          <w:b/>
          <w:color w:val="FF0000"/>
        </w:rPr>
        <w:t>3</w:t>
      </w:r>
      <w:r w:rsidR="001434FE">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1434FE" w:rsidP="001434FE" w:rsidR="001434FE" w:rsidRPr="001434FE">
      <w:pPr>
        <w:pStyle w:val="Odlomakpopisa"/>
        <w:numPr>
          <w:ilvl w:val="0"/>
          <w:numId w:val="4"/>
        </w:numPr>
        <w:jc w:val="both"/>
        <w:rPr>
          <w:color w:val="FF0000"/>
        </w:rPr>
      </w:pPr>
      <w:r w:rsidRPr="001434FE">
        <w:rPr>
          <w:color w:val="FF0000"/>
        </w:rPr>
        <w:t>Kristijan Briševac, OIB: 03975070573</w:t>
      </w:r>
    </w:p>
    <w:p w:rsidRDefault="001434FE" w:rsidP="001434FE" w:rsidR="001434FE">
      <w:pPr>
        <w:pStyle w:val="Odlomakpopisa"/>
        <w:numPr>
          <w:ilvl w:val="0"/>
          <w:numId w:val="4"/>
        </w:numPr>
        <w:jc w:val="both"/>
        <w:rPr>
          <w:color w:val="FF0000"/>
        </w:rPr>
      </w:pPr>
      <w:r w:rsidRPr="001434FE">
        <w:rPr>
          <w:color w:val="FF0000"/>
        </w:rPr>
        <w:t>Hum Na Sutli, Hum na Sutli 159</w:t>
      </w:r>
    </w:p>
    <w:p w:rsidRDefault="001434FE" w:rsidP="001434FE" w:rsidR="001434FE" w:rsidRPr="001434FE">
      <w:pPr>
        <w:pStyle w:val="Odlomakpopisa"/>
        <w:numPr>
          <w:ilvl w:val="0"/>
          <w:numId w:val="4"/>
        </w:numPr>
        <w:jc w:val="both"/>
        <w:rPr>
          <w:color w:val="FF0000"/>
        </w:rPr>
      </w:pPr>
      <w:r w:rsidRPr="001434FE">
        <w:rPr>
          <w:color w:val="FF0000"/>
        </w:rPr>
        <w:t>Damjan Mikša, OIB: 08012710086</w:t>
      </w:r>
    </w:p>
    <w:p w:rsidRDefault="001434FE" w:rsidP="001434FE" w:rsidR="001434FE" w:rsidRPr="001434FE">
      <w:pPr>
        <w:pStyle w:val="Odlomakpopisa"/>
        <w:numPr>
          <w:ilvl w:val="0"/>
          <w:numId w:val="4"/>
        </w:numPr>
        <w:jc w:val="both"/>
        <w:rPr>
          <w:color w:val="FF0000"/>
        </w:rPr>
      </w:pPr>
      <w:r w:rsidRPr="001434FE">
        <w:rPr>
          <w:color w:val="FF0000"/>
        </w:rPr>
        <w:t>Slovenija, Rogaška Slatina, Velike Rodne 29</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1434FE" w:rsidP="00440F91" w:rsidR="00785C59">
      <w:pPr>
        <w:numPr>
          <w:ilvl w:val="0"/>
          <w:numId w:val="4"/>
        </w:numPr>
        <w:tabs>
          <w:tab w:pos="928" w:val="clear"/>
          <w:tab w:pos="720" w:val="num"/>
        </w:tabs>
        <w:ind w:left="720"/>
        <w:jc w:val="both"/>
        <w:rPr>
          <w:color w:val="FF0000"/>
        </w:rPr>
      </w:pPr>
      <w:r>
        <w:rPr>
          <w:color w:val="FF0000"/>
        </w:rPr>
        <w:t>Zagrebačka banka d.d.</w:t>
      </w:r>
      <w:r w:rsidR="009D0469" w:rsidRPr="009D0469">
        <w:rPr>
          <w:color w:val="FF0000"/>
        </w:rPr>
        <w:t xml:space="preserve"> Zagreb</w:t>
      </w:r>
    </w:p>
    <w:p w:rsidRDefault="001434FE" w:rsidP="00440F91" w:rsidR="001434FE" w:rsidRPr="009D0469">
      <w:pPr>
        <w:numPr>
          <w:ilvl w:val="0"/>
          <w:numId w:val="4"/>
        </w:numPr>
        <w:tabs>
          <w:tab w:pos="928" w:val="clear"/>
          <w:tab w:pos="720" w:val="num"/>
        </w:tabs>
        <w:ind w:left="720"/>
        <w:jc w:val="both"/>
        <w:rPr>
          <w:color w:val="FF0000"/>
        </w:rPr>
      </w:pPr>
      <w:r>
        <w:rPr>
          <w:color w:val="FF0000"/>
        </w:rPr>
        <w:t>Privredna banka Zagreb d.d. Zagreb</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1434FE">
        <w:rPr>
          <w:color w:val="FF0000"/>
        </w:rPr>
        <w:t>3.4.</w:t>
      </w:r>
      <w:r w:rsidR="003A2C37" w:rsidRPr="003A2C37">
        <w:rPr>
          <w:color w:val="FF0000"/>
        </w:rPr>
        <w:t>201</w:t>
      </w:r>
      <w:r w:rsidR="001434FE">
        <w:rPr>
          <w:color w:val="FF0000"/>
        </w:rPr>
        <w:t>6</w:t>
      </w:r>
      <w:r w:rsidR="003A2C37" w:rsidRPr="003A2C37">
        <w:rPr>
          <w:color w:val="FF0000"/>
        </w:rPr>
        <w:t>.</w:t>
      </w:r>
      <w:r w:rsidRPr="003A2C37">
        <w:rPr>
          <w:color w:val="FF0000"/>
        </w:rPr>
        <w:t xml:space="preserve"> </w:t>
      </w:r>
      <w:r w:rsidRPr="00E974B3">
        <w:t xml:space="preserve">u Očevidniku redoslijeda osnova za </w:t>
      </w:r>
      <w:r w:rsidRPr="00E974B3">
        <w:lastRenderedPageBreak/>
        <w:t>plaćanje ima evidentirane neizvršene osnove za plaćanje u neprekinutom razdoblju od 120 dana, u ukupnom iznosu od</w:t>
      </w:r>
      <w:r w:rsidR="00831E95">
        <w:t xml:space="preserve"> </w:t>
      </w:r>
      <w:r w:rsidR="001434FE">
        <w:rPr>
          <w:color w:val="FF0000"/>
        </w:rPr>
        <w:t>57.201,36</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B22745" w:rsidP="00E91121" w:rsidR="00B22745">
      <w:pPr>
        <w:pStyle w:val="Podnaslov"/>
        <w:ind w:firstLine="708" w:left="4956"/>
        <w:rPr>
          <w:rFonts w:hAnsi="Times New Roman" w:ascii="Times New Roman"/>
          <w:b w:val="false"/>
          <w:color w:val="auto"/>
          <w:szCs w:val="24"/>
        </w:rPr>
      </w:pPr>
    </w:p>
    <w:p w:rsidRDefault="00930689" w:rsidP="00E91121" w:rsidR="00930689">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930689" w:rsidP="00E91121" w:rsidR="0093068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30689" w:rsidP="00E91121" w:rsidR="00930689">
      <w:pPr>
        <w:pStyle w:val="Podnaslov"/>
        <w:ind w:firstLine="720" w:left="4320"/>
        <w:rPr>
          <w:rFonts w:hAnsi="Times New Roman" w:ascii="Times New Roman"/>
          <w:b w:val="false"/>
          <w:color w:val="auto"/>
          <w:szCs w:val="24"/>
        </w:rPr>
      </w:pPr>
    </w:p>
    <w:p w:rsidRDefault="00930689" w:rsidP="00E91121" w:rsidR="0093068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30689" w:rsidP="00E91121" w:rsidR="0093068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5C59" w:rsidP="00B22745" w:rsidR="00785C5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F83C30" w:rsidP="00D21768" w:rsidR="00F83C30" w:rsidRPr="00FC1355">
      <w:pPr>
        <w:pStyle w:val="Podnaslov"/>
        <w:ind w:firstLine="708" w:left="4956"/>
        <w:rPr>
          <w:rFonts w:hAnsi="Times New Roman" w:ascii="Times New Roman"/>
          <w:b w:val="false"/>
          <w:color w:val="auto"/>
          <w:szCs w:val="24"/>
        </w:rPr>
      </w:pPr>
    </w:p>
    <w:p w:rsidRDefault="00275EEA" w:rsidP="00275EEA" w:rsidR="00275EE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83C30" w:rsidP="00FF15FF" w:rsidR="00F83C30"/>
    <w:p w:rsidRDefault="00B22745" w:rsidP="00FF15FF" w:rsidR="00B22745"/>
    <w:p w:rsidRDefault="00B22745" w:rsidP="00FF15FF" w:rsidR="00B22745"/>
    <w:p w:rsidRDefault="00B22745" w:rsidP="00FF15FF" w:rsidR="00B22745"/>
    <w:p w:rsidRDefault="00B22745" w:rsidP="00FF15FF" w:rsidR="00B22745"/>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30689">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E93F1F">
          <w:rPr>
            <w:szCs w:val="20"/>
            <w:lang w:eastAsia="hr-HR" w:val="en-GB"/>
          </w:rPr>
          <w:t>3</w:t>
        </w:r>
        <w:r w:rsidR="00BA63B8">
          <w:rPr>
            <w:szCs w:val="20"/>
            <w:lang w:eastAsia="hr-HR" w:val="en-GB"/>
          </w:rPr>
          <w:t>712</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04A2"/>
    <w:rsid w:val="000413FF"/>
    <w:rsid w:val="000439C2"/>
    <w:rsid w:val="00046118"/>
    <w:rsid w:val="000569F5"/>
    <w:rsid w:val="000631BD"/>
    <w:rsid w:val="0006337E"/>
    <w:rsid w:val="00076780"/>
    <w:rsid w:val="000778D8"/>
    <w:rsid w:val="00080264"/>
    <w:rsid w:val="00084672"/>
    <w:rsid w:val="000A0BD3"/>
    <w:rsid w:val="000D12EB"/>
    <w:rsid w:val="000D4FCC"/>
    <w:rsid w:val="000E2D4A"/>
    <w:rsid w:val="000E6055"/>
    <w:rsid w:val="001003B4"/>
    <w:rsid w:val="00130264"/>
    <w:rsid w:val="001333DB"/>
    <w:rsid w:val="00141014"/>
    <w:rsid w:val="001434FE"/>
    <w:rsid w:val="00145EE1"/>
    <w:rsid w:val="00185EF1"/>
    <w:rsid w:val="00195502"/>
    <w:rsid w:val="0019680F"/>
    <w:rsid w:val="001D32A9"/>
    <w:rsid w:val="001D5357"/>
    <w:rsid w:val="00203005"/>
    <w:rsid w:val="00215AE5"/>
    <w:rsid w:val="0023471C"/>
    <w:rsid w:val="00243248"/>
    <w:rsid w:val="0024656B"/>
    <w:rsid w:val="00254DC6"/>
    <w:rsid w:val="00275EEA"/>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0689"/>
    <w:rsid w:val="00934023"/>
    <w:rsid w:val="009653B2"/>
    <w:rsid w:val="00967701"/>
    <w:rsid w:val="00983BE9"/>
    <w:rsid w:val="009B00D4"/>
    <w:rsid w:val="009B0246"/>
    <w:rsid w:val="009C383A"/>
    <w:rsid w:val="009D0469"/>
    <w:rsid w:val="009F46F0"/>
    <w:rsid w:val="00A21586"/>
    <w:rsid w:val="00A360A5"/>
    <w:rsid w:val="00A669DB"/>
    <w:rsid w:val="00A87BFC"/>
    <w:rsid w:val="00A93C92"/>
    <w:rsid w:val="00A94094"/>
    <w:rsid w:val="00AA3B71"/>
    <w:rsid w:val="00AA6FF2"/>
    <w:rsid w:val="00AC37E3"/>
    <w:rsid w:val="00AD1D41"/>
    <w:rsid w:val="00AF30A4"/>
    <w:rsid w:val="00B22745"/>
    <w:rsid w:val="00B255D3"/>
    <w:rsid w:val="00B639DE"/>
    <w:rsid w:val="00B77765"/>
    <w:rsid w:val="00B80BE7"/>
    <w:rsid w:val="00B90663"/>
    <w:rsid w:val="00BA63B8"/>
    <w:rsid w:val="00BE39EF"/>
    <w:rsid w:val="00C04DC5"/>
    <w:rsid w:val="00C20A71"/>
    <w:rsid w:val="00C720BC"/>
    <w:rsid w:val="00CB2C33"/>
    <w:rsid w:val="00CB3FBA"/>
    <w:rsid w:val="00CE12FE"/>
    <w:rsid w:val="00CF440D"/>
    <w:rsid w:val="00CF5DEA"/>
    <w:rsid w:val="00CF71F1"/>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3F1F"/>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30689"/>
    <w:rPr>
      <w:color w:val="808080"/>
      <w:bdr w:space="0" w:sz="0" w:color="auto" w:val="none"/>
      <w:shd w:fill="auto" w:color="auto" w:val="clear"/>
    </w:rPr>
  </w:style>
  <w:style w:customStyle="true" w:styleId="eSPISCCParagraphDefaultFont" w:type="character">
    <w:name w:val="eSPIS_CC_Paragraph Default Font"/>
    <w:basedOn w:val="Zadanifontodlomka"/>
    <w:rsid w:val="00930689"/>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30689"/>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30689"/>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30689"/>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30689"/>
    <w:rPr>
      <w:color w:val="808080"/>
      <w:bdr w:color="auto" w:space="0" w:sz="0" w:val="none"/>
      <w:shd w:color="auto" w:fill="auto" w:val="clear"/>
    </w:rPr>
  </w:style>
  <w:style w:customStyle="1" w:styleId="eSPISCCParagraphDefaultFont" w:type="character">
    <w:name w:val="eSPIS_CC_Paragraph Default Font"/>
    <w:basedOn w:val="Zadanifontodlomka"/>
    <w:rsid w:val="00930689"/>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30689"/>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30689"/>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30689"/>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3712</izvorni_sadrzaj>
    <derivirana_varijabla naziv="DomainObject.Predmet.Broj_1">3712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St-3712/2016</izvorni_sadrzaj>
    <derivirana_varijabla naziv="DomainObject.Predmet.OznakaBroj_1">St-3712/2016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BRIMI d.o.o.</izvorni_sadrzaj>
    <derivirana_varijabla naziv="DomainObject.Predmet.ProtustrankaFormated_1">  BRIMI d.o.o.</derivirana_varijabla>
  </DomainObject.Predmet.ProtustrankaFormated>
  <DomainObject.Predmet.ProtustrankaFormatedOIB>
    <izvorni_sadrzaj>  BRIMI d.o.o., OIB 05829261434</izvorni_sadrzaj>
    <derivirana_varijabla naziv="DomainObject.Predmet.ProtustrankaFormatedOIB_1">  BRIMI d.o.o., OIB 05829261434</derivirana_varijabla>
  </DomainObject.Predmet.ProtustrankaFormatedOIB>
  <DomainObject.Predmet.ProtustrankaFormatedWithAdress>
    <izvorni_sadrzaj> BRIMI d.o.o., Prišlin 94, 49231 Hum Na Sutli</izvorni_sadrzaj>
    <derivirana_varijabla naziv="DomainObject.Predmet.ProtustrankaFormatedWithAdress_1"> BRIMI d.o.o., Prišlin 94, 49231 Hum Na Sutli</derivirana_varijabla>
  </DomainObject.Predmet.ProtustrankaFormatedWithAdress>
  <DomainObject.Predmet.ProtustrankaFormatedWithAdressOIB>
    <izvorni_sadrzaj> BRIMI d.o.o., OIB 05829261434, Prišlin 94, 49231 Hum Na Sutli</izvorni_sadrzaj>
    <derivirana_varijabla naziv="DomainObject.Predmet.ProtustrankaFormatedWithAdressOIB_1"> BRIMI d.o.o., OIB 05829261434, Prišlin 94, 49231 Hum Na Sutli</derivirana_varijabla>
  </DomainObject.Predmet.ProtustrankaFormatedWithAdressOIB>
  <DomainObject.Predmet.ProtustrankaWithAdress>
    <izvorni_sadrzaj>BRIMI d.o.o. Prišlin 94, 49231 Hum Na Sutli</izvorni_sadrzaj>
    <derivirana_varijabla naziv="DomainObject.Predmet.ProtustrankaWithAdress_1">BRIMI d.o.o. Prišlin 94, 49231 Hum Na Sutli</derivirana_varijabla>
  </DomainObject.Predmet.ProtustrankaWithAdress>
  <DomainObject.Predmet.ProtustrankaWithAdressOIB>
    <izvorni_sadrzaj>BRIMI d.o.o., OIB 05829261434, Prišlin 94, 49231 Hum Na Sutli</izvorni_sadrzaj>
    <derivirana_varijabla naziv="DomainObject.Predmet.ProtustrankaWithAdressOIB_1">BRIMI d.o.o., OIB 05829261434, Prišlin 94, 49231 Hum Na Sutli</derivirana_varijabla>
  </DomainObject.Predmet.ProtustrankaWithAdressOIB>
  <DomainObject.Predmet.ProtustrankaNazivFormated>
    <izvorni_sadrzaj>BRIMI d.o.o.</izvorni_sadrzaj>
    <derivirana_varijabla naziv="DomainObject.Predmet.ProtustrankaNazivFormated_1">BRIMI d.o.o.</derivirana_varijabla>
  </DomainObject.Predmet.ProtustrankaNazivFormated>
  <DomainObject.Predmet.ProtustrankaNazivFormatedOIB>
    <izvorni_sadrzaj>BRIMI d.o.o., OIB 05829261434</izvorni_sadrzaj>
    <derivirana_varijabla naziv="DomainObject.Predmet.ProtustrankaNazivFormatedOIB_1">BRIMI d.o.o., OIB 05829261434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Kristijan Briševac; Damjan Mikša</izvorni_sadrzaj>
    <derivirana_varijabla naziv="DomainObject.Predmet.StrankaFormated_1">  FINA Regionalni centar Zagreb; Kristijan Briševac; Damjan Mikša</derivirana_varijabla>
  </DomainObject.Predmet.StrankaFormated>
  <DomainObject.Predmet.StrankaFormatedOIB>
    <izvorni_sadrzaj>  FINA Regionalni centar Zagreb, OIB 85821130368; Kristijan Briševac, OIB 03975070573; Damjan Mikša, OIB 08012710086</izvorni_sadrzaj>
    <derivirana_varijabla naziv="DomainObject.Predmet.StrankaFormatedOIB_1">  FINA Regionalni centar Zagreb, OIB 85821130368; Kristijan Briševac, OIB 03975070573; Damjan Mikša, OIB 08012710086</derivirana_varijabla>
  </DomainObject.Predmet.StrankaFormatedOIB>
  <DomainObject.Predmet.StrankaFormatedWithAdress>
    <izvorni_sadrzaj> FINA Regionalni centar Zagreb, Trg svibanjskih žrtava 1995. 1, 10000 Zagreb; Kristijan Briševac, Hum Na Sutli 159, 49231 Hum Na Sutli; Damjan Mikša, Velike Rodne 29, Rogaška Slatina</izvorni_sadrzaj>
    <derivirana_varijabla naziv="DomainObject.Predmet.StrankaFormatedWithAdress_1"> FINA Regionalni centar Zagreb, Trg svibanjskih žrtava 1995. 1, 10000 Zagreb; Kristijan Briševac, Hum Na Sutli 159, 49231 Hum Na Sutli; Damjan Mikša, Velike Rodne 29, Rogaška Slatina</derivirana_varijabla>
  </DomainObject.Predmet.StrankaFormatedWithAdress>
  <DomainObject.Predmet.StrankaFormatedWithAdressOIB>
    <izvorni_sadrzaj> FINA Regionalni centar Zagreb, OIB 85821130368, Trg svibanjskih žrtava 1995. 1, 10000 Zagreb; Kristijan Briševac, OIB 03975070573, Hum Na Sutli 159, 49231 Hum Na Sutli; Damjan Mikša, OIB 08012710086, Velike Rodne 29, Rogaška Slatina</izvorni_sadrzaj>
    <derivirana_varijabla naziv="DomainObject.Predmet.StrankaFormatedWithAdressOIB_1"> FINA Regionalni centar Zagreb, OIB 85821130368, Trg svibanjskih žrtava 1995. 1, 10000 Zagreb; Kristijan Briševac, OIB 03975070573, Hum Na Sutli 159, 49231 Hum Na Sutli; Damjan Mikša, OIB 08012710086, Velike Rodne 29, Rogaška Slatina</derivirana_varijabla>
  </DomainObject.Predmet.StrankaFormatedWithAdressOIB>
  <DomainObject.Predmet.StrankaWithAdress>
    <izvorni_sadrzaj>FINA Regionalni centar Zagreb Trg svibanjskih žrtava 1995. 1,10000 Zagreb,Kristijan Briševac Hum Na Sutli 159,49231 Hum Na Sutli,Damjan Mikša Velike Rodne 29,Rogaška Slatina</izvorni_sadrzaj>
    <derivirana_varijabla naziv="DomainObject.Predmet.StrankaWithAdress_1">FINA Regionalni centar Zagreb Trg svibanjskih žrtava 1995. 1,10000 Zagreb,Kristijan Briševac Hum Na Sutli 159,49231 Hum Na Sutli,Damjan Mikša Velike Rodne 29,Rogaška Slatina</derivirana_varijabla>
  </DomainObject.Predmet.StrankaWithAdress>
  <DomainObject.Predmet.StrankaWithAdressOIB>
    <izvorni_sadrzaj>FINA Regionalni centar Zagreb, OIB 85821130368, Trg svibanjskih žrtava 1995. 1,10000 Zagreb,Kristijan Briševac, OIB 03975070573, Hum Na Sutli 159,49231 Hum Na Sutli,Damjan Mikša, OIB 08012710086, Velike Rodne 29,Rogaška Slatina</izvorni_sadrzaj>
    <derivirana_varijabla naziv="DomainObject.Predmet.StrankaWithAdressOIB_1">FINA Regionalni centar Zagreb, OIB 85821130368, Trg svibanjskih žrtava 1995. 1,10000 Zagreb,Kristijan Briševac, OIB 03975070573, Hum Na Sutli 159,49231 Hum Na Sutli,Damjan Mikša, OIB 08012710086, Velike Rodne 29,Rogaška Slatina</derivirana_varijabla>
  </DomainObject.Predmet.StrankaWithAdressOIB>
  <DomainObject.Predmet.StrankaNazivFormated>
    <izvorni_sadrzaj>FINA Regionalni centar Zagreb,Kristijan Briševac,Damjan Mikša</izvorni_sadrzaj>
    <derivirana_varijabla naziv="DomainObject.Predmet.StrankaNazivFormated_1">FINA Regionalni centar Zagreb,Kristijan Briševac,Damjan Mikša</derivirana_varijabla>
  </DomainObject.Predmet.StrankaNazivFormated>
  <DomainObject.Predmet.StrankaNazivFormatedOIB>
    <izvorni_sadrzaj>FINA Regionalni centar Zagreb, OIB 85821130368,Kristijan Briševac, OIB 03975070573,Damjan Mikša, OIB 08012710086</izvorni_sadrzaj>
    <derivirana_varijabla naziv="DomainObject.Predmet.StrankaNazivFormatedOIB_1">FINA Regionalni centar Zagreb, OIB 85821130368,Kristijan Briševac, OIB 03975070573,Damjan Mikša, OIB 08012710086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Kristijan Briševac</item>
      <item>Damjan Mikša</item>
    </izvorni_sadrzaj>
    <derivirana_varijabla naziv="DomainObject.Predmet.StrankaListFormated_1">
      <item>FINA Regionalni centar Zagreb</item>
      <item>Kristijan Briševac</item>
      <item>Damjan Mikša</item>
    </derivirana_varijabla>
  </DomainObject.Predmet.StrankaListFormated>
  <DomainObject.Predmet.StrankaListFormatedOIB>
    <izvorni_sadrzaj>
      <item>FINA Regionalni centar Zagreb, OIB 85821130368</item>
      <item>Kristijan Briševac, OIB 03975070573</item>
      <item>Damjan Mikša, OIB 08012710086</item>
    </izvorni_sadrzaj>
    <derivirana_varijabla naziv="DomainObject.Predmet.StrankaListFormatedOIB_1">
      <item>FINA Regionalni centar Zagreb, OIB 85821130368</item>
      <item>Kristijan Briševac, OIB 03975070573</item>
      <item>Damjan Mikša, OIB 08012710086</item>
    </derivirana_varijabla>
  </DomainObject.Predmet.StrankaListFormatedOIB>
  <DomainObject.Predmet.StrankaListFormatedWithAdress>
    <izvorni_sadrzaj>
      <item>FINA Regionalni centar Zagreb, Trg svibanjskih žrtava 1995. 1, 10000 Zagreb</item>
      <item>Kristijan Briševac, Hum Na Sutli 159, 49231 Hum Na Sutli</item>
      <item>Damjan Mikša, Velike Rodne 29, Rogaška Slatina</item>
    </izvorni_sadrzaj>
    <derivirana_varijabla naziv="DomainObject.Predmet.StrankaListFormatedWithAdress_1">
      <item>FINA Regionalni centar Zagreb, Trg svibanjskih žrtava 1995. 1, 10000 Zagreb</item>
      <item>Kristijan Briševac, Hum Na Sutli 159, 49231 Hum Na Sutli</item>
      <item>Damjan Mikša, Velike Rodne 29, Rogaška Slatina</item>
    </derivirana_varijabla>
  </DomainObject.Predmet.StrankaListFormatedWithAdress>
  <DomainObject.Predmet.StrankaListFormatedWithAdressOIB>
    <izvorni_sadrzaj>
      <item>FINA Regionalni centar Zagreb, OIB 85821130368, Trg svibanjskih žrtava 1995. 1, 10000 Zagreb</item>
      <item>Kristijan Briševac, OIB 03975070573, Hum Na Sutli 159, 49231 Hum Na Sutli</item>
      <item>Damjan Mikša, OIB 08012710086, Velike Rodne 29, Rogaška Slatina</item>
    </izvorni_sadrzaj>
    <derivirana_varijabla naziv="DomainObject.Predmet.StrankaListFormatedWithAdressOIB_1">
      <item>FINA Regionalni centar Zagreb, OIB 85821130368, Trg svibanjskih žrtava 1995. 1, 10000 Zagreb</item>
      <item>Kristijan Briševac, OIB 03975070573, Hum Na Sutli 159, 49231 Hum Na Sutli</item>
      <item>Damjan Mikša, OIB 08012710086, Velike Rodne 29, Rogaška Slatina</item>
    </derivirana_varijabla>
  </DomainObject.Predmet.StrankaListFormatedWithAdressOIB>
  <DomainObject.Predmet.StrankaListNazivFormated>
    <izvorni_sadrzaj>
      <item>FINA Regionalni centar Zagreb</item>
      <item>Kristijan Briševac</item>
      <item>Damjan Mikša</item>
    </izvorni_sadrzaj>
    <derivirana_varijabla naziv="DomainObject.Predmet.StrankaListNazivFormated_1">
      <item>FINA Regionalni centar Zagreb</item>
      <item>Kristijan Briševac</item>
      <item>Damjan Mikša</item>
    </derivirana_varijabla>
  </DomainObject.Predmet.StrankaListNazivFormated>
  <DomainObject.Predmet.StrankaListNazivFormatedOIB>
    <izvorni_sadrzaj>
      <item>FINA Regionalni centar Zagreb, OIB 85821130368</item>
      <item>Kristijan Briševac, OIB 03975070573</item>
      <item>Damjan Mikša, OIB 08012710086</item>
    </izvorni_sadrzaj>
    <derivirana_varijabla naziv="DomainObject.Predmet.StrankaListNazivFormatedOIB_1">
      <item>FINA Regionalni centar Zagreb, OIB 85821130368</item>
      <item>Kristijan Briševac, OIB 03975070573</item>
      <item>Damjan Mikša, OIB 08012710086</item>
    </derivirana_varijabla>
  </DomainObject.Predmet.StrankaListNazivFormatedOIB>
  <DomainObject.Predmet.ProtuStrankaListFormated>
    <izvorni_sadrzaj>
      <item>BRIMI d.o.o.</item>
    </izvorni_sadrzaj>
    <derivirana_varijabla naziv="DomainObject.Predmet.ProtuStrankaListFormated_1">
      <item>BRIMI d.o.o.</item>
    </derivirana_varijabla>
  </DomainObject.Predmet.ProtuStrankaListFormated>
  <DomainObject.Predmet.ProtuStrankaListFormatedOIB>
    <izvorni_sadrzaj>
      <item>BRIMI d.o.o., OIB 05829261434</item>
    </izvorni_sadrzaj>
    <derivirana_varijabla naziv="DomainObject.Predmet.ProtuStrankaListFormatedOIB_1">
      <item>BRIMI d.o.o., OIB 05829261434</item>
    </derivirana_varijabla>
  </DomainObject.Predmet.ProtuStrankaListFormatedOIB>
  <DomainObject.Predmet.ProtuStrankaListFormatedWithAdress>
    <izvorni_sadrzaj>
      <item>BRIMI d.o.o., Prišlin 94, 49231 Hum Na Sutli</item>
    </izvorni_sadrzaj>
    <derivirana_varijabla naziv="DomainObject.Predmet.ProtuStrankaListFormatedWithAdress_1">
      <item>BRIMI d.o.o., Prišlin 94, 49231 Hum Na Sutli</item>
    </derivirana_varijabla>
  </DomainObject.Predmet.ProtuStrankaListFormatedWithAdress>
  <DomainObject.Predmet.ProtuStrankaListFormatedWithAdressOIB>
    <izvorni_sadrzaj>
      <item>BRIMI d.o.o., OIB 05829261434, Prišlin 94, 49231 Hum Na Sutli</item>
    </izvorni_sadrzaj>
    <derivirana_varijabla naziv="DomainObject.Predmet.ProtuStrankaListFormatedWithAdressOIB_1">
      <item>BRIMI d.o.o., OIB 05829261434, Prišlin 94, 49231 Hum Na Sutli</item>
    </derivirana_varijabla>
  </DomainObject.Predmet.ProtuStrankaListFormatedWithAdressOIB>
  <DomainObject.Predmet.ProtuStrankaListNazivFormated>
    <izvorni_sadrzaj>
      <item>BRIMI d.o.o.</item>
    </izvorni_sadrzaj>
    <derivirana_varijabla naziv="DomainObject.Predmet.ProtuStrankaListNazivFormated_1">
      <item>BRIMI d.o.o.</item>
    </derivirana_varijabla>
  </DomainObject.Predmet.ProtuStrankaListNazivFormated>
  <DomainObject.Predmet.ProtuStrankaListNazivFormatedOIB>
    <izvorni_sadrzaj>
      <item>BRIMI d.o.o., OIB 05829261434</item>
    </izvorni_sadrzaj>
    <derivirana_varijabla naziv="DomainObject.Predmet.ProtuStrankaListNazivFormatedOIB_1">
      <item>BRIMI d.o.o., OIB 05829261434</item>
    </derivirana_varijabla>
  </DomainObject.Predmet.ProtuStrankaListNazivFormatedOIB>
  <DomainObject.Predmet.OstaliListFormated>
    <izvorni_sadrzaj>
      <item>Kristijan Briševac</item>
      <item>RH MUP</item>
      <item>Damjan Mikša</item>
      <item>FINA</item>
      <item>PRIVREDNA BANKA ZAGREB - DIONIČKO DRUŠTVO</item>
      <item>ZAGREBAČKA BANKA DIONIČKO DRUŠTVO</item>
    </izvorni_sadrzaj>
    <derivirana_varijabla naziv="DomainObject.Predmet.OstaliListFormated_1">
      <item>Kristijan Briševac</item>
      <item>RH MUP</item>
      <item>Damjan Mikša</item>
      <item>FINA</item>
      <item>PRIVREDNA BANKA ZAGREB - DIONIČKO DRUŠTVO</item>
      <item>ZAGREBAČKA BANKA DIONIČKO DRUŠTVO</item>
    </derivirana_varijabla>
  </DomainObject.Predmet.OstaliListFormated>
  <DomainObject.Predmet.OstaliListFormatedOIB>
    <izvorni_sadrzaj>
      <item>Kristijan Briševac, OIB 03975070573</item>
      <item>RH MUP</item>
      <item>Damjan Mikša, OIB 08012710086</item>
      <item>FINA, OIB 85821130368</item>
      <item>PRIVREDNA BANKA ZAGREB - DIONIČKO DRUŠTVO, OIB 02535697732</item>
      <item>ZAGREBAČKA BANKA DIONIČKO DRUŠTVO, OIB 92963223473</item>
    </izvorni_sadrzaj>
    <derivirana_varijabla naziv="DomainObject.Predmet.OstaliListFormatedOIB_1">
      <item>Kristijan Briševac, OIB 03975070573</item>
      <item>RH MUP</item>
      <item>Damjan Mikša, OIB 08012710086</item>
      <item>FINA, OIB 85821130368</item>
      <item>PRIVREDNA BANKA ZAGREB - DIONIČKO DRUŠTVO, OIB 02535697732</item>
      <item>ZAGREBAČKA BANKA DIONIČKO DRUŠTVO, OIB 92963223473</item>
    </derivirana_varijabla>
  </DomainObject.Predmet.OstaliListFormatedOIB>
  <DomainObject.Predmet.OstaliListFormatedWithAdress>
    <izvorni_sadrzaj>
      <item>Kristijan Briševac, Hum Na Sutli 159, 49231 Hum Na Sutli</item>
      <item>RH MUP, Heinzelova 98, 10000 Zagreb</item>
      <item>Damjan Mikša, Velike Rodne 29, Rogaška Slatina</item>
      <item>FINA, Ul. grada Vukovara 70, 10000 Zagreb</item>
      <item>PRIVREDNA BANKA ZAGREB - DIONIČKO DRUŠTVO, Radnička cesta 50, 10000 Zagreb</item>
      <item>ZAGREBAČKA BANKA DIONIČKO DRUŠTVO, Trg bana Josipa Jelačića 10, 10000 Zagreb</item>
    </izvorni_sadrzaj>
    <derivirana_varijabla naziv="DomainObject.Predmet.OstaliListFormatedWithAdress_1">
      <item>Kristijan Briševac, Hum Na Sutli 159, 49231 Hum Na Sutli</item>
      <item>RH MUP, Heinzelova 98, 10000 Zagreb</item>
      <item>Damjan Mikša, Velike Rodne 29, Rogaška Slatina</item>
      <item>FINA, Ul. grada Vukovara 70, 10000 Zagreb</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Kristijan Briševac, OIB 03975070573, Hum Na Sutli 159, 49231 Hum Na Sutli</item>
      <item>RH MUP, Heinzelova 98, 10000 Zagreb</item>
      <item>Damjan Mikša, OIB 08012710086, Velike Rodne 29, Rogaška Slatina</item>
      <item>FINA, OIB 85821130368, Ul. grada Vukovara 70, 10000 Zagreb</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Kristijan Briševac, OIB 03975070573, Hum Na Sutli 159, 49231 Hum Na Sutli</item>
      <item>RH MUP, Heinzelova 98, 10000 Zagreb</item>
      <item>Damjan Mikša, OIB 08012710086, Velike Rodne 29, Rogaška Slatina</item>
      <item>FINA, OIB 85821130368, Ul. grada Vukovara 70, 10000 Zagreb</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Kristijan Briševac</item>
      <item>RH MUP</item>
      <item>Damjan Mikša</item>
      <item>FINA</item>
      <item>PRIVREDNA BANKA ZAGREB - DIONIČKO DRUŠTVO</item>
      <item>ZAGREBAČKA BANKA DIONIČKO DRUŠTVO</item>
    </izvorni_sadrzaj>
    <derivirana_varijabla naziv="DomainObject.Predmet.OstaliListNazivFormated_1">
      <item>Kristijan Briševac</item>
      <item>RH MUP</item>
      <item>Damjan Mikša</item>
      <item>FINA</item>
      <item>PRIVREDNA BANKA ZAGREB - DIONIČKO DRUŠTVO</item>
      <item>ZAGREBAČKA BANKA DIONIČKO DRUŠTVO</item>
    </derivirana_varijabla>
  </DomainObject.Predmet.OstaliListNazivFormated>
  <DomainObject.Predmet.OstaliListNazivFormatedOIB>
    <izvorni_sadrzaj>
      <item>Kristijan Briševac, OIB 03975070573</item>
      <item>RH MUP</item>
      <item>Damjan Mikša, OIB 08012710086</item>
      <item>FINA, OIB 85821130368</item>
      <item>PRIVREDNA BANKA ZAGREB - DIONIČKO DRUŠTVO, OIB 02535697732</item>
      <item>ZAGREBAČKA BANKA DIONIČKO DRUŠTVO, OIB 92963223473</item>
    </izvorni_sadrzaj>
    <derivirana_varijabla naziv="DomainObject.Predmet.OstaliListNazivFormatedOIB_1">
      <item>Kristijan Briševac, OIB 03975070573</item>
      <item>RH MUP</item>
      <item>Damjan Mikša, OIB 08012710086</item>
      <item>FINA, OIB 85821130368</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BRIMI d.o.o.</izvorni_sadrzaj>
    <derivirana_varijabla naziv="DomainObject.Predmet.ProtustrankaIDrugi_1">BRIMI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BRIMI d.o.o., OIB 05829261434, Prišlin 94, 49231 Hum Na Sutli</izvorni_sadrzaj>
    <derivirana_varijabla naziv="DomainObject.Predmet.ProtustrankaIDrugiAdressOIB_1">BRIMI d.o.o., OIB 05829261434, Prišlin 94, 49231 Hum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BRIMI d.o.o.</item>
      <item>Kristijan Briševac</item>
      <item>Damjan Mikša</item>
      <item>Kristijan Briševac</item>
      <item>RH MUP</item>
      <item>Damjan Mikša</item>
      <item>FINA</item>
      <item>PRIVREDNA BANKA ZAGREB - DIONIČKO DRUŠTVO</item>
      <item>ZAGREBAČKA BANKA DIONIČKO DRUŠTVO</item>
    </izvorni_sadrzaj>
    <derivirana_varijabla naziv="DomainObject.Predmet.SudioniciListNaziv_1">
      <item>FINA Regionalni centar Zagreb</item>
      <item>BRIMI d.o.o.</item>
      <item>Kristijan Briševac</item>
      <item>Damjan Mikša</item>
      <item>Kristijan Briševac</item>
      <item>RH MUP</item>
      <item>Damjan Mikša</item>
      <item>FINA</item>
      <item>PRIVREDNA BANKA ZAGREB - DIONIČKO DRUŠTVO</item>
      <item>ZAGREBAČKA BANKA DIONIČKO DRUŠTVO</item>
    </derivirana_varijabla>
  </DomainObject.Predmet.SudioniciListNaziv>
  <DomainObject.Predmet.SudioniciListAdressOIB>
    <izvorni_sadrzaj>
      <item>FINA Regionalni centar Zagreb, OIB 85821130368, Trg svibanjskih žrtava 1995. 1,10000 Zagreb</item>
      <item>BRIMI d.o.o., OIB 05829261434, Prišlin 94,49231 Hum Na Sutli</item>
      <item>Kristijan Briševac, OIB 03975070573, Hum Na Sutli 159,49231 Hum Na Sutli</item>
      <item>Damjan Mikša, OIB 08012710086, Velike Rodne 29,Rogaška Slatina</item>
      <item>Kristijan Briševac, OIB 03975070573, Hum Na Sutli 159,49231 Hum Na Sutli</item>
      <item>RH MUP, Heinzelova 98,10000 Zagreb</item>
      <item>Damjan Mikša, OIB 08012710086, Velike Rodne 29,Rogaška Slatina</item>
      <item>FINA, OIB 85821130368, Ul. grada Vukovara 70,10000 Zagreb</item>
      <item>PRIVREDNA BANKA ZAGREB - DIONIČKO DRUŠTVO, OIB 02535697732, Radnička cesta 50,10000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BRIMI d.o.o., OIB 05829261434, Prišlin 94,49231 Hum Na Sutli</item>
      <item>Kristijan Briševac, OIB 03975070573, Hum Na Sutli 159,49231 Hum Na Sutli</item>
      <item>Damjan Mikša, OIB 08012710086, Velike Rodne 29,Rogaška Slatina</item>
      <item>Kristijan Briševac, OIB 03975070573, Hum Na Sutli 159,49231 Hum Na Sutli</item>
      <item>RH MUP, Heinzelova 98,10000 Zagreb</item>
      <item>Damjan Mikša, OIB 08012710086, Velike Rodne 29,Rogaška Slatina</item>
      <item>FINA, OIB 85821130368, Ul. grada Vukovara 70,10000 Zagreb</item>
      <item>PRIVREDNA BANKA ZAGREB - DIONIČKO DRUŠTVO, OIB 02535697732, Radnička cesta 50,10000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05829261434</item>
      <item>, OIB 03975070573</item>
      <item>, OIB 08012710086</item>
      <item>, OIB 03975070573</item>
      <item>, OIB null</item>
      <item>, OIB 08012710086</item>
      <item>, OIB 85821130368</item>
      <item>, OIB 02535697732</item>
      <item>, OIB 92963223473</item>
    </izvorni_sadrzaj>
    <derivirana_varijabla naziv="DomainObject.Predmet.SudioniciListNazivOIB_1">
      <item>, OIB 85821130368</item>
      <item>, OIB 05829261434</item>
      <item>, OIB 03975070573</item>
      <item>, OIB 08012710086</item>
      <item>, OIB 03975070573</item>
      <item>, OIB null</item>
      <item>, OIB 08012710086</item>
      <item>, OIB 85821130368</item>
      <item>, OIB 02535697732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E450B0-CB9F-4551-87F6-1155176010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1053</properties:Words>
  <properties:Characters>5646</properties:Characters>
  <properties:Lines>154</properties:Lines>
  <properties:Paragraphs>54</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2017-10-26T06:03:00Z</dcterms:created>
  <dc:creator>nmarkovic</dc:creator>
  <cp:lastModifiedBy>Jadranka Zelić</cp:lastModifiedBy>
  <cp:lastPrinted>2017-10-26T06:17:00Z</cp:lastPrinted>
  <dcterms:modified xmlns:xsi="http://www.w3.org/2001/XMLSchema-instance" xsi:type="dcterms:W3CDTF">2017-10-26T06:30:00Z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