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fc27" w14:paraId="ea2fc27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F50CD8" w:rsidP="000E261F" w:rsidR="000E261F" w:rsidRPr="00180EFA">
      <w:pPr>
        <w:jc w:val="right"/>
      </w:pPr>
      <w:r>
        <w:t>87. St-1010</w:t>
      </w:r>
      <w:r w:rsidR="00AD1D3D">
        <w:t>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BC00BE" w:rsidRPr="008D6B54">
        <w:rPr>
          <w:rFonts w:eastAsia="Calibri"/>
        </w:rPr>
        <w:t xml:space="preserve">FINANCIJSKE AGENCIJE, OIB 85821130368, Zagreb, Ulica grada Vukovara 70, za otvaranje stečajnog postupka nad dužnikom </w:t>
      </w:r>
      <w:r w:rsidR="00F50CD8" w:rsidRPr="005064A2">
        <w:rPr>
          <w:rFonts w:eastAsia="Calibri"/>
        </w:rPr>
        <w:t>MISLAV TOMEŠIĆ j.d.o.o.</w:t>
      </w:r>
      <w:r w:rsidR="00F50CD8" w:rsidRPr="005064A2">
        <w:rPr>
          <w:rFonts w:eastAsia="Calibri"/>
          <w:shd w:fill="F8F8F8" w:color="auto" w:val="clear"/>
        </w:rPr>
        <w:t xml:space="preserve"> OIB: 01417768100</w:t>
      </w:r>
      <w:r w:rsidR="00F50CD8" w:rsidRPr="005064A2">
        <w:rPr>
          <w:rFonts w:eastAsia="Calibri"/>
        </w:rPr>
        <w:t xml:space="preserve">, </w:t>
      </w:r>
      <w:r w:rsidR="00F50CD8" w:rsidRPr="005064A2">
        <w:rPr>
          <w:rFonts w:eastAsia="Calibri"/>
          <w:shd w:fill="F8F8F8" w:color="auto" w:val="clear"/>
        </w:rPr>
        <w:t>Zagreb</w:t>
      </w:r>
      <w:r w:rsidR="00F50CD8" w:rsidRPr="00605839">
        <w:rPr>
          <w:rFonts w:eastAsia="Calibri"/>
          <w:shd w:fill="F8F8F8" w:color="auto" w:val="clear"/>
        </w:rPr>
        <w:t xml:space="preserve">, </w:t>
      </w:r>
      <w:r w:rsidR="00F50CD8" w:rsidRPr="005064A2">
        <w:rPr>
          <w:rFonts w:eastAsia="Calibri"/>
        </w:rPr>
        <w:t>Božidara Magovca 14</w:t>
      </w:r>
      <w:r w:rsidR="00F50CD8" w:rsidRPr="005064A2">
        <w:rPr>
          <w:rFonts w:eastAsia="Calibri"/>
          <w:shd w:fill="F8F8F8" w:color="auto" w:val="clear"/>
        </w:rPr>
        <w:t xml:space="preserve">, </w:t>
      </w:r>
      <w:r w:rsidR="00BC00BE">
        <w:t>2. srpnja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F50CD8" w:rsidRPr="005064A2">
        <w:rPr>
          <w:rFonts w:eastAsia="Calibri"/>
        </w:rPr>
        <w:t>MISLAV TOMEŠIĆ j.d.o.o.</w:t>
      </w:r>
      <w:r w:rsidR="00F50CD8" w:rsidRPr="005064A2">
        <w:rPr>
          <w:rFonts w:eastAsia="Calibri"/>
          <w:shd w:fill="F8F8F8" w:color="auto" w:val="clear"/>
        </w:rPr>
        <w:t xml:space="preserve"> OIB: 01417768100</w:t>
      </w:r>
      <w:r w:rsidR="00F50CD8" w:rsidRPr="005064A2">
        <w:rPr>
          <w:rFonts w:eastAsia="Calibri"/>
        </w:rPr>
        <w:t xml:space="preserve">, </w:t>
      </w:r>
      <w:r w:rsidR="00F50CD8" w:rsidRPr="005064A2">
        <w:rPr>
          <w:rFonts w:eastAsia="Calibri"/>
          <w:shd w:fill="F8F8F8" w:color="auto" w:val="clear"/>
        </w:rPr>
        <w:t>Zagreb</w:t>
      </w:r>
      <w:r w:rsidR="00F50CD8" w:rsidRPr="00605839">
        <w:rPr>
          <w:rFonts w:eastAsia="Calibri"/>
          <w:shd w:fill="F8F8F8" w:color="auto" w:val="clear"/>
        </w:rPr>
        <w:t xml:space="preserve">, </w:t>
      </w:r>
      <w:r w:rsidR="00F50CD8" w:rsidRPr="005064A2">
        <w:rPr>
          <w:rFonts w:eastAsia="Calibri"/>
        </w:rPr>
        <w:t>Božidara Magovca 14</w:t>
      </w:r>
      <w:r w:rsidR="00AD1D3D" w:rsidRPr="00605839">
        <w:rPr>
          <w:rFonts w:eastAsia="Calibri"/>
          <w:shd w:fill="F8F8F8" w:color="auto" w:val="clear"/>
        </w:rPr>
        <w:t>,</w:t>
      </w:r>
      <w:r w:rsidR="00AD1D3D">
        <w:rPr>
          <w:rFonts w:eastAsia="Calibri"/>
          <w:shd w:fill="F8F8F8" w:color="auto" w:val="clea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611788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80D37">
        <w:t>1010</w:t>
      </w:r>
      <w:r w:rsidR="00611788">
        <w:t>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E41A48" w:rsidP="0021298E" w:rsidR="00E41A48" w:rsidRPr="00B9015B">
      <w:pPr>
        <w:ind w:firstLine="708"/>
        <w:jc w:val="both"/>
      </w:pP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61178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</w:t>
      </w:r>
      <w:r w:rsidR="00103798" w:rsidRPr="00611788">
        <w:t xml:space="preserve">na dan </w:t>
      </w:r>
      <w:r w:rsidR="00180D37">
        <w:t>18. travnja</w:t>
      </w:r>
      <w:r w:rsidR="00611788" w:rsidRPr="00611788">
        <w:t xml:space="preserve"> 2019</w:t>
      </w:r>
      <w:r w:rsidR="00103798" w:rsidRPr="00611788">
        <w:t xml:space="preserve">. u Očevidniku redoslijeda osnova za plaćanje ima evidentirane neizvršene osnove za plaćanje u neprekinutom razdoblju od 120 dana, u ukupnom iznosu od </w:t>
      </w:r>
      <w:r w:rsidR="00180D37">
        <w:t>14.546,30</w:t>
      </w:r>
      <w:r w:rsidR="00103798" w:rsidRPr="00611788">
        <w:t xml:space="preserve"> kn, kao i da dužnik ima </w:t>
      </w:r>
      <w:r w:rsidR="00AE0ACE">
        <w:t>1</w:t>
      </w:r>
      <w:r w:rsidR="00103798" w:rsidRPr="00611788">
        <w:t xml:space="preserve"> zaposlen</w:t>
      </w:r>
      <w:r w:rsidR="00AE0ACE">
        <w:t>og</w:t>
      </w:r>
      <w:r w:rsidR="005C6B01" w:rsidRPr="00611788">
        <w:t xml:space="preserve">. </w:t>
      </w:r>
      <w:r w:rsidR="00103798" w:rsidRPr="0061178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7F543F">
        <w:t>2. srpnja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7F543F">
        <w:t xml:space="preserve"> za plaćanje s kamatom iznosi </w:t>
      </w:r>
      <w:r w:rsidR="00180D37">
        <w:t>14.546,30</w:t>
      </w:r>
      <w:r w:rsidR="00AE0ACE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180D37" w:rsidR="00D06323">
      <w:pPr>
        <w:pStyle w:val="Tijeloteksta"/>
        <w:ind w:firstLine="708"/>
      </w:pPr>
      <w:r w:rsidRPr="007F543F">
        <w:t xml:space="preserve">Dužnikov zastupnik po zakonu nije dostavio pisano izvješće o financijsko-gospodarskom stanju dužnika, </w:t>
      </w:r>
      <w:r w:rsidR="00180D37">
        <w:t>niti je pristupio na ročište</w:t>
      </w:r>
      <w:r w:rsidRPr="007F543F">
        <w:t xml:space="preserve"> radi očitovanja o prijedlogu za otvaranje stečajnog postupka, koje je sukladno odredbi čl. 128. st. 5. SZ-a spojeno s ročištem radi rasprave o pretpostavkama </w:t>
      </w:r>
      <w:r w:rsidR="00180D37">
        <w:t>za otvaranje stečajnog postupka.</w:t>
      </w:r>
    </w:p>
    <w:p w:rsidRDefault="00180D37" w:rsidP="00180D37" w:rsidR="00180D37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7F543F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7F543F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7F543F">
        <w:t>Pri tome se napominje da iz prijedloga za otvaranje stečajnog postupka, kao i iz Očevidnika neizvršenih osnova za plaćanje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 w:rsidR="00C13093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7F543F" w:rsidP="00852270" w:rsidR="00852270" w:rsidRPr="00180EFA">
      <w:pPr>
        <w:pStyle w:val="Tijeloteksta"/>
        <w:jc w:val="center"/>
      </w:pPr>
      <w:r>
        <w:t>Zagreb, 2. srpnja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27159C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F50CD8">
      <w:t>87. St-1010/2019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92715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0D37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046C"/>
    <w:rsid w:val="00225E5C"/>
    <w:rsid w:val="00240982"/>
    <w:rsid w:val="00241401"/>
    <w:rsid w:val="00245DE0"/>
    <w:rsid w:val="00247586"/>
    <w:rsid w:val="002501DA"/>
    <w:rsid w:val="00260C00"/>
    <w:rsid w:val="0027159C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07FD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830B6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1CEA"/>
    <w:rsid w:val="00603054"/>
    <w:rsid w:val="00611788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543F"/>
    <w:rsid w:val="007F7963"/>
    <w:rsid w:val="00816E52"/>
    <w:rsid w:val="00816F29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A6319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1D3D"/>
    <w:rsid w:val="00AD6DF5"/>
    <w:rsid w:val="00AE0ACE"/>
    <w:rsid w:val="00B01E1E"/>
    <w:rsid w:val="00B07A7E"/>
    <w:rsid w:val="00B21D28"/>
    <w:rsid w:val="00B62E90"/>
    <w:rsid w:val="00B76B04"/>
    <w:rsid w:val="00B9015B"/>
    <w:rsid w:val="00B93ACD"/>
    <w:rsid w:val="00BC00BE"/>
    <w:rsid w:val="00BC2D3A"/>
    <w:rsid w:val="00BC67EF"/>
    <w:rsid w:val="00BE39D6"/>
    <w:rsid w:val="00BE5577"/>
    <w:rsid w:val="00BF01D0"/>
    <w:rsid w:val="00BF0DDB"/>
    <w:rsid w:val="00C13093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A3751"/>
    <w:rsid w:val="00DD339F"/>
    <w:rsid w:val="00DE0F86"/>
    <w:rsid w:val="00E02E86"/>
    <w:rsid w:val="00E0682D"/>
    <w:rsid w:val="00E24B5E"/>
    <w:rsid w:val="00E27695"/>
    <w:rsid w:val="00E339AA"/>
    <w:rsid w:val="00E37C56"/>
    <w:rsid w:val="00E41A48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0CD8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2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7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2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St-1010/2019-10</izvorni_sadrzaj>
    <derivirana_varijabla naziv="DomainObject.Oznaka_1">St-1010/2019-10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St-1010/2019</izvorni_sadrzaj>
    <derivirana_varijabla naziv="DomainObject.Predmet.OznakaBroj_1">St-1010/2019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MISLAV TOMEŠIĆ jednostavno društvo s ograničenom odgovornošću za prijevoz i usluge zastupanog po punomoćniku Mislav Tomešić</izvorni_sadrzaj>
    <derivirana_varijabla naziv="DomainObject.Predmet.ProtustrankaFormated_1">  MISLAV TOMEŠIĆ jednostavno društvo s ograničenom odgovornošću za prijevoz i usluge zastupanog po punomoćniku Mislav Tomešić</derivirana_varijabla>
  </DomainObject.Predmet.ProtustrankaFormated>
  <DomainObject.Predmet.ProtustrankaFormatedOIB>
    <izvorni_sadrzaj>  MISLAV TOMEŠIĆ jednostavno društvo s ograničenom odgovornošću za prijevoz i usluge, OIB 01417768100 zastupanog po punomoćniku Mislav Tomešić</izvorni_sadrzaj>
    <derivirana_varijabla naziv="DomainObject.Predmet.ProtustrankaFormatedOIB_1">  MISLAV TOMEŠIĆ jednostavno društvo s ograničenom odgovornošću za prijevoz i usluge, OIB 01417768100 zastupanog po punomoćniku Mislav Tomešić</derivirana_varijabla>
  </DomainObject.Predmet.ProtustrankaFormatedOIB>
  <DomainObject.Predmet.ProtustrankaFormatedWithAdress>
    <izvorni_sadrzaj> MISLAV TOMEŠIĆ jednostavno društvo s ograničenom odgovornošću za prijevoz i usluge, Ulica Božidara Magovca 14, 10000 Zagreb zastupanog po punomoćniku Mislav Tomešić</izvorni_sadrzaj>
    <derivirana_varijabla naziv="DomainObject.Predmet.ProtustrankaFormatedWithAdress_1"> MISLAV TOMEŠIĆ jednostavno društvo s ograničenom odgovornošću za prijevoz i usluge, Ulica Božidara Magovca 14, 10000 Zagreb zastupanog po punomoćniku Mislav Tomešić</derivirana_varijabla>
  </DomainObject.Predmet.ProtustrankaFormatedWithAdress>
  <DomainObject.Predmet.ProtustrankaFormatedWithAdressOIB>
    <izvorni_sadrzaj> MISLAV TOMEŠIĆ jednostavno društvo s ograničenom odgovornošću za prijevoz i usluge, OIB 01417768100, Ulica Božidara Magovca 14, 10000 Zagreb zastupanog po punomoćniku Mislav Tomešić</izvorni_sadrzaj>
    <derivirana_varijabla naziv="DomainObject.Predmet.ProtustrankaFormatedWithAdressOIB_1"> MISLAV TOMEŠIĆ jednostavno društvo s ograničenom odgovornošću za prijevoz i usluge, OIB 01417768100, Ulica Božidara Magovca 14, 10000 Zagreb zastupanog po punomoćniku Mislav Tomešić</derivirana_varijabla>
  </DomainObject.Predmet.ProtustrankaFormatedWithAdressOIB>
  <DomainObject.Predmet.ProtustrankaWithAdress>
    <izvorni_sadrzaj>MISLAV TOMEŠIĆ jednostavno društvo s ograničenom odgovornošću za prijevoz i usluge Ulica Božidara Magovca 14, 10000 Zagreb</izvorni_sadrzaj>
    <derivirana_varijabla naziv="DomainObject.Predmet.ProtustrankaWithAdress_1">MISLAV TOMEŠIĆ jednostavno društvo s ograničenom odgovornošću za prijevoz i usluge Ulica Božidara Magovca 14, 10000 Zagreb</derivirana_varijabla>
  </DomainObject.Predmet.ProtustrankaWithAdress>
  <DomainObject.Predmet.ProtustrankaWithAdressOIB>
    <izvorni_sadrzaj>MISLAV TOMEŠIĆ jednostavno društvo s ograničenom odgovornošću za prijevoz i usluge, OIB 01417768100, Ulica Božidara Magovca 14, 10000 Zagreb</izvorni_sadrzaj>
    <derivirana_varijabla naziv="DomainObject.Predmet.ProtustrankaWithAdressOIB_1">MISLAV TOMEŠIĆ jednostavno društvo s ograničenom odgovornošću za prijevoz i usluge, OIB 01417768100, Ulica Božidara Magovca 14, 10000 Zagreb</derivirana_varijabla>
  </DomainObject.Predmet.ProtustrankaWithAdressOIB>
  <DomainObject.Predmet.ProtustrankaNazivFormated>
    <izvorni_sadrzaj>MISLAV TOMEŠIĆ jednostavno društvo s ograničenom odgovornošću za prijevoz i usluge</izvorni_sadrzaj>
    <derivirana_varijabla naziv="DomainObject.Predmet.ProtustrankaNazivFormated_1">MISLAV TOMEŠIĆ jednostavno društvo s ograničenom odgovornošću za prijevoz i usluge</derivirana_varijabla>
  </DomainObject.Predmet.ProtustrankaNazivFormated>
  <DomainObject.Predmet.ProtustrankaNazivFormatedOIB>
    <izvorni_sadrzaj>MISLAV TOMEŠIĆ jednostavno društvo s ograničenom odgovornošću za prijevoz i usluge, OIB 01417768100</izvorni_sadrzaj>
    <derivirana_varijabla naziv="DomainObject.Predmet.ProtustrankaNazivFormatedOIB_1">MISLAV TOMEŠIĆ jednostavno društvo s ograničenom odgovornošću za prijevoz i usluge, OIB 01417768100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MISLAV TOMEŠIĆ jednostavno društvo s ograničenom odgovornošću za prijevoz i usluge zastupanog po punomoćniku Mislav Tomešić</item>
    </izvorni_sadrzaj>
    <derivirana_varijabla naziv="DomainObject.Predmet.ProtuStrankaListFormated_1">
      <item>MISLAV TOMEŠIĆ jednostavno društvo s ograničenom odgovornošću za prijevoz i usluge zastupanog po punomoćniku Mislav Tomešić</item>
    </derivirana_varijabla>
  </DomainObject.Predmet.ProtuStrankaListFormated>
  <DomainObject.Predmet.ProtuStrankaListFormatedOIB>
    <izvorni_sadrzaj>
      <item>MISLAV TOMEŠIĆ jednostavno društvo s ograničenom odgovornošću za prijevoz i usluge, OIB 01417768100 zastupanog po punomoćniku Mislav Tomešić</item>
    </izvorni_sadrzaj>
    <derivirana_varijabla naziv="DomainObject.Predmet.ProtuStrankaListFormatedOIB_1">
      <item>MISLAV TOMEŠIĆ jednostavno društvo s ograničenom odgovornošću za prijevoz i usluge, OIB 01417768100 zastupanog po punomoćniku Mislav Tomešić</item>
    </derivirana_varijabla>
  </DomainObject.Predmet.ProtuStrankaListFormatedOIB>
  <DomainObject.Predmet.ProtuStrankaListFormatedWithAdress>
    <izvorni_sadrzaj>
      <item>MISLAV TOMEŠIĆ jednostavno društvo s ograničenom odgovornošću za prijevoz i usluge, Ulica Božidara Magovca 14, 10000 Zagreb zastupanog po punomoćniku Mislav Tomešić</item>
    </izvorni_sadrzaj>
    <derivirana_varijabla naziv="DomainObject.Predmet.ProtuStrankaListFormatedWithAdress_1">
      <item>MISLAV TOMEŠIĆ jednostavno društvo s ograničenom odgovornošću za prijevoz i usluge, Ulica Božidara Magovca 14, 10000 Zagreb zastupanog po punomoćniku Mislav Tomešić</item>
    </derivirana_varijabla>
  </DomainObject.Predmet.ProtuStrankaListFormatedWithAdress>
  <DomainObject.Predmet.ProtuStrankaListFormatedWithAdressOIB>
    <izvorni_sadrzaj>
      <item>MISLAV TOMEŠIĆ jednostavno društvo s ograničenom odgovornošću za prijevoz i usluge, OIB 01417768100, Ulica Božidara Magovca 14, 10000 Zagreb zastupanog po punomoćniku Mislav Tomešić</item>
    </izvorni_sadrzaj>
    <derivirana_varijabla naziv="DomainObject.Predmet.ProtuStrankaListFormatedWithAdressOIB_1">
      <item>MISLAV TOMEŠIĆ jednostavno društvo s ograničenom odgovornošću za prijevoz i usluge, OIB 01417768100, Ulica Božidara Magovca 14, 10000 Zagreb zastupanog po punomoćniku Mislav Tomešić</item>
    </derivirana_varijabla>
  </DomainObject.Predmet.ProtuStrankaListFormatedWithAdressOIB>
  <DomainObject.Predmet.ProtuStrankaListNazivFormated>
    <izvorni_sadrzaj>
      <item>MISLAV TOMEŠIĆ jednostavno društvo s ograničenom odgovornošću za prijevoz i usluge</item>
    </izvorni_sadrzaj>
    <derivirana_varijabla naziv="DomainObject.Predmet.ProtuStrankaListNazivFormated_1">
      <item>MISLAV TOMEŠIĆ jednostavno društvo s ograničenom odgovornošću za prijevoz i usluge</item>
    </derivirana_varijabla>
  </DomainObject.Predmet.ProtuStrankaListNazivFormated>
  <DomainObject.Predmet.ProtuStrankaListNazivFormatedOIB>
    <izvorni_sadrzaj>
      <item>MISLAV TOMEŠIĆ jednostavno društvo s ograničenom odgovornošću za prijevoz i usluge, OIB 01417768100</item>
    </izvorni_sadrzaj>
    <derivirana_varijabla naziv="DomainObject.Predmet.ProtuStrankaListNazivFormatedOIB_1">
      <item>MISLAV TOMEŠIĆ jednostavno društvo s ograničenom odgovornošću za prijevoz i usluge, OIB 01417768100</item>
    </derivirana_varijabla>
  </DomainObject.Predmet.ProtuStrankaListNazivFormatedOIB>
  <DomainObject.Predmet.OstaliListFormated>
    <izvorni_sadrzaj>
      <item>Mislav Tomešić punomoćnik sudionika u postupku MISLAV TOMEŠIĆ jednostavno društvo s ograničenom odgovornošću za prijevoz i usluge</item>
      <item>ZAGREBAČKA BANKA DIONIČKO DRUŠTVO</item>
    </izvorni_sadrzaj>
    <derivirana_varijabla naziv="DomainObject.Predmet.OstaliListFormated_1">
      <item>Mislav Tomešić punomoćnik sudionika u postupku MISLAV TOMEŠIĆ jednostavno društvo s ograničenom odgovornošću za prijevoz i usluge</item>
      <item>ZAGREBAČKA BANKA DIONIČKO DRUŠTVO</item>
    </derivirana_varijabla>
  </DomainObject.Predmet.OstaliListFormated>
  <DomainObject.Predmet.OstaliListFormatedOIB>
    <izvorni_sadrzaj>
      <item>Mislav Tomešić, OIB 74764618764 punomoćnik sudionika u postupku MISLAV TOMEŠIĆ jednostavno društvo s ograničenom odgovornošću za prijevoz i usluge</item>
      <item>ZAGREBAČKA BANKA DIONIČKO DRUŠTVO, OIB 92963223473</item>
    </izvorni_sadrzaj>
    <derivirana_varijabla naziv="DomainObject.Predmet.OstaliListFormatedOIB_1">
      <item>Mislav Tomešić, OIB 74764618764 punomoćnik sudionika u postupku MISLAV TOMEŠIĆ jednostavno društvo s ograničenom odgovornošću za prijevoz i usluge</item>
      <item>ZAGREBAČKA BANKA DIONIČKO DRUŠTVO, OIB 92963223473</item>
    </derivirana_varijabla>
  </DomainObject.Predmet.OstaliListFormatedOIB>
  <DomainObject.Predmet.OstaliListFormatedWithAdress>
    <izvorni_sadrzaj>
      <item>Mislav Tomešić, Božidara Magovca 14, 10000 Zagreb punomoćnik sudionika u postupku MISLAV TOMEŠIĆ jednostavno društvo s ograničenom odgovornošću za prijevoz i usluge</item>
      <item>ZAGREBAČKA BANKA DIONIČKO DRUŠTVO, Trg bana Josipa Jelačića 10, 10000 Zagreb</item>
    </izvorni_sadrzaj>
    <derivirana_varijabla naziv="DomainObject.Predmet.OstaliListFormatedWithAdress_1">
      <item>Mislav Tomešić, Božidara Magovca 14, 10000 Zagreb punomoćnik sudionika u postupku MISLAV TOMEŠIĆ jednostavno društvo s ograničenom odgovornošću za prijevoz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Mislav Tomešić, OIB 74764618764, Božidara Magovca 14, 10000 Zagreb punomoćnik sudionika u postupku MISLAV TOMEŠIĆ jednostavno društvo s ograničenom odgovornošću za prijevoz i usluge</item>
      <item>ZAGREBAČKA BANKA DIONIČKO DRUŠTVO, OIB 92963223473, Trg bana Josipa Jelačića 10, 10000 Zagreb</item>
    </izvorni_sadrzaj>
    <derivirana_varijabla naziv="DomainObject.Predmet.OstaliListFormatedWithAdressOIB_1">
      <item>Mislav Tomešić, OIB 74764618764, Božidara Magovca 14, 10000 Zagreb punomoćnik sudionika u postupku MISLAV TOMEŠIĆ jednostavno društvo s ograničenom odgovornošću za prijevoz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Mislav Tomešić</item>
      <item>ZAGREBAČKA BANKA DIONIČKO DRUŠTVO</item>
    </izvorni_sadrzaj>
    <derivirana_varijabla naziv="DomainObject.Predmet.OstaliListNazivFormated_1">
      <item>Mislav Tomešić</item>
      <item>ZAGREBAČKA BANKA DIONIČKO DRUŠTVO</item>
    </derivirana_varijabla>
  </DomainObject.Predmet.OstaliListNazivFormated>
  <DomainObject.Predmet.OstaliListNazivFormatedOIB>
    <izvorni_sadrzaj>
      <item>Mislav Tomešić, OIB 74764618764</item>
      <item>ZAGREBAČKA BANKA DIONIČKO DRUŠTVO, OIB 92963223473</item>
    </izvorni_sadrzaj>
    <derivirana_varijabla naziv="DomainObject.Predmet.OstaliListNazivFormatedOIB_1">
      <item>Mislav Tomešić, OIB 74764618764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St-1010/2019-10</izvorni_sadrzaj>
    <derivirana_varijabla naziv="DomainObject.PoslovniBrojDokumenta_1">St-1010/2019-10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MISLAV TOMEŠIĆ jednostavno društvo s ograničenom odgovornošću za prijevoz i usluge</izvorni_sadrzaj>
    <derivirana_varijabla naziv="DomainObject.Predmet.ProtustrankaIDrugi_1">MISLAV TOMEŠIĆ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MISLAV TOMEŠIĆ jednostavno društvo s ograničenom odgovornošću za prijevoz i usluge, OIB 01417768100, Ulica Božidara Magovca 14, 10000 Zagreb</izvorni_sadrzaj>
    <derivirana_varijabla naziv="DomainObject.Predmet.ProtustrankaIDrugiAdressOIB_1">MISLAV TOMEŠIĆ jednostavno društvo s ograničenom odgovornošću za prijevoz i usluge, OIB 01417768100, Ulica Božidara Magovca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MISLAV TOMEŠIĆ jednostavno društvo s ograničenom odgovornošću za prijevoz i usluge</item>
      <item>Mislav Tomešić</item>
      <item>ZAGREBAČKA BANKA DIONIČKO DRUŠTVO</item>
    </izvorni_sadrzaj>
    <derivirana_varijabla naziv="DomainObject.Predmet.SudioniciListNaziv_1">
      <item>FINA Regionalni centar Zagreb</item>
      <item>MISLAV TOMEŠIĆ jednostavno društvo s ograničenom odgovornošću za prijevoz i usluge</item>
      <item>Mislav Tomešić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MISLAV TOMEŠIĆ jednostavno društvo s ograničenom odgovornošću za prijevoz i usluge, OIB 01417768100, Ulica Božidara Magovca 14,10000 Zagreb</item>
      <item>Mislav Tomešić, OIB 74764618764, Božidara Magovca 14,10000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MISLAV TOMEŠIĆ jednostavno društvo s ograničenom odgovornošću za prijevoz i usluge, OIB 01417768100, Ulica Božidara Magovca 14,10000 Zagreb</item>
      <item>Mislav Tomešić, OIB 74764618764, Božidara Magovca 14,10000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01417768100</item>
      <item>, OIB 74764618764</item>
      <item>, OIB 92963223473</item>
    </izvorni_sadrzaj>
    <derivirana_varijabla naziv="DomainObject.Predmet.SudioniciListNazivOIB_1">
      <item>, OIB 85821130368</item>
      <item>, OIB 01417768100</item>
      <item>, OIB 74764618764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St-1010/2019-10</izvorni_sadrzaj>
    <derivirana_varijabla naziv="DomainObject.PredzadnjaOdlukaIzPredmeta.Oznaka_1">St-1010/2019-10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D4A3F-0282-4A90-BADD-35D7A0712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905</properties:Words>
  <properties:Characters>4959</properties:Characters>
  <properties:Lines>109</properties:Lines>
  <properties:Paragraphs>28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2019-07-03T08:07:00Z</cp:lastPrinted>
  <dcterms:modified xmlns:xsi="http://www.w3.org/2001/XMLSchema-instance" xsi:type="dcterms:W3CDTF">2019-07-03T08:07:00Z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St-1010/2019-10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