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88e4" w14:paraId="25688e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E1DB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E1DBA" w:rsidP="007E1DBA" w:rsidR="007E1DBA">
      <w:pPr>
        <w:pStyle w:val="Bezproreda"/>
        <w:ind w:firstLine="708" w:left="4956"/>
      </w:pPr>
      <w:r>
        <w:t>1 St-578/2016-8</w:t>
      </w:r>
    </w:p>
    <w:p w:rsidRDefault="007E1DBA" w:rsidP="007E1DBA" w:rsidR="007E1DBA">
      <w:pPr>
        <w:pStyle w:val="Bezproreda"/>
        <w:ind w:firstLine="708" w:left="4956"/>
      </w:pPr>
    </w:p>
    <w:p w:rsidRDefault="007E1DBA" w:rsidP="007E1DBA" w:rsidR="007E1DBA">
      <w:pPr>
        <w:pStyle w:val="Bezproreda"/>
        <w:ind w:firstLine="708" w:left="4956"/>
      </w:pPr>
    </w:p>
    <w:p w:rsidRDefault="007E1DBA" w:rsidP="007E1DBA" w:rsidR="007E1DBA">
      <w:pPr>
        <w:pStyle w:val="Bezproreda"/>
        <w:ind w:firstLine="708" w:left="4956"/>
      </w:pPr>
      <w:r>
        <w:br/>
      </w:r>
    </w:p>
    <w:p w:rsidRDefault="007E1DBA" w:rsidP="007E1DBA" w:rsidR="007E1DBA">
      <w:pPr>
        <w:pStyle w:val="Bezproreda"/>
        <w:jc w:val="center"/>
      </w:pPr>
    </w:p>
    <w:p w:rsidRDefault="007E1DBA" w:rsidP="007E1DBA" w:rsidR="007E1DBA">
      <w:pPr>
        <w:pStyle w:val="Bezproreda"/>
        <w:jc w:val="center"/>
      </w:pPr>
      <w:r>
        <w:t>R E P U B L I K A  H R V A T S K A</w:t>
      </w:r>
    </w:p>
    <w:p w:rsidRDefault="007E1DBA" w:rsidP="007E1DBA" w:rsidR="007E1DBA">
      <w:pPr>
        <w:pStyle w:val="Bezproreda"/>
        <w:jc w:val="center"/>
      </w:pPr>
    </w:p>
    <w:p w:rsidRDefault="007E1DBA" w:rsidP="007E1DBA" w:rsidR="007E1DBA">
      <w:pPr>
        <w:pStyle w:val="Bezproreda"/>
        <w:jc w:val="center"/>
      </w:pPr>
      <w:r>
        <w:t>R J E Š E N J E</w:t>
      </w:r>
    </w:p>
    <w:p w:rsidRDefault="007E1DBA" w:rsidP="007E1DBA" w:rsidR="007E1DBA">
      <w:pPr>
        <w:pStyle w:val="Bezproreda"/>
      </w:pPr>
    </w:p>
    <w:p w:rsidRDefault="007E1DBA" w:rsidP="007E1DBA" w:rsidR="007E1DBA">
      <w:pPr>
        <w:pStyle w:val="Bezproreda"/>
      </w:pPr>
    </w:p>
    <w:p w:rsidRDefault="007E1DBA" w:rsidP="007E1DBA" w:rsidR="007E1DBA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INSTALACIJSKI CENTAR PTIČAR d.o.o. za proizvodnju, trgovinu i usluge Veliko Vukovje 8, OIB: 07763378972,</w:t>
      </w:r>
      <w:r>
        <w:t xml:space="preserve">  </w:t>
      </w:r>
      <w:r>
        <w:rPr>
          <w:noProof/>
        </w:rPr>
        <w:t>dana 21. rujna 2016.</w:t>
      </w:r>
    </w:p>
    <w:p w:rsidRDefault="007E1DBA" w:rsidP="007E1DBA" w:rsidR="007E1DBA">
      <w:pPr>
        <w:pStyle w:val="Bezproreda"/>
        <w:rPr>
          <w:noProof/>
        </w:rPr>
      </w:pPr>
    </w:p>
    <w:p w:rsidRDefault="007E1DBA" w:rsidP="007E1DBA" w:rsidR="007E1DBA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7E1DBA" w:rsidP="007E1DBA" w:rsidR="007E1DBA">
      <w:pPr>
        <w:pStyle w:val="Bezproreda"/>
      </w:pPr>
    </w:p>
    <w:p w:rsidRDefault="007E1DBA" w:rsidP="007E1DBA" w:rsidR="007E1DBA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dužnikom INSTALACIJSKI CENTAR PTIČAR d.o.o. za proizvodnju, trgovinu i usluge Veliko Vukovje 8, OIB: 07763378972,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HR05 540-578-16.</w:t>
      </w:r>
    </w:p>
    <w:p w:rsidRDefault="007E1DBA" w:rsidP="007E1DBA" w:rsidR="007E1DBA">
      <w:pPr>
        <w:pStyle w:val="Bezproreda"/>
        <w:rPr>
          <w:lang w:val="en-GB"/>
        </w:rPr>
      </w:pPr>
    </w:p>
    <w:p w:rsidRDefault="007E1DBA" w:rsidP="007E1DBA" w:rsidR="007E1DBA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7E1DBA" w:rsidP="007E1DBA" w:rsidR="007E1DBA">
      <w:pPr>
        <w:pStyle w:val="Bezproreda"/>
      </w:pPr>
    </w:p>
    <w:p w:rsidRDefault="007E1DBA" w:rsidP="007E1DBA" w:rsidR="007E1DBA">
      <w:pPr>
        <w:pStyle w:val="Bezproreda"/>
        <w:jc w:val="center"/>
      </w:pPr>
      <w:r>
        <w:t>Obrazloženje</w:t>
      </w:r>
    </w:p>
    <w:p w:rsidRDefault="007E1DBA" w:rsidP="007E1DBA" w:rsidR="007E1DBA">
      <w:pPr>
        <w:pStyle w:val="Bezproreda"/>
      </w:pPr>
    </w:p>
    <w:p w:rsidRDefault="007E1DBA" w:rsidP="007E1DBA" w:rsidR="007E1DBA">
      <w:pPr>
        <w:pStyle w:val="Bezproreda"/>
      </w:pPr>
      <w:r>
        <w:t xml:space="preserve">Financijska agencija RC Zagreb, Podružnica Bjelovar je podnijela protiv dužnika prijedlog za pokretanje stečajnog postupka, sukladno odredbi čl. 444. st. 2.   Stečajnog zakona  </w:t>
      </w:r>
      <w:r>
        <w:rPr>
          <w:noProof/>
        </w:rPr>
        <w:t>(Narodne novine br. 71/15)</w:t>
      </w:r>
      <w:r>
        <w:t xml:space="preserve">. </w:t>
      </w:r>
    </w:p>
    <w:p w:rsidRDefault="007E1DBA" w:rsidP="007E1DBA" w:rsidR="007E1DBA">
      <w:pPr>
        <w:pStyle w:val="Bezproreda"/>
      </w:pPr>
    </w:p>
    <w:p w:rsidRDefault="007E1DBA" w:rsidP="007E1DBA" w:rsidR="007E1DBA">
      <w:pPr>
        <w:pStyle w:val="Bezproreda"/>
      </w:pPr>
      <w:r>
        <w:t xml:space="preserve">Sud je rješenjem od 18. svibnja 2016. pokrenuo postupak radi utvrđivanja uvjeta za otvaranje stečajnog postupka nad dužnikom </w:t>
      </w:r>
      <w:r>
        <w:rPr>
          <w:noProof/>
        </w:rPr>
        <w:t xml:space="preserve">dužnikom INSTALACIJSKI CENTAR PTIČAR d.o.o. za proizvodnju, trgovinu i usluge Veliko Vukovje 8, OIB: 07763378972. </w:t>
      </w:r>
      <w:r>
        <w:t>Istim rješenjem sazvano je ročište radi izjašnjenja o prijedlogu i raspravi o uvjetima za otvaranje stečajnog postupka.</w:t>
      </w:r>
    </w:p>
    <w:p w:rsidRDefault="007E1DBA" w:rsidP="007E1DBA" w:rsidR="007E1DBA">
      <w:pPr>
        <w:pStyle w:val="Bezproreda"/>
      </w:pPr>
      <w:r>
        <w:t xml:space="preserve"> </w:t>
      </w:r>
    </w:p>
    <w:p w:rsidRDefault="007E1DBA" w:rsidP="007E1DBA" w:rsidR="007E1DBA">
      <w:pPr>
        <w:pStyle w:val="Bezproreda"/>
      </w:pPr>
      <w:r>
        <w:t>Na ročištu održanom dana 21.  rujna 2016. godine sud zaključuje da dužnik ne raspolaže imovinom koja bi bila dovoljna za namirenje troškova prethodnog i stečajnog postupka</w:t>
      </w:r>
    </w:p>
    <w:p w:rsidRDefault="007E1DBA" w:rsidP="007E1DBA" w:rsidR="007E1DBA">
      <w:pPr>
        <w:pStyle w:val="Bezproreda"/>
      </w:pPr>
    </w:p>
    <w:p w:rsidRDefault="007E1DBA" w:rsidP="007E1DBA" w:rsidR="007E1DBA">
      <w:pPr>
        <w:pStyle w:val="Bezproreda"/>
      </w:pPr>
      <w:r>
        <w:lastRenderedPageBreak/>
        <w:t>Provođenjem prethodnog i stečajnog postupka nastaju troškovi koje sud procjenjuje u iznosu od 10.000,00 kn.</w:t>
      </w:r>
    </w:p>
    <w:p w:rsidRDefault="007E1DBA" w:rsidP="007E1DBA" w:rsidR="007E1DBA">
      <w:pPr>
        <w:pStyle w:val="Bezproreda"/>
      </w:pPr>
    </w:p>
    <w:p w:rsidRDefault="007E1DBA" w:rsidP="007E1DBA" w:rsidR="007E1DBA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7E1DBA" w:rsidP="007E1DBA" w:rsidR="007E1DBA">
      <w:pPr>
        <w:pStyle w:val="Bezproreda"/>
      </w:pPr>
    </w:p>
    <w:p w:rsidRDefault="007E1DBA" w:rsidP="007E1DBA" w:rsidR="007E1DBA">
      <w:pPr>
        <w:pStyle w:val="Bezproreda"/>
      </w:pPr>
      <w:r>
        <w:t xml:space="preserve">Slijedom navedenog riješeno je kao u izreci. </w:t>
      </w:r>
    </w:p>
    <w:p w:rsidRDefault="007E1DBA" w:rsidP="007E1DBA" w:rsidR="007E1DBA">
      <w:pPr>
        <w:pStyle w:val="Bezproreda"/>
      </w:pPr>
    </w:p>
    <w:p w:rsidRDefault="007E1DBA" w:rsidP="007E1DBA" w:rsidR="007E1DBA">
      <w:pPr>
        <w:pStyle w:val="Bezproreda"/>
      </w:pPr>
      <w:r>
        <w:t>U Bjelovaru, 21. rujna 2016.</w:t>
      </w:r>
    </w:p>
    <w:p w:rsidRDefault="007E1DBA" w:rsidP="007E1DBA" w:rsidR="007E1DBA">
      <w:pPr>
        <w:pStyle w:val="Bezproreda"/>
      </w:pPr>
    </w:p>
    <w:p w:rsidRDefault="007E1DBA" w:rsidP="007E1DBA" w:rsidR="007E1DBA">
      <w:pPr>
        <w:pStyle w:val="Bezproreda"/>
        <w:jc w:val="center"/>
      </w:pPr>
      <w:r>
        <w:t>S U D A C</w:t>
      </w:r>
    </w:p>
    <w:p w:rsidRDefault="007E1DBA" w:rsidP="007E1DBA" w:rsidR="007E1DBA">
      <w:pPr>
        <w:pStyle w:val="Bezproreda"/>
        <w:jc w:val="center"/>
      </w:pPr>
    </w:p>
    <w:p w:rsidRDefault="007E1DBA" w:rsidP="007E1DBA" w:rsidR="007E1DBA">
      <w:pPr>
        <w:pStyle w:val="Bezproreda"/>
        <w:jc w:val="center"/>
      </w:pPr>
      <w:r>
        <w:t>BRANKA PLESKALT</w:t>
      </w:r>
    </w:p>
    <w:p w:rsidRDefault="007E1DBA" w:rsidP="007E1DBA" w:rsidR="007E1DBA">
      <w:pPr>
        <w:pStyle w:val="Bezproreda"/>
      </w:pPr>
    </w:p>
    <w:p w:rsidRDefault="007E1DBA" w:rsidP="007E1DBA" w:rsidR="007E1DBA">
      <w:pPr>
        <w:pStyle w:val="Bezproreda"/>
      </w:pPr>
    </w:p>
    <w:p w:rsidRDefault="007E1DBA" w:rsidP="007E1DBA" w:rsidR="007E1DBA">
      <w:pPr>
        <w:pStyle w:val="Bezproreda"/>
      </w:pPr>
    </w:p>
    <w:p w:rsidRDefault="007E1DBA" w:rsidP="007E1DBA" w:rsidR="007E1DBA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7E1DBA" w:rsidP="007E1DBA" w:rsidR="007E1DBA">
      <w:pPr>
        <w:pStyle w:val="Bezproreda"/>
      </w:pPr>
    </w:p>
    <w:p w:rsidRDefault="007E1DBA" w:rsidP="007E1DBA" w:rsidR="007E1DBA">
      <w:pPr>
        <w:pStyle w:val="Bezproreda"/>
      </w:pPr>
    </w:p>
    <w:p w:rsidRDefault="007E1DBA" w:rsidP="007E1DBA" w:rsidR="007E1DBA">
      <w:pPr>
        <w:pStyle w:val="Bezproreda"/>
      </w:pPr>
    </w:p>
    <w:p w:rsidRDefault="007E1DBA" w:rsidP="007E1DBA" w:rsidR="007E1DB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7E1DBA" w:rsidP="007E1DBA" w:rsidR="007E1DBA">
      <w:pPr>
        <w:pStyle w:val="Bezproreda"/>
      </w:pPr>
      <w:r>
        <w:t>DNA: e-oglasna ploča suda</w:t>
      </w:r>
    </w:p>
    <w:p w:rsidRDefault="007E1DBA" w:rsidP="007E1DBA" w:rsidR="007E1DBA">
      <w:pPr>
        <w:pStyle w:val="Bezproreda"/>
      </w:pPr>
      <w:r>
        <w:t xml:space="preserve">            kal. 15 dana</w:t>
      </w:r>
    </w:p>
    <w:p w:rsidRDefault="007E1DBA" w:rsidP="007E1DBA" w:rsidR="00CB0EA4">
      <w:pPr>
        <w:pStyle w:val="Bezproreda"/>
      </w:pPr>
      <w:r>
        <w:t xml:space="preserve">Bjelovar, 21. 09. 2016.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1DBA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66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St-578/2016-8</izvorni_sadrzaj>
    <derivirana_varijabla naziv="DomainObject.Oznaka_1">St-578/2016-8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St-578/2016</izvorni_sadrzaj>
    <derivirana_varijabla naziv="DomainObject.Predmet.OznakaBroj_1">St-578/2016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INSTALACIJSKI CENTAR PTIČAR društvo s ograničenom odgovornošću za proizvodnju, trgovinu i usluge</izvorni_sadrzaj>
    <derivirana_varijabla naziv="DomainObject.Predmet.ProtustrankaFormated_1">  INSTALACIJSKI CENTAR PTIČAR društvo s ograničenom odgovornošću za proizvodnju, trgovinu i usluge</derivirana_varijabla>
  </DomainObject.Predmet.ProtustrankaFormated>
  <DomainObject.Predmet.ProtustrankaFormatedOIB>
    <izvorni_sadrzaj>  INSTALACIJSKI CENTAR PTIČAR društvo s ograničenom odgovornošću za proizvodnju, trgovinu i usluge, OIB 07763378972</izvorni_sadrzaj>
    <derivirana_varijabla naziv="DomainObject.Predmet.ProtustrankaFormatedOIB_1">  INSTALACIJSKI CENTAR PTIČAR društvo s ograničenom odgovornošću za proizvodnju, trgovinu i usluge, OIB 07763378972</derivirana_varijabla>
  </DomainObject.Predmet.ProtustrankaFormatedOIB>
  <DomainObject.Predmet.ProtustrankaFormatedWithAdress>
    <izvorni_sadrzaj> INSTALACIJSKI CENTAR PTIČAR društvo s ograničenom odgovornošću za proizvodnju, trgovinu i usluge, Veliko Vukovje 8, 43280 Veliko Vukovje</izvorni_sadrzaj>
    <derivirana_varijabla naziv="DomainObject.Predmet.ProtustrankaFormatedWithAdress_1"> INSTALACIJSKI CENTAR PTIČAR društvo s ograničenom odgovornošću za proizvodnju, trgovinu i usluge, Veliko Vukovje 8, 43280 Veliko Vukovje</derivirana_varijabla>
  </DomainObject.Predmet.ProtustrankaFormatedWithAdress>
  <DomainObject.Predmet.ProtustrankaFormatedWithAdressOIB>
    <izvorni_sadrzaj> INSTALACIJSKI CENTAR PTIČAR društvo s ograničenom odgovornošću za proizvodnju, trgovinu i usluge, OIB 07763378972, Veliko Vukovje 8, 43280 Veliko Vukovje</izvorni_sadrzaj>
    <derivirana_varijabla naziv="DomainObject.Predmet.ProtustrankaFormatedWithAdressOIB_1"> INSTALACIJSKI CENTAR PTIČAR društvo s ograničenom odgovornošću za proizvodnju, trgovinu i usluge, OIB 07763378972, Veliko Vukovje 8, 43280 Veliko Vukovje</derivirana_varijabla>
  </DomainObject.Predmet.ProtustrankaFormatedWithAdressOIB>
  <DomainObject.Predmet.ProtustrankaWithAdress>
    <izvorni_sadrzaj>INSTALACIJSKI CENTAR PTIČAR društvo s ograničenom odgovornošću za proizvodnju, trgovinu i usluge Veliko Vukovje 8, 43280 Veliko Vukovje</izvorni_sadrzaj>
    <derivirana_varijabla naziv="DomainObject.Predmet.ProtustrankaWithAdress_1">INSTALACIJSKI CENTAR PTIČAR društvo s ograničenom odgovornošću za proizvodnju, trgovinu i usluge Veliko Vukovje 8, 43280 Veliko Vukovje</derivirana_varijabla>
  </DomainObject.Predmet.ProtustrankaWithAdress>
  <DomainObject.Predmet.ProtustrankaWithAdressOIB>
    <izvorni_sadrzaj>INSTALACIJSKI CENTAR PTIČAR društvo s ograničenom odgovornošću za proizvodnju, trgovinu i usluge, OIB 07763378972, Veliko Vukovje 8, 43280 Veliko Vukovje</izvorni_sadrzaj>
    <derivirana_varijabla naziv="DomainObject.Predmet.ProtustrankaWithAdressOIB_1">INSTALACIJSKI CENTAR PTIČAR društvo s ograničenom odgovornošću za proizvodnju, trgovinu i usluge, OIB 07763378972, Veliko Vukovje 8, 43280 Veliko Vukovje</derivirana_varijabla>
  </DomainObject.Predmet.ProtustrankaWithAdressOIB>
  <DomainObject.Predmet.ProtustrankaNazivFormated>
    <izvorni_sadrzaj>INSTALACIJSKI CENTAR PTIČAR društvo s ograničenom odgovornošću za proizvodnju, trgovinu i usluge</izvorni_sadrzaj>
    <derivirana_varijabla naziv="DomainObject.Predmet.ProtustrankaNazivFormated_1">INSTALACIJSKI CENTAR PTIČAR društvo s ograničenom odgovornošću za proizvodnju, trgovinu i usluge</derivirana_varijabla>
  </DomainObject.Predmet.ProtustrankaNazivFormated>
  <DomainObject.Predmet.ProtustrankaNazivFormatedOIB>
    <izvorni_sadrzaj>INSTALACIJSKI CENTAR PTIČAR društvo s ograničenom odgovornošću za proizvodnju, trgovinu i usluge, OIB 07763378972</izvorni_sadrzaj>
    <derivirana_varijabla naziv="DomainObject.Predmet.ProtustrankaNazivFormatedOIB_1">INSTALACIJSKI CENTAR PTIČAR društvo s ograničenom odgovornošću za proizvodnju, trgovinu i usluge, OIB 07763378972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INSTALACIJSKI CENTAR PTIČAR društvo s ograničenom odgovornošću za proizvodnju, trgovinu i usluge</item>
    </izvorni_sadrzaj>
    <derivirana_varijabla naziv="DomainObject.Predmet.ProtuStrankaListFormated_1">
      <item>INSTALACIJSKI CENTAR PTIČAR društvo s ograničenom odgovornošću za proizvodnju, trgovinu i usluge</item>
    </derivirana_varijabla>
  </DomainObject.Predmet.ProtuStrankaListFormated>
  <DomainObject.Predmet.ProtuStrankaListFormatedOIB>
    <izvorni_sadrzaj>
      <item>INSTALACIJSKI CENTAR PTIČAR društvo s ograničenom odgovornošću za proizvodnju, trgovinu i usluge, OIB 07763378972</item>
    </izvorni_sadrzaj>
    <derivirana_varijabla naziv="DomainObject.Predmet.ProtuStrankaListFormatedOIB_1">
      <item>INSTALACIJSKI CENTAR PTIČAR društvo s ograničenom odgovornošću za proizvodnju, trgovinu i usluge, OIB 07763378972</item>
    </derivirana_varijabla>
  </DomainObject.Predmet.ProtuStrankaListFormatedOIB>
  <DomainObject.Predmet.ProtuStrankaListFormatedWithAdress>
    <izvorni_sadrzaj>
      <item>INSTALACIJSKI CENTAR PTIČAR društvo s ograničenom odgovornošću za proizvodnju, trgovinu i usluge, Veliko Vukovje 8, 43280 Veliko Vukovje</item>
    </izvorni_sadrzaj>
    <derivirana_varijabla naziv="DomainObject.Predmet.ProtuStrankaListFormatedWithAdress_1">
      <item>INSTALACIJSKI CENTAR PTIČAR društvo s ograničenom odgovornošću za proizvodnju, trgovinu i usluge, Veliko Vukovje 8, 43280 Veliko Vukovje</item>
    </derivirana_varijabla>
  </DomainObject.Predmet.ProtuStrankaListFormatedWithAdress>
  <DomainObject.Predmet.ProtuStrankaListFormatedWithAdressOIB>
    <izvorni_sadrzaj>
      <item>INSTALACIJSKI CENTAR PTIČAR društvo s ograničenom odgovornošću za proizvodnju, trgovinu i usluge, OIB 07763378972, Veliko Vukovje 8, 43280 Veliko Vukovje</item>
    </izvorni_sadrzaj>
    <derivirana_varijabla naziv="DomainObject.Predmet.ProtuStrankaListFormatedWithAdressOIB_1">
      <item>INSTALACIJSKI CENTAR PTIČAR društvo s ograničenom odgovornošću za proizvodnju, trgovinu i usluge, OIB 07763378972, Veliko Vukovje 8, 43280 Veliko Vukovje</item>
    </derivirana_varijabla>
  </DomainObject.Predmet.ProtuStrankaListFormatedWithAdressOIB>
  <DomainObject.Predmet.ProtuStrankaListNazivFormated>
    <izvorni_sadrzaj>
      <item>INSTALACIJSKI CENTAR PTIČAR društvo s ograničenom odgovornošću za proizvodnju, trgovinu i usluge</item>
    </izvorni_sadrzaj>
    <derivirana_varijabla naziv="DomainObject.Predmet.ProtuStrankaListNazivFormated_1">
      <item>INSTALACIJSKI CENTAR PTIČAR društvo s ograničenom odgovornošću za proizvodnju, trgovinu i usluge</item>
    </derivirana_varijabla>
  </DomainObject.Predmet.ProtuStrankaListNazivFormated>
  <DomainObject.Predmet.ProtuStrankaListNazivFormatedOIB>
    <izvorni_sadrzaj>
      <item>INSTALACIJSKI CENTAR PTIČAR društvo s ograničenom odgovornošću za proizvodnju, trgovinu i usluge, OIB 07763378972</item>
    </izvorni_sadrzaj>
    <derivirana_varijabla naziv="DomainObject.Predmet.ProtuStrankaListNazivFormatedOIB_1">
      <item>INSTALACIJSKI CENTAR PTIČAR društvo s ograničenom odgovornošću za proizvodnju, trgovinu i usluge, OIB 07763378972</item>
    </derivirana_varijabla>
  </DomainObject.Predmet.ProtuStrankaListNazivFormatedOIB>
  <DomainObject.Predmet.OstaliListFormated>
    <izvorni_sadrzaj>
      <item>Ivan Ptičar</item>
    </izvorni_sadrzaj>
    <derivirana_varijabla naziv="DomainObject.Predmet.OstaliListFormated_1">
      <item>Ivan Ptičar</item>
    </derivirana_varijabla>
  </DomainObject.Predmet.OstaliListFormated>
  <DomainObject.Predmet.OstaliListFormatedOIB>
    <izvorni_sadrzaj>
      <item>Ivan Ptičar</item>
    </izvorni_sadrzaj>
    <derivirana_varijabla naziv="DomainObject.Predmet.OstaliListFormatedOIB_1">
      <item>Ivan Ptičar</item>
    </derivirana_varijabla>
  </DomainObject.Predmet.OstaliListFormatedOIB>
  <DomainObject.Predmet.OstaliListFormatedWithAdress>
    <izvorni_sadrzaj>
      <item>Ivan Ptičar, kbr. 8., 43280 Veliko Vukovje</item>
    </izvorni_sadrzaj>
    <derivirana_varijabla naziv="DomainObject.Predmet.OstaliListFormatedWithAdress_1">
      <item>Ivan Ptičar, kbr. 8., 43280 Veliko Vukovje</item>
    </derivirana_varijabla>
  </DomainObject.Predmet.OstaliListFormatedWithAdress>
  <DomainObject.Predmet.OstaliListFormatedWithAdressOIB>
    <izvorni_sadrzaj>
      <item>Ivan Ptičar, kbr. 8., 43280 Veliko Vukovje</item>
    </izvorni_sadrzaj>
    <derivirana_varijabla naziv="DomainObject.Predmet.OstaliListFormatedWithAdressOIB_1">
      <item>Ivan Ptičar, kbr. 8., 43280 Veliko Vukovje</item>
    </derivirana_varijabla>
  </DomainObject.Predmet.OstaliListFormatedWithAdressOIB>
  <DomainObject.Predmet.OstaliListNazivFormated>
    <izvorni_sadrzaj>
      <item>Ivan Ptičar</item>
    </izvorni_sadrzaj>
    <derivirana_varijabla naziv="DomainObject.Predmet.OstaliListNazivFormated_1">
      <item>Ivan Ptičar</item>
    </derivirana_varijabla>
  </DomainObject.Predmet.OstaliListNazivFormated>
  <DomainObject.Predmet.OstaliListNazivFormatedOIB>
    <izvorni_sadrzaj>
      <item>Ivan Ptičar</item>
    </izvorni_sadrzaj>
    <derivirana_varijabla naziv="DomainObject.Predmet.OstaliListNazivFormatedOIB_1">
      <item>Ivan Ptičar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St-578/2016-8</izvorni_sadrzaj>
    <derivirana_varijabla naziv="DomainObject.PoslovniBrojDokumenta_1">St-578/2016-8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INSTALACIJSKI CENTAR PTIČAR društvo s ograničenom odgovornošću za proizvodnju, trgovinu i usluge</izvorni_sadrzaj>
    <derivirana_varijabla naziv="DomainObject.Predmet.ProtustrankaIDrugi_1">INSTALACIJSKI CENTAR PTIČAR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INSTALACIJSKI CENTAR PTIČAR društvo s ograničenom odgovornošću za proizvodnju, trgovinu i usluge, OIB 07763378972, Veliko Vukovje 8, 43280 Veliko Vukovje</izvorni_sadrzaj>
    <derivirana_varijabla naziv="DomainObject.Predmet.ProtustrankaIDrugiAdressOIB_1">INSTALACIJSKI CENTAR PTIČAR društvo s ograničenom odgovornošću za proizvodnju, trgovinu i usluge, OIB 07763378972, Veliko Vukovje 8, 43280 Veliko Vukovje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INSTALACIJSKI CENTAR PTIČAR društvo s ograničenom odgovornošću za proizvodnju, trgovinu i usluge</item>
      <item>Ivan Ptičar</item>
    </izvorni_sadrzaj>
    <derivirana_varijabla naziv="DomainObject.Predmet.SudioniciListNaziv_1">
      <item>FINA, RC ZAGREB, Podružnica Bjelovar</item>
      <item>INSTALACIJSKI CENTAR PTIČAR društvo s ograničenom odgovornošću za proizvodnju, trgovinu i usluge</item>
      <item>Ivan Ptičar</item>
    </derivirana_varijabla>
  </DomainObject.Predmet.SudioniciListNaziv>
  <DomainObject.Predmet.SudioniciListAdressOIB>
    <izvorni_sadrzaj>
      <item>FINA, RC ZAGREB, Podružnica Bjelovar, OIB 85821130368, F. Supila 4,43000 Bjelovar</item>
      <item>INSTALACIJSKI CENTAR PTIČAR društvo s ograničenom odgovornošću za proizvodnju, trgovinu i usluge, OIB 07763378972, Veliko Vukovje 8,43280 Veliko Vukovje</item>
      <item>Ivan Ptičar, kbr. 8.,43280 Veliko Vukovje</item>
    </izvorni_sadrzaj>
    <derivirana_varijabla naziv="DomainObject.Predmet.SudioniciListAdressOIB_1">
      <item>FINA, RC ZAGREB, Podružnica Bjelovar, OIB 85821130368, F. Supila 4,43000 Bjelovar</item>
      <item>INSTALACIJSKI CENTAR PTIČAR društvo s ograničenom odgovornošću za proizvodnju, trgovinu i usluge, OIB 07763378972, Veliko Vukovje 8,43280 Veliko Vukovje</item>
      <item>Ivan Ptičar, kbr. 8.,43280 Veliko Vukovje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C43FF0-29A4-4261-80CB-4AF434DE64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2383</properties:Characters>
  <properties:Lines>80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2016-09-21T09:07:00Z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St-578/2016-8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