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ded2a" w14:paraId="28ded2a" w:rsidRDefault="00C75245" w:rsidP="00C75245" w:rsidR="00C75245" w:rsidRPr="005F5AD9">
      <w:pPr>
        <w:ind w:firstLine="708"/>
        <w15:collapsed w:val="false"/>
        <w:rPr>
          <w:rFonts w:cs="Times New Roman"/>
          <w:szCs w:val="24"/>
        </w:rPr>
      </w:pPr>
      <w:bookmarkStart w:name="_GoBack" w:id="0"/>
      <w:bookmarkEnd w:id="0"/>
      <w:r w:rsidRPr="005F5AD9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245" w:rsidP="00C75245" w:rsidR="00C75245" w:rsidRPr="005F5AD9">
      <w:pPr>
        <w:rPr>
          <w:rFonts w:cs="Times New Roman"/>
          <w:szCs w:val="24"/>
        </w:rPr>
      </w:pPr>
      <w:r w:rsidRPr="005F5AD9">
        <w:rPr>
          <w:rFonts w:cs="Times New Roman" w:eastAsia="MS Mincho"/>
          <w:szCs w:val="24"/>
        </w:rPr>
        <w:t>REPUBLIKA HRVATSKA</w:t>
      </w:r>
    </w:p>
    <w:p w:rsidRDefault="00C75245" w:rsidP="00C75245" w:rsidR="00C75245" w:rsidRPr="005F5AD9">
      <w:pPr>
        <w:rPr>
          <w:rFonts w:cs="Times New Roman"/>
          <w:szCs w:val="24"/>
        </w:rPr>
      </w:pPr>
      <w:r w:rsidRPr="005F5AD9">
        <w:rPr>
          <w:rFonts w:cs="Times New Roman" w:eastAsia="MS Mincho"/>
          <w:szCs w:val="24"/>
        </w:rPr>
        <w:t>TRGOVAČKI SUD U RIJECI</w:t>
      </w:r>
    </w:p>
    <w:p w:rsidRDefault="00C75245" w:rsidP="00C75245" w:rsidR="00C75245" w:rsidRPr="005F5AD9">
      <w:pPr>
        <w:rPr>
          <w:rFonts w:cs="Times New Roman" w:eastAsia="MS Mincho"/>
          <w:szCs w:val="24"/>
        </w:rPr>
      </w:pPr>
      <w:r w:rsidRPr="005F5AD9">
        <w:rPr>
          <w:rFonts w:cs="Times New Roman" w:eastAsia="MS Mincho"/>
          <w:szCs w:val="24"/>
        </w:rPr>
        <w:t xml:space="preserve">      Rijeka, Zadarska 1 i 3</w:t>
      </w:r>
    </w:p>
    <w:p w:rsidRDefault="00AA34E2" w:rsidP="00AA34E2" w:rsidR="00AA34E2" w:rsidRPr="005F5AD9">
      <w:pPr>
        <w:jc w:val="center"/>
      </w:pPr>
    </w:p>
    <w:p w:rsidRDefault="00AA34E2" w:rsidP="00AA34E2" w:rsidR="00AA34E2" w:rsidRPr="005F5AD9">
      <w:pPr>
        <w:jc w:val="center"/>
        <w:rPr>
          <w:bCs/>
        </w:rPr>
      </w:pPr>
    </w:p>
    <w:p w:rsidRDefault="00AA34E2" w:rsidP="00AA34E2" w:rsidR="00AA34E2" w:rsidRPr="005F5AD9">
      <w:pPr>
        <w:jc w:val="center"/>
        <w:rPr>
          <w:bCs/>
        </w:rPr>
      </w:pPr>
      <w:r w:rsidRPr="005F5AD9">
        <w:rPr>
          <w:bCs/>
        </w:rPr>
        <w:t>R E P U B L I K A    H R V A T S K A</w:t>
      </w:r>
    </w:p>
    <w:p w:rsidRDefault="00AA34E2" w:rsidP="00AA34E2" w:rsidR="00AA34E2" w:rsidRPr="005F5AD9">
      <w:pPr>
        <w:jc w:val="center"/>
        <w:rPr>
          <w:bCs/>
        </w:rPr>
      </w:pPr>
      <w:r w:rsidRPr="005F5AD9">
        <w:rPr>
          <w:bCs/>
        </w:rPr>
        <w:t>R J E Š E N J E</w:t>
      </w:r>
    </w:p>
    <w:p w:rsidRDefault="00AA34E2" w:rsidP="00AA34E2" w:rsidR="00AA34E2" w:rsidRPr="005F5AD9">
      <w:pPr>
        <w:jc w:val="both"/>
      </w:pPr>
    </w:p>
    <w:p w:rsidRDefault="00D13781" w:rsidP="00AA34E2" w:rsidR="00AA34E2" w:rsidRPr="005F5AD9">
      <w:pPr>
        <w:autoSpaceDE w:val="false"/>
        <w:autoSpaceDN w:val="false"/>
        <w:adjustRightInd w:val="false"/>
        <w:jc w:val="both"/>
      </w:pPr>
      <w:r w:rsidRPr="005F5AD9">
        <w:tab/>
        <w:t xml:space="preserve">Trgovački sud u Rijeci, po sucu Veri Jelenović, </w:t>
      </w:r>
      <w:r w:rsidR="00E820F8">
        <w:t>odlučujući o prijedlogu BOŽIDARA VRABELJA, OIB: 95728158705, Koprivnica, ULICA FORTUNATA PINTARIĆA 20 kao zakonskog zastupnika ADRIABAR društvo s ograničenom odgovornošću za ugostiteljstvo, trgovinu i usluge Mali Lošinj (Grad Mali Lošinj), Priko 63, OIB: 23973590987, te Financijske agencije, Zagreb (Grad Zagreb), Vrtni put 3 Regionalni centar: Rijeka, Podružnica Rijeka, Frana Kurelca 8, OIB: 85821130368, radi pokretanja stečajnog postupka nad dužnikom ADRIABAR društvo s ograničenom odgovornošću za ugostiteljstvo, trgovinu i usluge Mali Lošinj (Grad Mali Lošinj), Priko 63, OIB: 23973590987, MBS: 070117008</w:t>
      </w:r>
      <w:r w:rsidR="00AA34E2" w:rsidRPr="005F5AD9">
        <w:t xml:space="preserve">, dana 14. ožujka 2018.  </w:t>
      </w:r>
      <w:r w:rsidR="00E820F8">
        <w:t xml:space="preserve"> </w:t>
      </w:r>
    </w:p>
    <w:p w:rsidRDefault="00AA34E2" w:rsidP="00AA34E2" w:rsidR="00AA34E2" w:rsidRPr="005F5AD9">
      <w:pPr>
        <w:jc w:val="both"/>
      </w:pPr>
      <w:r w:rsidRPr="005F5AD9">
        <w:t xml:space="preserve"> </w:t>
      </w:r>
    </w:p>
    <w:p w:rsidRDefault="00AA34E2" w:rsidP="00AA34E2" w:rsidR="00AA34E2" w:rsidRPr="005F5AD9">
      <w:pPr>
        <w:jc w:val="center"/>
        <w:rPr>
          <w:bCs/>
        </w:rPr>
      </w:pPr>
      <w:r w:rsidRPr="005F5AD9">
        <w:rPr>
          <w:bCs/>
        </w:rPr>
        <w:t>r i j e š i o  j e</w:t>
      </w:r>
    </w:p>
    <w:p w:rsidRDefault="00AA34E2" w:rsidP="00AA34E2" w:rsidR="00AA34E2" w:rsidRPr="005F5AD9">
      <w:pPr>
        <w:jc w:val="center"/>
        <w:rPr>
          <w:bCs/>
        </w:rPr>
      </w:pPr>
    </w:p>
    <w:p w:rsidRDefault="00AA34E2" w:rsidP="00AA34E2" w:rsidR="00AA34E2" w:rsidRPr="005F5AD9">
      <w:pPr>
        <w:ind w:firstLine="720"/>
        <w:jc w:val="both"/>
      </w:pPr>
      <w:r w:rsidRPr="005F5AD9">
        <w:t xml:space="preserve">Privremenom stečajnom upravitelju </w:t>
      </w:r>
      <w:r w:rsidR="00E820F8">
        <w:t xml:space="preserve">Jasna Kučević, OIB: 89442269215, Kaštanjer 64, Pula </w:t>
      </w:r>
      <w:r w:rsidRPr="005F5AD9">
        <w:t xml:space="preserve">određuje se jednokratna nagrada za poslove obavljene u prethodnom postupku u iznosu od </w:t>
      </w:r>
      <w:r w:rsidR="00E820F8">
        <w:t>5</w:t>
      </w:r>
      <w:r w:rsidRPr="005F5AD9">
        <w:t>.</w:t>
      </w:r>
      <w:r w:rsidR="00E820F8">
        <w:t>5</w:t>
      </w:r>
      <w:r w:rsidRPr="005F5AD9">
        <w:t xml:space="preserve">00,00 kn u bruto iznosu, to jest iznosu prije odbitka pripadajućih doprinosa iz osnovice, poreza ili drugih naknada. </w:t>
      </w:r>
    </w:p>
    <w:p w:rsidRDefault="00AA34E2" w:rsidP="00AA34E2" w:rsidR="00AA34E2" w:rsidRPr="005F5AD9">
      <w:pPr>
        <w:jc w:val="both"/>
      </w:pPr>
    </w:p>
    <w:p w:rsidRDefault="00AA34E2" w:rsidP="00AA34E2" w:rsidR="00AA34E2">
      <w:pPr>
        <w:jc w:val="center"/>
        <w:rPr>
          <w:bCs/>
        </w:rPr>
      </w:pPr>
      <w:r w:rsidRPr="005F5AD9">
        <w:rPr>
          <w:bCs/>
        </w:rPr>
        <w:t>Obrazloženje</w:t>
      </w:r>
    </w:p>
    <w:p w:rsidRDefault="00E820F8" w:rsidP="00E820F8" w:rsidR="00E820F8">
      <w:pPr>
        <w:jc w:val="both"/>
        <w:rPr>
          <w:bCs/>
        </w:rPr>
      </w:pPr>
    </w:p>
    <w:p w:rsidRDefault="00AA34E2" w:rsidP="00E820F8" w:rsidR="00AA34E2" w:rsidRPr="005F5AD9">
      <w:pPr>
        <w:pStyle w:val="Zaglavlje"/>
        <w:jc w:val="both"/>
      </w:pPr>
      <w:r w:rsidRPr="005F5AD9">
        <w:rPr>
          <w:bCs/>
        </w:rPr>
        <w:tab/>
        <w:t xml:space="preserve">Rješenjem ovog suda </w:t>
      </w:r>
      <w:r w:rsidRPr="005F5AD9">
        <w:t xml:space="preserve">posl. br. </w:t>
      </w:r>
      <w:r w:rsidR="00E820F8">
        <w:t xml:space="preserve">14. St-280/2017-6 </w:t>
      </w:r>
      <w:r w:rsidRPr="005F5AD9">
        <w:rPr>
          <w:bCs/>
        </w:rPr>
        <w:t xml:space="preserve">od </w:t>
      </w:r>
      <w:r w:rsidRPr="005F5AD9">
        <w:t>2. lipnja 2017</w:t>
      </w:r>
      <w:r w:rsidRPr="005F5AD9">
        <w:rPr>
          <w:bCs/>
        </w:rPr>
        <w:t xml:space="preserve">. pokrenut je prethodni postupak radi utvrđivanja uvjeta za otvaranje stečajnog postupka nad dužnikom </w:t>
      </w:r>
      <w:r w:rsidR="00E820F8">
        <w:t>ADRIABAR društvo s ograničenom odgovornošću za ugostiteljstvo, trgovinu i usluge Mali Lošinj (Grad Mali Lošinj), Priko 63, OIB: 23973590987, MBS: 070117008 i</w:t>
      </w:r>
      <w:r w:rsidRPr="005F5AD9">
        <w:rPr>
          <w:bCs/>
        </w:rPr>
        <w:t xml:space="preserve"> imenovan privremeni stečajni upravitelj </w:t>
      </w:r>
      <w:r w:rsidR="00E820F8">
        <w:t>Jasna Kučević, OIB: 89442269215, Kaštanjer 64, Pula</w:t>
      </w:r>
      <w:r w:rsidRPr="005F5AD9">
        <w:t>.</w:t>
      </w:r>
    </w:p>
    <w:p w:rsidRDefault="00AA34E2" w:rsidP="00AA34E2" w:rsidR="00AA34E2" w:rsidRPr="005F5AD9">
      <w:pPr>
        <w:jc w:val="both"/>
        <w:rPr>
          <w:bCs/>
        </w:rPr>
      </w:pPr>
      <w:r w:rsidRPr="005F5AD9">
        <w:rPr>
          <w:bCs/>
        </w:rPr>
        <w:t xml:space="preserve">U prethodnom postupku privremeni stečajni upravitelj je po nalogu suda podnio dana </w:t>
      </w:r>
      <w:r w:rsidR="00E820F8">
        <w:rPr>
          <w:bCs/>
        </w:rPr>
        <w:t>21</w:t>
      </w:r>
      <w:r w:rsidR="00E820F8">
        <w:t>. kolovoza 2017</w:t>
      </w:r>
      <w:r w:rsidRPr="005F5AD9">
        <w:rPr>
          <w:bCs/>
        </w:rPr>
        <w:t>. izvješće o gospodarsko-financijskom stanju dužnika.</w:t>
      </w:r>
    </w:p>
    <w:p w:rsidRDefault="00AA34E2" w:rsidP="00AA34E2" w:rsidR="00AA34E2" w:rsidRPr="005F5AD9">
      <w:pPr>
        <w:jc w:val="both"/>
      </w:pPr>
      <w:r w:rsidRPr="005F5AD9">
        <w:t xml:space="preserve">Slijedom navedenog, a na temelju čl. 94. st. 1., 2. i 3. Stečajnog zakona </w:t>
      </w:r>
      <w:r w:rsidRPr="005F5AD9">
        <w:rPr>
          <w:bCs/>
        </w:rPr>
        <w:t>(dalje: SZ, objavljen u NN 71/15, 104/17)</w:t>
      </w:r>
      <w:r w:rsidRPr="005F5AD9">
        <w:t xml:space="preserve"> u svezi sa člankom 119. stavak 6. SZ-a, valjalo je riješiti kao u izreci.</w:t>
      </w:r>
    </w:p>
    <w:p w:rsidRDefault="00AA34E2" w:rsidP="00AA34E2" w:rsidR="00AA34E2" w:rsidRPr="005F5AD9">
      <w:pPr>
        <w:jc w:val="both"/>
      </w:pPr>
    </w:p>
    <w:p w:rsidRDefault="00AA34E2" w:rsidP="00AA34E2" w:rsidR="00AA34E2">
      <w:pPr>
        <w:jc w:val="center"/>
      </w:pPr>
      <w:r w:rsidRPr="005F5AD9">
        <w:t xml:space="preserve"> Rijeka, 14. ožujka 2018. </w:t>
      </w:r>
    </w:p>
    <w:p w:rsidRDefault="00E820F8" w:rsidP="00AA34E2" w:rsidR="00E820F8" w:rsidRPr="005F5AD9">
      <w:pPr>
        <w:jc w:val="center"/>
      </w:pPr>
    </w:p>
    <w:p w:rsidRDefault="00AA34E2" w:rsidP="00AA34E2" w:rsidR="00AA34E2" w:rsidRPr="005F5AD9">
      <w:pPr>
        <w:jc w:val="both"/>
      </w:pPr>
      <w:r w:rsidRPr="005F5AD9">
        <w:tab/>
        <w:t xml:space="preserve">                 </w:t>
      </w:r>
      <w:r w:rsidRPr="005F5AD9">
        <w:tab/>
      </w:r>
      <w:r w:rsidRPr="005F5AD9">
        <w:tab/>
      </w:r>
      <w:r w:rsidRPr="005F5AD9">
        <w:tab/>
      </w:r>
      <w:r w:rsidRPr="005F5AD9">
        <w:tab/>
      </w:r>
      <w:r w:rsidRPr="005F5AD9">
        <w:tab/>
      </w:r>
      <w:r w:rsidRPr="005F5AD9">
        <w:tab/>
        <w:t xml:space="preserve">                Sudac                 </w:t>
      </w:r>
    </w:p>
    <w:p w:rsidRDefault="00AA34E2" w:rsidP="00AA34E2" w:rsidR="00AA34E2" w:rsidRPr="005F5AD9">
      <w:pPr>
        <w:ind w:left="2160"/>
        <w:jc w:val="both"/>
      </w:pPr>
      <w:r w:rsidRPr="005F5AD9">
        <w:t xml:space="preserve">                     </w:t>
      </w:r>
      <w:r w:rsidRPr="005F5AD9">
        <w:tab/>
      </w:r>
      <w:r w:rsidRPr="005F5AD9">
        <w:tab/>
        <w:t xml:space="preserve">                                 Vera Jelenović </w:t>
      </w:r>
    </w:p>
    <w:p w:rsidRDefault="00AA34E2" w:rsidP="00AA34E2" w:rsidR="00AA34E2" w:rsidRPr="005F5AD9"/>
    <w:p w:rsidRDefault="00AA34E2" w:rsidP="00AA34E2" w:rsidR="00AA34E2" w:rsidRPr="005F5AD9">
      <w:r w:rsidRPr="005F5AD9">
        <w:t>UPUTA O PRAVNOM LIJEKU:</w:t>
      </w:r>
    </w:p>
    <w:p w:rsidRDefault="00AA34E2" w:rsidP="00AA34E2" w:rsidR="00AA34E2" w:rsidRPr="005F5AD9">
      <w:pPr>
        <w:jc w:val="both"/>
      </w:pPr>
      <w:r w:rsidRPr="005F5AD9"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sectPr w:rsidR="00AA34E2" w:rsidRPr="005F5AD9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2128" w:rsidP="00C75245" w:rsidR="003F2128">
      <w:r>
        <w:separator/>
      </w:r>
    </w:p>
  </w:endnote>
  <w:endnote w:id="0" w:type="continuationSeparator">
    <w:p w:rsidRDefault="003F2128" w:rsidP="00C75245" w:rsidR="003F21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4CFE">
          <w:rPr>
            <w:noProof/>
          </w:rPr>
          <w:t>1</w:t>
        </w:r>
        <w:r>
          <w:fldChar w:fldCharType="end"/>
        </w:r>
      </w:p>
    </w:sdtContent>
  </w:sdt>
  <w:p w:rsidRDefault="002F4CFE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2128" w:rsidP="00C75245" w:rsidR="003F2128">
      <w:r>
        <w:separator/>
      </w:r>
    </w:p>
  </w:footnote>
  <w:footnote w:id="0" w:type="continuationSeparator">
    <w:p w:rsidRDefault="003F2128" w:rsidP="00C75245" w:rsidR="003F21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0E593A">
      <w:t>-</w:t>
    </w:r>
    <w:r w:rsidR="00E820F8">
      <w:t>280/2017-46</w:t>
    </w:r>
  </w:p>
  <w:p w:rsidRDefault="002F4CFE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2F4CFE"/>
    <w:rsid w:val="003F2128"/>
    <w:rsid w:val="0041565A"/>
    <w:rsid w:val="005F5AD9"/>
    <w:rsid w:val="00674E37"/>
    <w:rsid w:val="0072559B"/>
    <w:rsid w:val="00744572"/>
    <w:rsid w:val="007B500B"/>
    <w:rsid w:val="0086041E"/>
    <w:rsid w:val="008A57D7"/>
    <w:rsid w:val="00A811AD"/>
    <w:rsid w:val="00AA34E2"/>
    <w:rsid w:val="00AE3BEE"/>
    <w:rsid w:val="00B54D90"/>
    <w:rsid w:val="00BA0277"/>
    <w:rsid w:val="00BB6CF8"/>
    <w:rsid w:val="00BE0EE0"/>
    <w:rsid w:val="00C75245"/>
    <w:rsid w:val="00D13781"/>
    <w:rsid w:val="00D13E75"/>
    <w:rsid w:val="00D930A1"/>
    <w:rsid w:val="00E01418"/>
    <w:rsid w:val="00E20C10"/>
    <w:rsid w:val="00E820F8"/>
    <w:rsid w:val="00F31CAD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2F4C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C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CFE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C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C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2F4C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C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CFE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C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C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8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871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>St-280/2017-46</izvorni_sadrzaj>
    <derivirana_varijabla naziv="DomainObject.Oznaka_1">St-280/2017-46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ožujka 2018.</izvorni_sadrzaj>
    <derivirana_varijabla naziv="DomainObject.Predmet.DatumRjesavanja_1">14.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St-280/2017</izvorni_sadrzaj>
    <derivirana_varijabla naziv="DomainObject.Predmet.OznakaBroj_1">St-280/2017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ADRIABAR d.o.o.</izvorni_sadrzaj>
    <derivirana_varijabla naziv="DomainObject.Predmet.ProtustrankaFormated_1">  ADRIABAR d.o.o.</derivirana_varijabla>
  </DomainObject.Predmet.ProtustrankaFormated>
  <DomainObject.Predmet.ProtustrankaFormatedOIB>
    <izvorni_sadrzaj>  ADRIABAR d.o.o., OIB 23973590987</izvorni_sadrzaj>
    <derivirana_varijabla naziv="DomainObject.Predmet.ProtustrankaFormatedOIB_1">  ADRIABAR d.o.o., OIB 23973590987</derivirana_varijabla>
  </DomainObject.Predmet.ProtustrankaFormatedOIB>
  <DomainObject.Predmet.ProtustrankaFormatedWithAdress>
    <izvorni_sadrzaj> ADRIABAR d.o.o., Priko 63, 51550 Mali Lošinj</izvorni_sadrzaj>
    <derivirana_varijabla naziv="DomainObject.Predmet.ProtustrankaFormatedWithAdress_1"> ADRIABAR d.o.o., Priko 63, 51550 Mali Lošinj</derivirana_varijabla>
  </DomainObject.Predmet.ProtustrankaFormatedWithAdress>
  <DomainObject.Predmet.ProtustrankaFormatedWithAdressOIB>
    <izvorni_sadrzaj> ADRIABAR d.o.o., OIB 23973590987, Priko 63, 51550 Mali Lošinj</izvorni_sadrzaj>
    <derivirana_varijabla naziv="DomainObject.Predmet.ProtustrankaFormatedWithAdressOIB_1"> ADRIABAR d.o.o., OIB 23973590987, Priko 63, 51550 Mali Lošinj</derivirana_varijabla>
  </DomainObject.Predmet.ProtustrankaFormatedWithAdressOIB>
  <DomainObject.Predmet.ProtustrankaWithAdress>
    <izvorni_sadrzaj>ADRIABAR d.o.o. Priko 63, 51550 Mali Lošinj</izvorni_sadrzaj>
    <derivirana_varijabla naziv="DomainObject.Predmet.ProtustrankaWithAdress_1">ADRIABAR d.o.o. Priko 63, 51550 Mali Lošinj</derivirana_varijabla>
  </DomainObject.Predmet.ProtustrankaWithAdress>
  <DomainObject.Predmet.ProtustrankaWithAdressOIB>
    <izvorni_sadrzaj>ADRIABAR d.o.o., OIB 23973590987, Priko 63, 51550 Mali Lošinj</izvorni_sadrzaj>
    <derivirana_varijabla naziv="DomainObject.Predmet.ProtustrankaWithAdressOIB_1">ADRIABAR d.o.o., OIB 23973590987, Priko 63, 51550 Mali Lošinj</derivirana_varijabla>
  </DomainObject.Predmet.ProtustrankaWithAdressOIB>
  <DomainObject.Predmet.ProtustrankaNazivFormated>
    <izvorni_sadrzaj>ADRIABAR d.o.o.</izvorni_sadrzaj>
    <derivirana_varijabla naziv="DomainObject.Predmet.ProtustrankaNazivFormated_1">ADRIABAR d.o.o.</derivirana_varijabla>
  </DomainObject.Predmet.ProtustrankaNazivFormated>
  <DomainObject.Predmet.ProtustrankaNazivFormatedOIB>
    <izvorni_sadrzaj>ADRIABAR d.o.o., OIB 23973590987</izvorni_sadrzaj>
    <derivirana_varijabla naziv="DomainObject.Predmet.ProtustrankaNazivFormatedOIB_1">ADRIABAR d.o.o., OIB 23973590987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BOŽIDAR VRABELJ; FINA  Rijeka</izvorni_sadrzaj>
    <derivirana_varijabla naziv="DomainObject.Predmet.StrankaFormated_1">  BOŽIDAR VRABELJ; FINA  Rijeka</derivirana_varijabla>
  </DomainObject.Predmet.StrankaFormated>
  <DomainObject.Predmet.StrankaFormatedOIB>
    <izvorni_sadrzaj>  BOŽIDAR VRABELJ, OIB 95728158705; FINA  Rijeka, OIB 85821130368</izvorni_sadrzaj>
    <derivirana_varijabla naziv="DomainObject.Predmet.StrankaFormatedOIB_1">  BOŽIDAR VRABELJ, OIB 95728158705; FINA  Rijeka, OIB 85821130368</derivirana_varijabla>
  </DomainObject.Predmet.StrankaFormatedOIB>
  <DomainObject.Predmet.StrankaFormatedWithAdress>
    <izvorni_sadrzaj> BOŽIDAR VRABELJ, Vinogradska 12, 48314 Koprivnički Ivanec; FINA  Rijeka, Frana Kurelca 8, 51000 Rijeka</izvorni_sadrzaj>
    <derivirana_varijabla naziv="DomainObject.Predmet.StrankaFormatedWithAdress_1"> BOŽIDAR VRABELJ, Vinogradska 12, 48314 Koprivnički Ivanec; FINA  Rijeka, Frana Kurelca 8, 51000 Rijeka</derivirana_varijabla>
  </DomainObject.Predmet.StrankaFormatedWithAdress>
  <DomainObject.Predmet.StrankaFormatedWithAdressOIB>
    <izvorni_sadrzaj> BOŽIDAR VRABELJ, OIB 95728158705, Vinogradska 12, 48314 Koprivnički Ivanec; FINA  Rijeka, OIB 85821130368, Frana Kurelca 8, 51000 Rijeka</izvorni_sadrzaj>
    <derivirana_varijabla naziv="DomainObject.Predmet.StrankaFormatedWithAdressOIB_1"> BOŽIDAR VRABELJ, OIB 95728158705, Vinogradska 12, 48314 Koprivnički Ivanec; FINA  Rijeka, OIB 85821130368, Frana Kurelca 8, 51000 Rijeka</derivirana_varijabla>
  </DomainObject.Predmet.StrankaFormatedWithAdressOIB>
  <DomainObject.Predmet.StrankaWithAdress>
    <izvorni_sadrzaj>BOŽIDAR VRABELJ Vinogradska 12,48314 Koprivnički Ivanec,FINA  Rijeka Frana Kurelca 8,51000 Rijeka</izvorni_sadrzaj>
    <derivirana_varijabla naziv="DomainObject.Predmet.StrankaWithAdress_1">BOŽIDAR VRABELJ Vinogradska 12,48314 Koprivnički Ivanec,FINA  Rijeka Frana Kurelca 8,51000 Rijeka</derivirana_varijabla>
  </DomainObject.Predmet.StrankaWithAdress>
  <DomainObject.Predmet.StrankaWithAdressOIB>
    <izvorni_sadrzaj>BOŽIDAR VRABELJ, OIB 95728158705, Vinogradska 12,48314 Koprivnički Ivanec,FINA  Rijeka, OIB 85821130368, Frana Kurelca 8,51000 Rijeka</izvorni_sadrzaj>
    <derivirana_varijabla naziv="DomainObject.Predmet.StrankaWithAdressOIB_1">BOŽIDAR VRABELJ, OIB 95728158705, Vinogradska 12,48314 Koprivnički Ivanec,FINA  Rijeka, OIB 85821130368, Frana Kurelca 8,51000 Rijeka</derivirana_varijabla>
  </DomainObject.Predmet.StrankaWithAdressOIB>
  <DomainObject.Predmet.StrankaNazivFormated>
    <izvorni_sadrzaj>BOŽIDAR VRABELJ,FINA  Rijeka</izvorni_sadrzaj>
    <derivirana_varijabla naziv="DomainObject.Predmet.StrankaNazivFormated_1">BOŽIDAR VRABELJ,FINA  Rijeka</derivirana_varijabla>
  </DomainObject.Predmet.StrankaNazivFormated>
  <DomainObject.Predmet.StrankaNazivFormatedOIB>
    <izvorni_sadrzaj>BOŽIDAR VRABELJ, OIB 95728158705,FINA  Rijeka, OIB 85821130368</izvorni_sadrzaj>
    <derivirana_varijabla naziv="DomainObject.Predmet.StrankaNazivFormatedOIB_1">BOŽIDAR VRABELJ, OIB 95728158705,FINA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BOŽIDAR VRABELJ</item>
      <item>FINA  Rijeka</item>
    </izvorni_sadrzaj>
    <derivirana_varijabla naziv="DomainObject.Predmet.StrankaListFormated_1">
      <item>BOŽIDAR VRABELJ</item>
      <item>FINA  Rijeka</item>
    </derivirana_varijabla>
  </DomainObject.Predmet.StrankaListFormated>
  <DomainObject.Predmet.StrankaListFormatedOIB>
    <izvorni_sadrzaj>
      <item>BOŽIDAR VRABELJ, OIB 95728158705</item>
      <item>FINA  Rijeka, OIB 85821130368</item>
    </izvorni_sadrzaj>
    <derivirana_varijabla naziv="DomainObject.Predmet.StrankaListFormatedOIB_1">
      <item>BOŽIDAR VRABELJ, OIB 95728158705</item>
      <item>FINA  Rijeka, OIB 85821130368</item>
    </derivirana_varijabla>
  </DomainObject.Predmet.StrankaListFormatedOIB>
  <DomainObject.Predmet.StrankaListFormatedWithAdress>
    <izvorni_sadrzaj>
      <item>BOŽIDAR VRABELJ, Vinogradska 12, 48314 Koprivnički Ivanec</item>
      <item>FINA  Rijeka, Frana Kurelca 8, 51000 Rijeka</item>
    </izvorni_sadrzaj>
    <derivirana_varijabla naziv="DomainObject.Predmet.StrankaListFormatedWithAdress_1">
      <item>BOŽIDAR VRABELJ, Vinogradska 12, 48314 Koprivnički Ivanec</item>
      <item>FINA  Rijeka, Frana Kurelca 8, 51000 Rijeka</item>
    </derivirana_varijabla>
  </DomainObject.Predmet.StrankaListFormatedWithAdress>
  <DomainObject.Predmet.StrankaListFormatedWithAdressOIB>
    <izvorni_sadrzaj>
      <item>BOŽIDAR VRABELJ, OIB 95728158705, Vinogradska 12, 48314 Koprivnički Ivanec</item>
      <item>FINA  Rijeka, OIB 85821130368, Frana Kurelca 8, 51000 Rijeka</item>
    </izvorni_sadrzaj>
    <derivirana_varijabla naziv="DomainObject.Predmet.StrankaListFormatedWithAdressOIB_1">
      <item>BOŽIDAR VRABELJ, OIB 95728158705, Vinogradska 12, 48314 Koprivnički Ivanec</item>
      <item>FINA  Rijeka, OIB 85821130368, Frana Kurelca 8, 51000 Rijeka</item>
    </derivirana_varijabla>
  </DomainObject.Predmet.StrankaListFormatedWithAdressOIB>
  <DomainObject.Predmet.StrankaListNazivFormated>
    <izvorni_sadrzaj>
      <item>BOŽIDAR VRABELJ</item>
      <item>FINA  Rijeka</item>
    </izvorni_sadrzaj>
    <derivirana_varijabla naziv="DomainObject.Predmet.StrankaListNazivFormated_1">
      <item>BOŽIDAR VRABELJ</item>
      <item>FINA  Rijeka</item>
    </derivirana_varijabla>
  </DomainObject.Predmet.StrankaListNazivFormated>
  <DomainObject.Predmet.StrankaListNazivFormatedOIB>
    <izvorni_sadrzaj>
      <item>BOŽIDAR VRABELJ, OIB 95728158705</item>
      <item>FINA  Rijeka, OIB 85821130368</item>
    </izvorni_sadrzaj>
    <derivirana_varijabla naziv="DomainObject.Predmet.StrankaListNazivFormatedOIB_1">
      <item>BOŽIDAR VRABELJ, OIB 95728158705</item>
      <item>FINA  Rijeka, OIB 85821130368</item>
    </derivirana_varijabla>
  </DomainObject.Predmet.StrankaListNazivFormatedOIB>
  <DomainObject.Predmet.ProtuStrankaListFormated>
    <izvorni_sadrzaj>
      <item>ADRIABAR d.o.o.</item>
    </izvorni_sadrzaj>
    <derivirana_varijabla naziv="DomainObject.Predmet.ProtuStrankaListFormated_1">
      <item>ADRIABAR d.o.o.</item>
    </derivirana_varijabla>
  </DomainObject.Predmet.ProtuStrankaListFormated>
  <DomainObject.Predmet.ProtuStrankaListFormatedOIB>
    <izvorni_sadrzaj>
      <item>ADRIABAR d.o.o., OIB 23973590987</item>
    </izvorni_sadrzaj>
    <derivirana_varijabla naziv="DomainObject.Predmet.ProtuStrankaListFormatedOIB_1">
      <item>ADRIABAR d.o.o., OIB 23973590987</item>
    </derivirana_varijabla>
  </DomainObject.Predmet.ProtuStrankaListFormatedOIB>
  <DomainObject.Predmet.ProtuStrankaListFormatedWithAdress>
    <izvorni_sadrzaj>
      <item>ADRIABAR d.o.o., Priko 63, 51550 Mali Lošinj</item>
    </izvorni_sadrzaj>
    <derivirana_varijabla naziv="DomainObject.Predmet.ProtuStrankaListFormatedWithAdress_1">
      <item>ADRIABAR d.o.o., Priko 63, 51550 Mali Lošinj</item>
    </derivirana_varijabla>
  </DomainObject.Predmet.ProtuStrankaListFormatedWithAdress>
  <DomainObject.Predmet.ProtuStrankaListFormatedWithAdressOIB>
    <izvorni_sadrzaj>
      <item>ADRIABAR d.o.o., OIB 23973590987, Priko 63, 51550 Mali Lošinj</item>
    </izvorni_sadrzaj>
    <derivirana_varijabla naziv="DomainObject.Predmet.ProtuStrankaListFormatedWithAdressOIB_1">
      <item>ADRIABAR d.o.o., OIB 23973590987, Priko 63, 51550 Mali Lošinj</item>
    </derivirana_varijabla>
  </DomainObject.Predmet.ProtuStrankaListFormatedWithAdressOIB>
  <DomainObject.Predmet.ProtuStrankaListNazivFormated>
    <izvorni_sadrzaj>
      <item>ADRIABAR d.o.o.</item>
    </izvorni_sadrzaj>
    <derivirana_varijabla naziv="DomainObject.Predmet.ProtuStrankaListNazivFormated_1">
      <item>ADRIABAR d.o.o.</item>
    </derivirana_varijabla>
  </DomainObject.Predmet.ProtuStrankaListNazivFormated>
  <DomainObject.Predmet.ProtuStrankaListNazivFormatedOIB>
    <izvorni_sadrzaj>
      <item>ADRIABAR d.o.o., OIB 23973590987</item>
    </izvorni_sadrzaj>
    <derivirana_varijabla naziv="DomainObject.Predmet.ProtuStrankaListNazivFormatedOIB_1">
      <item>ADRIABAR d.o.o., OIB 23973590987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>St-280/2017-46</izvorni_sadrzaj>
    <derivirana_varijabla naziv="DomainObject.PoslovniBrojDokumenta_1">St-280/2017-46</derivirana_varijabla>
  </DomainObject.PoslovniBrojDokumenta>
  <DomainObject.Predmet.StrankaIDrugi>
    <izvorni_sadrzaj>BOŽIDAR VRABELJ i dr.</izvorni_sadrzaj>
    <derivirana_varijabla naziv="DomainObject.Predmet.StrankaIDrugi_1">BOŽIDAR VRABELJ i dr.</derivirana_varijabla>
  </DomainObject.Predmet.StrankaIDrugi>
  <DomainObject.Predmet.ProtustrankaIDrugi>
    <izvorni_sadrzaj>ADRIABAR d.o.o.</izvorni_sadrzaj>
    <derivirana_varijabla naziv="DomainObject.Predmet.ProtustrankaIDrugi_1">ADRIABAR d.o.o.</derivirana_varijabla>
  </DomainObject.Predmet.ProtustrankaIDrugi>
  <DomainObject.Predmet.StrankaIDrugiAdressOIB>
    <izvorni_sadrzaj>BOŽIDAR VRABELJ, OIB 95728158705, Vinogradska 12, 48314 Koprivnički Ivanec i dr.</izvorni_sadrzaj>
    <derivirana_varijabla naziv="DomainObject.Predmet.StrankaIDrugiAdressOIB_1">BOŽIDAR VRABELJ, OIB 95728158705, Vinogradska 12, 48314 Koprivnički Ivanec i dr.</derivirana_varijabla>
  </DomainObject.Predmet.StrankaIDrugiAdressOIB>
  <DomainObject.Predmet.ProtustrankaIDrugiAdressOIB>
    <izvorni_sadrzaj>ADRIABAR d.o.o., OIB 23973590987, Priko 63, 51550 Mali Lošinj</izvorni_sadrzaj>
    <derivirana_varijabla naziv="DomainObject.Predmet.ProtustrankaIDrugiAdressOIB_1">ADRIABAR d.o.o., OIB 23973590987, Priko 63,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ožujka 2018.</izvorni_sadrzaj>
    <derivirana_varijabla naziv="DomainObject.Predmet.OdlukaRjesenje.DatumDonosenjaOdluke_1">14.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St-280/2017-48</izvorni_sadrzaj>
    <derivirana_varijabla naziv="DomainObject.Predmet.OdlukaRjesenje.Oznaka_1">St-280/2017-48</derivirana_varijabla>
  </DomainObject.Predmet.OdlukaRjesenje.Oznaka>
  <DomainObject.Predmet.SudioniciListNaziv>
    <izvorni_sadrzaj>
      <item>BOŽIDAR VRABELJ</item>
      <item>ADRIABAR d.o.o.</item>
      <item>FINA  Rijeka</item>
    </izvorni_sadrzaj>
    <derivirana_varijabla naziv="DomainObject.Predmet.SudioniciListNaziv_1">
      <item>BOŽIDAR VRABELJ</item>
      <item>ADRIABAR d.o.o.</item>
      <item>FINA  Rijeka</item>
    </derivirana_varijabla>
  </DomainObject.Predmet.SudioniciListNaziv>
  <DomainObject.Predmet.SudioniciListAdressOIB>
    <izvorni_sadrzaj>
      <item>BOŽIDAR VRABELJ, OIB 95728158705, Vinogradska 12,48314 Koprivnički Ivanec</item>
      <item>ADRIABAR d.o.o., OIB 23973590987, Priko 63,51550 Mali Lošinj</item>
      <item>FINA  Rijeka, OIB 85821130368, Frana Kurelca 8,51000 Rijeka</item>
    </izvorni_sadrzaj>
    <derivirana_varijabla naziv="DomainObject.Predmet.SudioniciListAdressOIB_1">
      <item>BOŽIDAR VRABELJ, OIB 95728158705, Vinogradska 12,48314 Koprivnički Ivanec</item>
      <item>ADRIABAR d.o.o., OIB 23973590987, Priko 63,51550 Mali Lošinj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95728158705</item>
      <item>, OIB 23973590987</item>
      <item>, OIB 85821130368</item>
    </izvorni_sadrzaj>
    <derivirana_varijabla naziv="DomainObject.Predmet.SudioniciListNazivOIB_1">
      <item>, OIB 95728158705</item>
      <item>, OIB 23973590987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3AF6CF-0BE4-4702-BF8B-F17A797659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355</properties:Words>
  <properties:Characters>1940</properties:Characters>
  <properties:Lines>48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2018-03-14T12:37:00Z</dcterms:created>
  <dc:creator>Danijela Fumić</dc:creator>
  <cp:lastModifiedBy>Gordana Segarić</cp:lastModifiedBy>
  <cp:lastPrinted>2018-03-14T12:44:00Z</cp:lastPrinted>
  <dcterms:modified xmlns:xsi="http://www.w3.org/2001/XMLSchema-instance" xsi:type="dcterms:W3CDTF">2018-03-15T11:44:00Z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St-280/2017-46 / Odluka - Rješenje - određivanje nagrade stečajnom upravitelju (280 17 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