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E71BC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71BC6" w:rsidP="008F5996" w:rsidR="00E71BC6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7"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71BC6" w:rsidP="008F5996" w:rsidR="00E71BC6" w:rsidRPr="00525C75">
            <w:pPr>
              <w:jc w:val="center"/>
            </w:pPr>
          </w:p>
          <w:p w:rsidRDefault="00E71BC6" w:rsidP="008F5996" w:rsidR="00E71BC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E71BC6" w:rsidP="008F5996" w:rsidR="00E71BC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E71BC6" w:rsidP="008F5996" w:rsidR="00E71BC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E71BC6" w:rsidP="008F5996" w:rsidR="00E71BC6" w:rsidRPr="00525C75">
            <w:pPr>
              <w:jc w:val="center"/>
            </w:pPr>
          </w:p>
        </w:tc>
      </w:tr>
    </w:tbl>
    <w:p w14:textId="1802c5b" w14:paraId="1802c5b" w:rsidRDefault="00E71BC6" w:rsidP="009A1E34" w:rsidR="00E71BC6">
      <w:pPr>
        <w:jc w:val="right"/>
        <w15:collapsed w:val="false"/>
      </w:pPr>
      <w:r>
        <w:t>3 St-</w:t>
      </w:r>
      <w:proofErr w:type="spellStart"/>
      <w:r w:rsidR="00F67D32">
        <w:t>3996</w:t>
      </w:r>
      <w:proofErr w:type="spellEnd"/>
      <w:r w:rsidR="00956F55">
        <w:t>/</w:t>
      </w:r>
      <w:proofErr w:type="spellStart"/>
      <w:r w:rsidR="00956F55">
        <w:t>16</w:t>
      </w:r>
      <w:proofErr w:type="spellEnd"/>
      <w:r w:rsidR="00794E7F">
        <w:t>-</w:t>
      </w:r>
      <w:proofErr w:type="spellStart"/>
      <w:r w:rsidR="00794E7F">
        <w:t>31</w:t>
      </w:r>
      <w:proofErr w:type="spellEnd"/>
    </w:p>
    <w:p w:rsidRDefault="00E71BC6" w:rsidP="00E71BC6" w:rsidR="00E71BC6">
      <w:pPr>
        <w:jc w:val="center"/>
      </w:pPr>
      <w:r>
        <w:t>R E P U B L I K A   H R V A T S K A</w:t>
      </w:r>
    </w:p>
    <w:p w:rsidRDefault="009A1E34" w:rsidP="00E71BC6" w:rsidR="00E71BC6">
      <w:pPr>
        <w:jc w:val="center"/>
      </w:pPr>
      <w:r>
        <w:t>R J E Š E NJ E</w:t>
      </w:r>
    </w:p>
    <w:p w:rsidRDefault="00E71BC6" w:rsidP="00E71BC6" w:rsidR="00E71BC6"/>
    <w:p w:rsidRDefault="00E71BC6" w:rsidP="00E71BC6" w:rsidR="009A1E34">
      <w:r>
        <w:tab/>
      </w:r>
      <w:r w:rsidRPr="00E71BC6">
        <w:t xml:space="preserve">Trgovački sud u Zagrebu, po sudcu Mihaelu Kovačiću, u stečajnom postupku nad dužnikom </w:t>
      </w:r>
      <w:r w:rsidR="00956F55" w:rsidRPr="00956F55">
        <w:t>KOJI SAVJETOVANJE d.o.o. u stečaju, Zagreb, Babonićeva 95, OIB: 13266685485</w:t>
      </w:r>
      <w:r w:rsidR="00956F55">
        <w:t>, 7. veljače</w:t>
      </w:r>
      <w:r w:rsidR="0089304C">
        <w:t xml:space="preserve"> </w:t>
      </w:r>
      <w:r w:rsidR="006452D5">
        <w:t>201</w:t>
      </w:r>
      <w:r w:rsidR="0089304C">
        <w:t>9</w:t>
      </w:r>
      <w:r w:rsidR="006452D5">
        <w:t>.</w:t>
      </w:r>
    </w:p>
    <w:p w:rsidRDefault="00E71BC6" w:rsidP="00E71BC6" w:rsidR="00E71BC6"/>
    <w:p w:rsidRDefault="006452D5" w:rsidP="00E71BC6" w:rsidR="00E71BC6">
      <w:pPr>
        <w:jc w:val="center"/>
      </w:pPr>
      <w:r>
        <w:t>r i je š i o</w:t>
      </w:r>
      <w:r w:rsidR="00E71BC6">
        <w:t xml:space="preserve">   j e</w:t>
      </w:r>
    </w:p>
    <w:p w:rsidRDefault="00E71BC6" w:rsidP="00E71BC6" w:rsidR="00E71BC6"/>
    <w:p w:rsidRDefault="00E71BC6" w:rsidP="00E71BC6" w:rsidR="003334C5">
      <w:r>
        <w:tab/>
        <w:t xml:space="preserve">Ispravlja se rješenje </w:t>
      </w:r>
      <w:r w:rsidR="006452D5">
        <w:t>o</w:t>
      </w:r>
      <w:r>
        <w:t xml:space="preserve">voga suda posl. broj </w:t>
      </w:r>
      <w:r w:rsidR="00F67D32">
        <w:t>St-</w:t>
      </w:r>
      <w:proofErr w:type="spellStart"/>
      <w:r w:rsidR="00F67D32">
        <w:t>399</w:t>
      </w:r>
      <w:r w:rsidR="00956F55">
        <w:t>6</w:t>
      </w:r>
      <w:proofErr w:type="spellEnd"/>
      <w:r w:rsidR="00956F55">
        <w:t>/</w:t>
      </w:r>
      <w:proofErr w:type="spellStart"/>
      <w:r w:rsidR="00956F55">
        <w:t>16</w:t>
      </w:r>
      <w:proofErr w:type="spellEnd"/>
      <w:r w:rsidR="00956F55">
        <w:t xml:space="preserve"> od </w:t>
      </w:r>
      <w:proofErr w:type="spellStart"/>
      <w:r w:rsidR="00956F55">
        <w:t>13</w:t>
      </w:r>
      <w:proofErr w:type="spellEnd"/>
      <w:r w:rsidR="00956F55">
        <w:t>. prosinca 2018.</w:t>
      </w:r>
      <w:r>
        <w:t xml:space="preserve"> u stavku I.</w:t>
      </w:r>
      <w:r w:rsidR="003334C5">
        <w:t xml:space="preserve"> </w:t>
      </w:r>
      <w:r>
        <w:t xml:space="preserve">izreke, </w:t>
      </w:r>
      <w:r w:rsidR="003334C5">
        <w:t xml:space="preserve">2. viši isplatni red, </w:t>
      </w:r>
      <w:r>
        <w:t xml:space="preserve">na način da </w:t>
      </w:r>
      <w:r w:rsidR="003334C5">
        <w:t xml:space="preserve">iznos </w:t>
      </w:r>
      <w:r w:rsidR="003F21DD">
        <w:t xml:space="preserve">utvrđene </w:t>
      </w:r>
      <w:r w:rsidR="003334C5">
        <w:t xml:space="preserve">tražbine </w:t>
      </w:r>
      <w:r w:rsidR="0089304C">
        <w:t xml:space="preserve">vjerovnika </w:t>
      </w:r>
      <w:r w:rsidR="000C7FDC">
        <w:t>Republike Hrvatske</w:t>
      </w:r>
      <w:r w:rsidR="00140F54">
        <w:t xml:space="preserve"> navedene pod </w:t>
      </w:r>
      <w:r w:rsidR="003334C5">
        <w:t xml:space="preserve">red. brojem </w:t>
      </w:r>
      <w:r w:rsidR="000C7FDC">
        <w:t>1.</w:t>
      </w:r>
      <w:r w:rsidR="00140F54">
        <w:t xml:space="preserve"> </w:t>
      </w:r>
      <w:r w:rsidR="00934550">
        <w:t xml:space="preserve">umjesto </w:t>
      </w:r>
      <w:r w:rsidR="00140F54">
        <w:t>iznos</w:t>
      </w:r>
      <w:r w:rsidR="00934550">
        <w:t>a</w:t>
      </w:r>
      <w:r w:rsidR="00140F54">
        <w:t xml:space="preserve"> od „</w:t>
      </w:r>
      <w:r w:rsidR="000C7FDC" w:rsidRPr="000C7FDC">
        <w:t>450.851,48</w:t>
      </w:r>
      <w:r w:rsidR="002B1DF2">
        <w:t xml:space="preserve"> kn</w:t>
      </w:r>
      <w:r w:rsidR="00140F54">
        <w:t xml:space="preserve">“ </w:t>
      </w:r>
      <w:r w:rsidR="00934550">
        <w:t xml:space="preserve">ispravno treba </w:t>
      </w:r>
      <w:r w:rsidR="00140F54">
        <w:t xml:space="preserve"> pisati</w:t>
      </w:r>
      <w:r w:rsidR="00934550">
        <w:t xml:space="preserve"> iznos</w:t>
      </w:r>
      <w:r w:rsidR="008632CC">
        <w:t>:</w:t>
      </w:r>
      <w:r w:rsidR="00140F54">
        <w:t xml:space="preserve"> </w:t>
      </w:r>
      <w:r w:rsidR="00140F54" w:rsidRPr="003F21DD">
        <w:rPr>
          <w:b/>
        </w:rPr>
        <w:t>„</w:t>
      </w:r>
      <w:r w:rsidR="000C7FDC">
        <w:rPr>
          <w:b/>
        </w:rPr>
        <w:t>480.851,48</w:t>
      </w:r>
      <w:r w:rsidR="002B1DF2">
        <w:rPr>
          <w:b/>
        </w:rPr>
        <w:t xml:space="preserve"> kn.</w:t>
      </w:r>
      <w:r w:rsidR="00140F54" w:rsidRPr="003F21DD">
        <w:rPr>
          <w:b/>
        </w:rPr>
        <w:t>“</w:t>
      </w:r>
    </w:p>
    <w:p w:rsidRDefault="00E71BC6" w:rsidP="00E71BC6" w:rsidR="00E71BC6"/>
    <w:p w:rsidRDefault="003F21DD" w:rsidP="003F21DD" w:rsidR="003F21DD">
      <w:pPr>
        <w:jc w:val="center"/>
      </w:pPr>
      <w:r>
        <w:t>Obrazloženje</w:t>
      </w:r>
    </w:p>
    <w:p w:rsidRDefault="003F21DD" w:rsidP="003F21DD" w:rsidR="003F21DD">
      <w:pPr>
        <w:jc w:val="center"/>
      </w:pPr>
    </w:p>
    <w:p w:rsidRDefault="003F21DD" w:rsidP="003F21DD" w:rsidR="003F21DD">
      <w:pPr>
        <w:rPr>
          <w:bCs/>
        </w:rPr>
      </w:pPr>
      <w:r>
        <w:tab/>
        <w:t xml:space="preserve">Na prijedlog </w:t>
      </w:r>
      <w:r w:rsidR="0089304C">
        <w:t xml:space="preserve">vjerovnika </w:t>
      </w:r>
      <w:r w:rsidR="000C7FDC">
        <w:t xml:space="preserve">Republike Hrvatske </w:t>
      </w:r>
      <w:r>
        <w:t xml:space="preserve">valjalo je ispraviti očitu omašku u pisanju brojeva, slijedom čega je temeljem </w:t>
      </w:r>
      <w:r w:rsidRPr="003F21DD">
        <w:t xml:space="preserve">članka 342. stavak 1. Zakona o parničnom postupku (NN </w:t>
      </w:r>
      <w:r w:rsidRPr="003F21DD">
        <w:rPr>
          <w:bCs/>
        </w:rPr>
        <w:t>53/91, 91/92, 58/93, 112/99, 88/01, 117/03, 88/05, 02/07, 84/08, 96/08, 123/08, 57/11, 148/11, 25/13 i 89/14 – odluka Ustavnog suda) u svezi s člankom 10. Stečajnog zakona (NN 71/15</w:t>
      </w:r>
      <w:r w:rsidR="00051D9D">
        <w:rPr>
          <w:bCs/>
        </w:rPr>
        <w:t>) riješeno kao u izreci.</w:t>
      </w:r>
    </w:p>
    <w:p w:rsidRDefault="00051D9D" w:rsidP="003F21DD" w:rsidR="00051D9D"/>
    <w:p w:rsidRDefault="00E71BC6" w:rsidP="00E71BC6" w:rsidR="00E71BC6" w:rsidRPr="00E71BC6">
      <w:pPr>
        <w:jc w:val="center"/>
      </w:pPr>
      <w:r w:rsidRPr="00E71BC6">
        <w:t xml:space="preserve">U Zagrebu, </w:t>
      </w:r>
      <w:r w:rsidR="00F12EBE">
        <w:t>7. veljače</w:t>
      </w:r>
      <w:r w:rsidR="00051D9D">
        <w:t xml:space="preserve"> 201</w:t>
      </w:r>
      <w:r w:rsidR="0089304C">
        <w:t>9</w:t>
      </w:r>
      <w:r w:rsidR="00051D9D">
        <w:t>.</w:t>
      </w:r>
    </w:p>
    <w:p w:rsidRDefault="00E71BC6" w:rsidP="00E71BC6" w:rsidR="00E71BC6" w:rsidRPr="00E71BC6"/>
    <w:p w:rsidRDefault="00E71BC6" w:rsidP="00E71BC6" w:rsidR="00E71BC6" w:rsidRPr="00E71BC6"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  <w:t xml:space="preserve">            S U D A C:</w:t>
      </w:r>
    </w:p>
    <w:p w:rsidRDefault="00E71BC6" w:rsidP="00E71BC6" w:rsidR="00E71BC6" w:rsidRPr="00E71BC6">
      <w:r w:rsidRPr="00E71BC6">
        <w:t xml:space="preserve">                                                                                         </w:t>
      </w:r>
      <w:r w:rsidRPr="00E71BC6">
        <w:tab/>
        <w:t xml:space="preserve">    MIHAEL </w:t>
      </w:r>
      <w:proofErr w:type="spellStart"/>
      <w:r w:rsidRPr="00E71BC6">
        <w:t>KOVAČIĆ</w:t>
      </w:r>
      <w:proofErr w:type="spellEnd"/>
      <w:r w:rsidR="008A33DE">
        <w:t xml:space="preserve"> v. r. </w:t>
      </w:r>
    </w:p>
    <w:p w:rsidRDefault="00E71BC6" w:rsidP="00E71BC6" w:rsidR="00E71BC6" w:rsidRPr="00E71BC6"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  <w:t xml:space="preserve"> </w:t>
      </w:r>
    </w:p>
    <w:p w:rsidRDefault="00051D9D" w:rsidP="00DD2A53" w:rsidR="00051D9D" w:rsidRPr="00FF44C4">
      <w:pPr>
        <w:overflowPunct w:val="false"/>
        <w:autoSpaceDE w:val="false"/>
        <w:autoSpaceDN w:val="false"/>
      </w:pPr>
      <w:r w:rsidRPr="00FF44C4">
        <w:t>Pravna pouka:</w:t>
      </w:r>
    </w:p>
    <w:p w:rsidRDefault="00051D9D" w:rsidP="0076544B" w:rsidR="00051D9D" w:rsidRPr="00624AC8">
      <w:pPr>
        <w:rPr>
          <w:rFonts w:cs="Tahoma"/>
          <w:lang w:val="sl-SI"/>
        </w:rPr>
      </w:pPr>
      <w:r w:rsidRPr="00FF44C4">
        <w:t>Na ovo rješenje dopuštena je žalba koja se podnosi ovome sudu u roku od osam dana, u tri primjerka.</w:t>
      </w:r>
      <w:r w:rsidRPr="00624AC8">
        <w:rPr>
          <w:rFonts w:cs="Tahoma"/>
          <w:lang w:val="sl-SI"/>
        </w:rPr>
        <w:t xml:space="preserve"> </w:t>
      </w:r>
    </w:p>
    <w:p w:rsidRDefault="00E71BC6" w:rsidP="00E71BC6" w:rsidR="00E71BC6" w:rsidRPr="00E71BC6">
      <w:r>
        <w:t xml:space="preserve"> </w:t>
      </w:r>
      <w:r w:rsidRPr="00E71BC6">
        <w:t xml:space="preserve"> </w:t>
      </w:r>
    </w:p>
    <w:p w:rsidRDefault="008A33DE" w:rsidR="008A33D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</w:t>
      </w:r>
      <w:proofErr w:type="spellStart"/>
      <w:r>
        <w:t>toč</w:t>
      </w:r>
      <w:proofErr w:type="spellEnd"/>
      <w:r>
        <w:t xml:space="preserve">.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</w:t>
      </w:r>
      <w:proofErr w:type="spellEnd"/>
      <w:r>
        <w:t>. službenik</w:t>
      </w:r>
    </w:p>
    <w:p w:rsidRDefault="008A33DE" w:rsidR="008A33D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p w:rsidRDefault="00F12EBE" w:rsidP="00E71BC6" w:rsidR="00F12EBE" w:rsidRPr="00E71BC6"/>
    <w:sectPr w:rsidSect="001236F4" w:rsidR="00F12EBE" w:rsidRPr="00E71BC6"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2E0F"/>
    <w:rsid w:val="000136FC"/>
    <w:rsid w:val="00051D9D"/>
    <w:rsid w:val="0006054B"/>
    <w:rsid w:val="00065BED"/>
    <w:rsid w:val="000A0C84"/>
    <w:rsid w:val="000C7FDC"/>
    <w:rsid w:val="0010305B"/>
    <w:rsid w:val="001236F4"/>
    <w:rsid w:val="00140F54"/>
    <w:rsid w:val="00196ED9"/>
    <w:rsid w:val="00202B91"/>
    <w:rsid w:val="0020513D"/>
    <w:rsid w:val="002B1DF2"/>
    <w:rsid w:val="002D201D"/>
    <w:rsid w:val="002D636E"/>
    <w:rsid w:val="00306B26"/>
    <w:rsid w:val="003334C5"/>
    <w:rsid w:val="00341514"/>
    <w:rsid w:val="003F21DD"/>
    <w:rsid w:val="00460833"/>
    <w:rsid w:val="00480F75"/>
    <w:rsid w:val="004B721B"/>
    <w:rsid w:val="004F09F2"/>
    <w:rsid w:val="004F33B5"/>
    <w:rsid w:val="005542B9"/>
    <w:rsid w:val="005879FC"/>
    <w:rsid w:val="00590C7C"/>
    <w:rsid w:val="006452D5"/>
    <w:rsid w:val="006A59B3"/>
    <w:rsid w:val="00742E0F"/>
    <w:rsid w:val="00794E7F"/>
    <w:rsid w:val="007964E9"/>
    <w:rsid w:val="007E6803"/>
    <w:rsid w:val="0081766C"/>
    <w:rsid w:val="008632CC"/>
    <w:rsid w:val="00882966"/>
    <w:rsid w:val="008878E7"/>
    <w:rsid w:val="0089304C"/>
    <w:rsid w:val="008A33DE"/>
    <w:rsid w:val="008D37D0"/>
    <w:rsid w:val="00934550"/>
    <w:rsid w:val="009475E2"/>
    <w:rsid w:val="00956F55"/>
    <w:rsid w:val="009722A5"/>
    <w:rsid w:val="00994C17"/>
    <w:rsid w:val="009953F9"/>
    <w:rsid w:val="009A1E34"/>
    <w:rsid w:val="009B4A19"/>
    <w:rsid w:val="009F0921"/>
    <w:rsid w:val="00A069F9"/>
    <w:rsid w:val="00AC1340"/>
    <w:rsid w:val="00B02DDC"/>
    <w:rsid w:val="00B0422C"/>
    <w:rsid w:val="00B80BD9"/>
    <w:rsid w:val="00C64368"/>
    <w:rsid w:val="00CA09B3"/>
    <w:rsid w:val="00CB2E97"/>
    <w:rsid w:val="00D00D67"/>
    <w:rsid w:val="00D1731E"/>
    <w:rsid w:val="00DA5DF3"/>
    <w:rsid w:val="00DB4360"/>
    <w:rsid w:val="00DC33EA"/>
    <w:rsid w:val="00DE3C8E"/>
    <w:rsid w:val="00E11888"/>
    <w:rsid w:val="00E27B0A"/>
    <w:rsid w:val="00E66217"/>
    <w:rsid w:val="00E71BC6"/>
    <w:rsid w:val="00E8313B"/>
    <w:rsid w:val="00EB3EEE"/>
    <w:rsid w:val="00EB6D9E"/>
    <w:rsid w:val="00F12EBE"/>
    <w:rsid w:val="00F4546F"/>
    <w:rsid w:val="00F46B04"/>
    <w:rsid w:val="00F67A1E"/>
    <w:rsid w:val="00F67D32"/>
    <w:rsid w:val="00F83887"/>
    <w:rsid w:val="00FC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1B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1B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3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3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3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3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3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1B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1B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3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3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3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3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3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2.jpg@01CCFBB1.81EABE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St-3996/2016-31</izvorni_sadrzaj>
    <derivirana_varijabla naziv="DomainObject.Oznaka_1">St-3996/2016-31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3996</izvorni_sadrzaj>
    <derivirana_varijabla naziv="DomainObject.Predmet.Broj_1">3996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St-3996/2016</izvorni_sadrzaj>
    <derivirana_varijabla naziv="DomainObject.Predmet.OznakaBroj_1">St-3996/2016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KoJI savjetovanje d.o.o. zastupanog po punomoćniku Sandro Lugar</izvorni_sadrzaj>
    <derivirana_varijabla naziv="DomainObject.Predmet.ProtustrankaFormated_1">  KoJI savjetovanje d.o.o. zastupanog po punomoćniku Sandro Lugar</derivirana_varijabla>
  </DomainObject.Predmet.ProtustrankaFormated>
  <DomainObject.Predmet.ProtustrankaFormatedOIB>
    <izvorni_sadrzaj>  KoJI savjetovanje d.o.o., OIB 13266685485 zastupanog po punomoćniku Sandro Lugar</izvorni_sadrzaj>
    <derivirana_varijabla naziv="DomainObject.Predmet.ProtustrankaFormatedOIB_1">  KoJI savjetovanje d.o.o., OIB 13266685485 zastupanog po punomoćniku Sandro Lugar</derivirana_varijabla>
  </DomainObject.Predmet.ProtustrankaFormatedOIB>
  <DomainObject.Predmet.ProtustrankaFormatedWithAdress>
    <izvorni_sadrzaj> KoJI savjetovanje d.o.o., Babonićeva 95, 10000 Zagreb zastupanog po punomoćniku Sandro Lugar</izvorni_sadrzaj>
    <derivirana_varijabla naziv="DomainObject.Predmet.ProtustrankaFormatedWithAdress_1"> KoJI savjetovanje d.o.o., Babonićeva 95, 10000 Zagreb zastupanog po punomoćniku Sandro Lugar</derivirana_varijabla>
  </DomainObject.Predmet.ProtustrankaFormatedWithAdress>
  <DomainObject.Predmet.ProtustrankaFormatedWithAdressOIB>
    <izvorni_sadrzaj> KoJI savjetovanje d.o.o., OIB 13266685485, Babonićeva 95, 10000 Zagreb zastupanog po punomoćniku Sandro Lugar</izvorni_sadrzaj>
    <derivirana_varijabla naziv="DomainObject.Predmet.ProtustrankaFormatedWithAdressOIB_1"> KoJI savjetovanje d.o.o., OIB 13266685485, Babonićeva 95, 10000 Zagreb zastupanog po punomoćniku Sandro Lugar</derivirana_varijabla>
  </DomainObject.Predmet.ProtustrankaFormatedWithAdressOIB>
  <DomainObject.Predmet.ProtustrankaWithAdress>
    <izvorni_sadrzaj>KoJI savjetovanje d.o.o. Babonićeva 95, 10000 Zagreb</izvorni_sadrzaj>
    <derivirana_varijabla naziv="DomainObject.Predmet.ProtustrankaWithAdress_1">KoJI savjetovanje d.o.o. Babonićeva 95, 10000 Zagreb</derivirana_varijabla>
  </DomainObject.Predmet.ProtustrankaWithAdress>
  <DomainObject.Predmet.ProtustrankaWithAdressOIB>
    <izvorni_sadrzaj>KoJI savjetovanje d.o.o., OIB 13266685485, Babonićeva 95, 10000 Zagreb</izvorni_sadrzaj>
    <derivirana_varijabla naziv="DomainObject.Predmet.ProtustrankaWithAdressOIB_1">KoJI savjetovanje d.o.o., OIB 13266685485, Babonićeva 95, 10000 Zagreb</derivirana_varijabla>
  </DomainObject.Predmet.ProtustrankaWithAdressOIB>
  <DomainObject.Predmet.ProtustrankaNazivFormated>
    <izvorni_sadrzaj>KoJI savjetovanje d.o.o.</izvorni_sadrzaj>
    <derivirana_varijabla naziv="DomainObject.Predmet.ProtustrankaNazivFormated_1">KoJI savjetovanje d.o.o.</derivirana_varijabla>
  </DomainObject.Predmet.ProtustrankaNazivFormated>
  <DomainObject.Predmet.ProtustrankaNazivFormatedOIB>
    <izvorni_sadrzaj>KoJI savjetovanje d.o.o., OIB 13266685485</izvorni_sadrzaj>
    <derivirana_varijabla naziv="DomainObject.Predmet.ProtustrankaNazivFormatedOIB_1">KoJI savjetovanje d.o.o., OIB 13266685485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NAVA BANKA dioničko društvo u stečaju</izvorni_sadrzaj>
    <derivirana_varijabla naziv="DomainObject.Predmet.StrankaFormated_1">  FINA Regionalni centar Zagreb; NAVA BANKA dioničko društvo u stečaju</derivirana_varijabla>
  </DomainObject.Predmet.StrankaFormated>
  <DomainObject.Predmet.StrankaFormatedOIB>
    <izvorni_sadrzaj>  FINA Regionalni centar Zagreb, OIB 85821130368; NAVA BANKA dioničko društvo u stečaju, OIB 07492912398</izvorni_sadrzaj>
    <derivirana_varijabla naziv="DomainObject.Predmet.StrankaFormatedOIB_1">  FINA Regionalni centar Zagreb, OIB 85821130368; NAVA BANKA dioničko društvo u stečaju, OIB 07492912398</derivirana_varijabla>
  </DomainObject.Predmet.StrankaFormatedOIB>
  <DomainObject.Predmet.StrankaFormatedWithAdress>
    <izvorni_sadrzaj> FINA Regionalni centar Zagreb, Trg svibanjskih žrtava 1995. br.1, 10000 Zagreb; NAVA BANKA dioničko društvo u stečaju, Tratinska 27, 10000 Zagreb</izvorni_sadrzaj>
    <derivirana_varijabla naziv="DomainObject.Predmet.StrankaFormatedWithAdress_1"> FINA Regionalni centar Zagreb, Trg svibanjskih žrtava 1995. br.1, 10000 Zagreb; NAVA BANKA dioničko društvo u stečaju, Tratinska 27, 10000 Zagreb</derivirana_varijabla>
  </DomainObject.Predmet.StrankaFormatedWithAdress>
  <DomainObject.Predmet.StrankaFormatedWithAdressOIB>
    <izvorni_sadrzaj> FINA Regionalni centar Zagreb, OIB 85821130368, Trg svibanjskih žrtava 1995. br.1, 10000 Zagreb; NAVA BANKA dioničko društvo u stečaju, OIB 07492912398, Tratinska 27, 10000 Zagreb</izvorni_sadrzaj>
    <derivirana_varijabla naziv="DomainObject.Predmet.StrankaFormatedWithAdressOIB_1"> FINA Regionalni centar Zagreb, OIB 85821130368, Trg svibanjskih žrtava 1995. br.1, 10000 Zagreb; NAVA BANKA dioničko društvo u stečaju, OIB 07492912398, Tratinska 27, 10000 Zagreb</derivirana_varijabla>
  </DomainObject.Predmet.StrankaFormatedWithAdressOIB>
  <DomainObject.Predmet.StrankaWithAdress>
    <izvorni_sadrzaj>FINA Regionalni centar Zagreb Trg svibanjskih žrtava 1995. br.1,10000 Zagreb,NAVA BANKA dioničko društvo u stečaju Tratinska 27,10000 Zagreb</izvorni_sadrzaj>
    <derivirana_varijabla naziv="DomainObject.Predmet.StrankaWithAdress_1">FINA Regionalni centar Zagreb Trg svibanjskih žrtava 1995. br.1,10000 Zagreb,NAVA BANKA dioničko društvo u stečaju Tratinska 27,10000 Zagreb</derivirana_varijabla>
  </DomainObject.Predmet.StrankaWithAdress>
  <DomainObject.Predmet.StrankaWithAdressOIB>
    <izvorni_sadrzaj>FINA Regionalni centar Zagreb, OIB 85821130368, Trg svibanjskih žrtava 1995. br.1,10000 Zagreb,NAVA BANKA dioničko društvo u stečaju, OIB 07492912398, Tratinska 27,10000 Zagreb</izvorni_sadrzaj>
    <derivirana_varijabla naziv="DomainObject.Predmet.StrankaWithAdressOIB_1">FINA Regionalni centar Zagreb, OIB 85821130368, Trg svibanjskih žrtava 1995. br.1,10000 Zagreb,NAVA BANKA dioničko društvo u stečaju, OIB 07492912398, Tratinska 27,10000 Zagreb</derivirana_varijabla>
  </DomainObject.Predmet.StrankaWithAdressOIB>
  <DomainObject.Predmet.StrankaNazivFormated>
    <izvorni_sadrzaj>FINA Regionalni centar Zagreb,NAVA BANKA dioničko društvo u stečaju</izvorni_sadrzaj>
    <derivirana_varijabla naziv="DomainObject.Predmet.StrankaNazivFormated_1">FINA Regionalni centar Zagreb,NAVA BANKA dioničko društvo u stečaju</derivirana_varijabla>
  </DomainObject.Predmet.StrankaNazivFormated>
  <DomainObject.Predmet.StrankaNazivFormatedOIB>
    <izvorni_sadrzaj>FINA Regionalni centar Zagreb, OIB 85821130368,NAVA BANKA dioničko društvo u stečaju, OIB 07492912398</izvorni_sadrzaj>
    <derivirana_varijabla naziv="DomainObject.Predmet.StrankaNazivFormatedOIB_1">FINA Regionalni centar Zagreb, OIB 85821130368,NAVA BANKA dioničko društvo u stečaju,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NAVA BANKA dioničko društvo u stečaju</item>
    </izvorni_sadrzaj>
    <derivirana_varijabla naziv="DomainObject.Predmet.StrankaListFormated_1">
      <item>FINA Regionalni centar Zagreb</item>
      <item>NAVA BANKA dioničko društvo u stečaju</item>
    </derivirana_varijabla>
  </DomainObject.Predmet.StrankaListFormated>
  <DomainObject.Predmet.StrankaListFormatedOIB>
    <izvorni_sadrzaj>
      <item>FINA Regionalni centar Zagreb, OIB 85821130368</item>
      <item>NAVA BANKA dioničko društvo u stečaju, OIB 07492912398</item>
    </izvorni_sadrzaj>
    <derivirana_varijabla naziv="DomainObject.Predmet.StrankaListFormatedOIB_1">
      <item>FINA Regionalni centar Zagreb, OIB 85821130368</item>
      <item>NAVA BANKA dioničko društvo u stečaju, OIB 07492912398</item>
    </derivirana_varijabla>
  </DomainObject.Predmet.StrankaListFormatedOIB>
  <DomainObject.Predmet.StrankaListFormatedWithAdress>
    <izvorni_sadrzaj>
      <item>FINA Regionalni centar Zagreb, Trg svibanjskih žrtava 1995. br.1, 10000 Zagreb</item>
      <item>NAVA BANKA dioničko društvo u stečaju, Tratinska 27, 10000 Zagreb</item>
    </izvorni_sadrzaj>
    <derivirana_varijabla naziv="DomainObject.Predmet.StrankaListFormatedWithAdress_1">
      <item>FINA Regionalni centar Zagreb, Trg svibanjskih žrtava 1995. br.1, 10000 Zagreb</item>
      <item>NAVA BANKA dioničko društvo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NAVA BANKA dioničko društvo u stečaju, OIB 07492912398, Tratinska 27, 10000 Zagreb</item>
    </izvorni_sadrzaj>
    <derivirana_varijabla naziv="DomainObject.Predmet.StrankaListFormatedWithAdressOIB_1">
      <item>FINA Regionalni centar Zagreb, OIB 85821130368, Trg svibanjskih žrtava 1995. br.1, 10000 Zagreb</item>
      <item>NAVA BANKA dioničko društvo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NAVA BANKA dioničko društvo u stečaju</item>
    </izvorni_sadrzaj>
    <derivirana_varijabla naziv="DomainObject.Predmet.StrankaListNazivFormated_1">
      <item>FINA Regionalni centar Zagreb</item>
      <item>NAVA BANKA dioničko društvo u stečaju</item>
    </derivirana_varijabla>
  </DomainObject.Predmet.StrankaListNazivFormated>
  <DomainObject.Predmet.StrankaListNazivFormatedOIB>
    <izvorni_sadrzaj>
      <item>FINA Regionalni centar Zagreb, OIB 85821130368</item>
      <item>NAVA BANKA dioničko društvo u stečaju, OIB 07492912398</item>
    </izvorni_sadrzaj>
    <derivirana_varijabla naziv="DomainObject.Predmet.StrankaListNazivFormatedOIB_1">
      <item>FINA Regionalni centar Zagreb, OIB 85821130368</item>
      <item>NAVA BANKA dioničko društvo u stečaju, OIB 07492912398</item>
    </derivirana_varijabla>
  </DomainObject.Predmet.StrankaListNazivFormatedOIB>
  <DomainObject.Predmet.ProtuStrankaListFormated>
    <izvorni_sadrzaj>
      <item>KoJI savjetovanje d.o.o. zastupanog po punomoćniku Sandro Lugar</item>
    </izvorni_sadrzaj>
    <derivirana_varijabla naziv="DomainObject.Predmet.ProtuStrankaListFormated_1">
      <item>KoJI savjetovanje d.o.o. zastupanog po punomoćniku Sandro Lugar</item>
    </derivirana_varijabla>
  </DomainObject.Predmet.ProtuStrankaListFormated>
  <DomainObject.Predmet.ProtuStrankaListFormatedOIB>
    <izvorni_sadrzaj>
      <item>KoJI savjetovanje d.o.o., OIB 13266685485 zastupanog po punomoćniku Sandro Lugar</item>
    </izvorni_sadrzaj>
    <derivirana_varijabla naziv="DomainObject.Predmet.ProtuStrankaListFormatedOIB_1">
      <item>KoJI savjetovanje d.o.o., OIB 13266685485 zastupanog po punomoćniku Sandro Lugar</item>
    </derivirana_varijabla>
  </DomainObject.Predmet.ProtuStrankaListFormatedOIB>
  <DomainObject.Predmet.ProtuStrankaListFormatedWithAdress>
    <izvorni_sadrzaj>
      <item>KoJI savjetovanje d.o.o., Babonićeva 95, 10000 Zagreb zastupanog po punomoćniku Sandro Lugar</item>
    </izvorni_sadrzaj>
    <derivirana_varijabla naziv="DomainObject.Predmet.ProtuStrankaListFormatedWithAdress_1">
      <item>KoJI savjetovanje d.o.o., Babonićeva 95, 10000 Zagreb zastupanog po punomoćniku Sandro Lugar</item>
    </derivirana_varijabla>
  </DomainObject.Predmet.ProtuStrankaListFormatedWithAdress>
  <DomainObject.Predmet.ProtuStrankaListFormatedWithAdressOIB>
    <izvorni_sadrzaj>
      <item>KoJI savjetovanje d.o.o., OIB 13266685485, Babonićeva 95, 10000 Zagreb zastupanog po punomoćniku Sandro Lugar</item>
    </izvorni_sadrzaj>
    <derivirana_varijabla naziv="DomainObject.Predmet.ProtuStrankaListFormatedWithAdressOIB_1">
      <item>KoJI savjetovanje d.o.o., OIB 13266685485, Babonićeva 95, 10000 Zagreb zastupanog po punomoćniku Sandro Lugar</item>
    </derivirana_varijabla>
  </DomainObject.Predmet.ProtuStrankaListFormatedWithAdressOIB>
  <DomainObject.Predmet.ProtuStrankaListNazivFormated>
    <izvorni_sadrzaj>
      <item>KoJI savjetovanje d.o.o.</item>
    </izvorni_sadrzaj>
    <derivirana_varijabla naziv="DomainObject.Predmet.ProtuStrankaListNazivFormated_1">
      <item>KoJI savjetovanje d.o.o.</item>
    </derivirana_varijabla>
  </DomainObject.Predmet.ProtuStrankaListNazivFormated>
  <DomainObject.Predmet.ProtuStrankaListNazivFormatedOIB>
    <izvorni_sadrzaj>
      <item>KoJI savjetovanje d.o.o., OIB 13266685485</item>
    </izvorni_sadrzaj>
    <derivirana_varijabla naziv="DomainObject.Predmet.ProtuStrankaListNazivFormatedOIB_1">
      <item>KoJI savjetovanje d.o.o., OIB 13266685485</item>
    </derivirana_varijabla>
  </DomainObject.Predmet.ProtuStrankaListNazivFormatedOIB>
  <DomainObject.Predmet.OstaliListFormated>
    <izvorni_sadrzaj>
      <item>Sandro Lugar punomoćnik sudionika u postupku KoJI savjetovanje d.o.o.</item>
    </izvorni_sadrzaj>
    <derivirana_varijabla naziv="DomainObject.Predmet.OstaliListFormated_1">
      <item>Sandro Lugar punomoćnik sudionika u postupku KoJI savjetovanje d.o.o.</item>
    </derivirana_varijabla>
  </DomainObject.Predmet.OstaliListFormated>
  <DomainObject.Predmet.OstaliListFormatedOIB>
    <izvorni_sadrzaj>
      <item>Sandro Lugar, OIB 35140878685 punomoćnik sudionika u postupku KoJI savjetovanje d.o.o.</item>
    </izvorni_sadrzaj>
    <derivirana_varijabla naziv="DomainObject.Predmet.OstaliListFormatedOIB_1">
      <item>Sandro Lugar, OIB 35140878685 punomoćnik sudionika u postupku KoJI savjetovanje d.o.o.</item>
    </derivirana_varijabla>
  </DomainObject.Predmet.OstaliListFormatedOIB>
  <DomainObject.Predmet.OstaliListFormatedWithAdress>
    <izvorni_sadrzaj>
      <item>Sandro Lugar, Velikopoljska Ulica 12b, 10010 Veliko Polje punomoćnik sudionika u postupku KoJI savjetovanje d.o.o.</item>
    </izvorni_sadrzaj>
    <derivirana_varijabla naziv="DomainObject.Predmet.OstaliListFormatedWithAdress_1">
      <item>Sandro Lugar, Velikopoljska Ulica 12b, 10010 Veliko Polje punomoćnik sudionika u postupku KoJI savjetovanje d.o.o.</item>
    </derivirana_varijabla>
  </DomainObject.Predmet.OstaliListFormatedWithAdress>
  <DomainObject.Predmet.OstaliListFormatedWithAdressOIB>
    <izvorni_sadrzaj>
      <item>Sandro Lugar, OIB 35140878685, Velikopoljska Ulica 12b, 10010 Veliko Polje punomoćnik sudionika u postupku KoJI savjetovanje d.o.o.</item>
    </izvorni_sadrzaj>
    <derivirana_varijabla naziv="DomainObject.Predmet.OstaliListFormatedWithAdressOIB_1">
      <item>Sandro Lugar, OIB 35140878685, Velikopoljska Ulica 12b, 10010 Veliko Polje punomoćnik sudionika u postupku KoJI savjetovanje d.o.o.</item>
    </derivirana_varijabla>
  </DomainObject.Predmet.OstaliListFormatedWithAdressOIB>
  <DomainObject.Predmet.OstaliListNazivFormated>
    <izvorni_sadrzaj>
      <item>Sandro Lugar</item>
    </izvorni_sadrzaj>
    <derivirana_varijabla naziv="DomainObject.Predmet.OstaliListNazivFormated_1">
      <item>Sandro Lugar</item>
    </derivirana_varijabla>
  </DomainObject.Predmet.OstaliListNazivFormated>
  <DomainObject.Predmet.OstaliListNazivFormatedOIB>
    <izvorni_sadrzaj>
      <item>Sandro Lugar, OIB 35140878685</item>
    </izvorni_sadrzaj>
    <derivirana_varijabla naziv="DomainObject.Predmet.OstaliListNazivFormatedOIB_1">
      <item>Sandro Lugar, OIB 35140878685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St-3996/2016-31</izvorni_sadrzaj>
    <derivirana_varijabla naziv="DomainObject.PoslovniBrojDokumenta_1">St-3996/2016-31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KoJI savjetovanje d.o.o.</izvorni_sadrzaj>
    <derivirana_varijabla naziv="DomainObject.Predmet.ProtustrankaIDrugi_1">KoJI savjetovanje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KoJI savjetovanje d.o.o., OIB 13266685485, Babonićeva 95, 10000 Zagreb</izvorni_sadrzaj>
    <derivirana_varijabla naziv="DomainObject.Predmet.ProtustrankaIDrugiAdressOIB_1">KoJI savjetovanje d.o.o., OIB 13266685485, Babonićeva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KoJI savjetovanje d.o.o.</item>
      <item>FINA Regionalni centar Zagreb</item>
      <item>Sandro Lugar</item>
      <item>NAVA BANKA dioničko društvo u stečaju</item>
    </izvorni_sadrzaj>
    <derivirana_varijabla naziv="DomainObject.Predmet.SudioniciListNaziv_1">
      <item>KoJI savjetovanje d.o.o.</item>
      <item>FINA Regionalni centar Zagreb</item>
      <item>Sandro Lugar</item>
      <item>NAVA BANKA dioničko društvo u stečaju</item>
    </derivirana_varijabla>
  </DomainObject.Predmet.SudioniciListNaziv>
  <DomainObject.Predmet.SudioniciListAdressOIB>
    <izvorni_sadrzaj>
      <item>KoJI savjetovanje d.o.o., OIB 13266685485, Babonićeva 95,10000 Zagreb</item>
      <item>FINA Regionalni centar Zagreb, OIB 85821130368, Trg svibanjskih žrtava 1995. br.1,10000 Zagreb</item>
      <item>Sandro Lugar, OIB 35140878685, Velikopoljska Ulica 12b,10010 Veliko Polje</item>
      <item>NAVA BANKA dioničko društvo u stečaju, OIB 07492912398, Tratinska 27,10000 Zagreb</item>
    </izvorni_sadrzaj>
    <derivirana_varijabla naziv="DomainObject.Predmet.SudioniciListAdressOIB_1">
      <item>KoJI savjetovanje d.o.o., OIB 13266685485, Babonićeva 95,10000 Zagreb</item>
      <item>FINA Regionalni centar Zagreb, OIB 85821130368, Trg svibanjskih žrtava 1995. br.1,10000 Zagreb</item>
      <item>Sandro Lugar, OIB 35140878685, Velikopoljska Ulica 12b,10010 Veliko Polje</item>
      <item>NAVA BANKA dioničko društvo u stečaju, OIB 07492912398,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13266685485</item>
      <item>, OIB 85821130368</item>
      <item>, OIB 35140878685</item>
      <item>, OIB 07492912398</item>
    </izvorni_sadrzaj>
    <derivirana_varijabla naziv="DomainObject.Predmet.SudioniciListNazivOIB_1">
      <item>, OIB 13266685485</item>
      <item>, OIB 85821130368</item>
      <item>, OIB 35140878685</item>
      <item>, OIB 07492912398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St-3996/2016-29</izvorni_sadrzaj>
    <derivirana_varijabla naziv="DomainObject.PredzadnjaOdlukaIzPredmeta.Oznaka_1">St-3996/2016-29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1023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2019-02-07T14:00:00Z</dcterms:created>
  <dc:creator>MK</dc:creator>
  <cp:lastModifiedBy>Kristina Švajger</cp:lastModifiedBy>
  <cp:lastPrinted>2019-02-08T07:45:00Z</cp:lastPrinted>
  <dcterms:modified xmlns:xsi="http://www.w3.org/2001/XMLSchema-instance" xsi:type="dcterms:W3CDTF">2019-02-08T07:45:00Z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St-3996/2016-31 / Odluka - Rješenje - ispravak rješenja (Rj._o_ispravku_rj._o_utvrđenim_tražbinama,_7._2._19..docx)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