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c01152d" w14:textId="c01152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  </w:t>
      </w:r>
      <w:r w:rsidRPr="00435B5D" w:rsidR="00E370FF">
        <w:t>4 St-</w:t>
      </w:r>
      <w:r w:rsidR="00484DE4">
        <w:t>606/2019-28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70549C" w:rsidR="00484DE4">
        <w:t>EFFERTUS EKO j.d.o.o.,Velika Gorica, Brinjska 1, OIB 10849168655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>1</w:t>
      </w:r>
      <w:r w:rsidR="001707FC">
        <w:t>9</w:t>
      </w:r>
      <w:r>
        <w:t xml:space="preserve">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927946" w:rsidR="00991208" w:rsidP="00991208" w:rsidRDefault="00991208">
      <w:pPr>
        <w:ind w:firstLine="720"/>
        <w:jc w:val="both"/>
      </w:pPr>
    </w:p>
    <w:p w:rsidRPr="00C55C35" w:rsidR="00484DE4" w:rsidP="00484DE4" w:rsidRDefault="00484DE4">
      <w:pPr>
        <w:ind w:firstLine="720"/>
        <w:jc w:val="both"/>
      </w:pPr>
    </w:p>
    <w:p w:rsidRPr="00C55C35" w:rsidR="00484DE4" w:rsidP="00484DE4" w:rsidRDefault="00484DE4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70549C">
        <w:t>EFFERTUS EKO j.d.o.o.,Velika Gorica, Brinjska 1, OIB 10849168655</w:t>
      </w:r>
      <w:r w:rsidRPr="00C55C35">
        <w:t xml:space="preserve">, koja bi ušla u stečajnu masu, nije dovoljna ni za namirenje troškova postupka.  </w:t>
      </w:r>
    </w:p>
    <w:p w:rsidRPr="00C55C35" w:rsidR="00484DE4" w:rsidP="00484DE4" w:rsidRDefault="00484DE4">
      <w:pPr>
        <w:ind w:left="75"/>
        <w:jc w:val="both"/>
      </w:pPr>
      <w:r w:rsidRPr="00C55C35">
        <w:t xml:space="preserve"> </w:t>
      </w:r>
    </w:p>
    <w:p w:rsidRPr="00C55C35" w:rsidR="00484DE4" w:rsidP="00484DE4" w:rsidRDefault="00484DE4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60619</w:t>
      </w:r>
      <w:r w:rsidRPr="00C55C35">
        <w:t xml:space="preserve">, predujme iznos od </w:t>
      </w:r>
      <w:r>
        <w:t>21.700,00</w:t>
      </w:r>
      <w:r w:rsidRPr="00C55C35">
        <w:t xml:space="preserve"> kn za namirenje troškova prethodnog i otvorenoga stečajnog postupka. </w:t>
      </w:r>
    </w:p>
    <w:p w:rsidRPr="00C55C35" w:rsidR="00484DE4" w:rsidP="00484DE4" w:rsidRDefault="00484DE4">
      <w:pPr>
        <w:jc w:val="both"/>
      </w:pPr>
    </w:p>
    <w:p w:rsidRPr="00C55C35" w:rsidR="00484DE4" w:rsidP="00484DE4" w:rsidRDefault="00484DE4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484DE4" w:rsidP="00484DE4" w:rsidRDefault="00484DE4">
      <w:pPr>
        <w:jc w:val="both"/>
      </w:pPr>
    </w:p>
    <w:p w:rsidRPr="00C55C35" w:rsidR="00484DE4" w:rsidP="00484DE4" w:rsidRDefault="00484DE4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="00495385" w:rsidP="00DA2EAC" w:rsidRDefault="00495385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B80FD8">
        <w:t>7. ožujka</w:t>
      </w:r>
      <w:r w:rsidR="00273516">
        <w:t xml:space="preserve"> 2019.</w:t>
      </w:r>
      <w:r>
        <w:t xml:space="preserve"> prijedlog za otvaranje stečajnog postupka nad dužnikom </w:t>
      </w:r>
      <w:r w:rsidRPr="0070549C" w:rsidR="00B80FD8">
        <w:t>EFFERTUS EKO j.d.o.o.,Velika Gorica, Brinjska 1, OIB 10849168655</w:t>
      </w:r>
      <w:r>
        <w:t xml:space="preserve">.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B80FD8">
        <w:t>5. ožujka</w:t>
      </w:r>
      <w:r w:rsidR="00273516">
        <w:t xml:space="preserve"> 2019.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B80FD8">
        <w:t>48.568,96</w:t>
      </w:r>
      <w:r w:rsidR="00A72BEE">
        <w:t xml:space="preserve"> kn, te da dužnik ima </w:t>
      </w:r>
      <w:r w:rsidR="00273516">
        <w:t>jednog zaposlenog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t>Rješenjem ovog suda posl.br. 4 St-</w:t>
      </w:r>
      <w:r w:rsidR="00B80FD8">
        <w:t>606</w:t>
      </w:r>
      <w:r w:rsidR="00273516">
        <w:t>/2019-</w:t>
      </w:r>
      <w:r w:rsidR="00EE0F56">
        <w:t>3</w:t>
      </w:r>
      <w:r>
        <w:t xml:space="preserve"> od </w:t>
      </w:r>
      <w:r w:rsidR="00273516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EE0F56">
        <w:t>cima</w:t>
      </w:r>
      <w:r>
        <w:t xml:space="preserve"> od </w:t>
      </w:r>
      <w:r w:rsidR="00273516">
        <w:t>10. lipnja 2019</w:t>
      </w:r>
      <w:r w:rsidR="008F3D3E">
        <w:t xml:space="preserve">. </w:t>
      </w:r>
      <w:r w:rsidR="00EE0F56">
        <w:t xml:space="preserve">i </w:t>
      </w:r>
      <w:r w:rsidR="00B80FD8">
        <w:t>22</w:t>
      </w:r>
      <w:r w:rsidR="00EE0F56">
        <w:t xml:space="preserve">. srpnja 2019.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EE0F56">
        <w:t>2</w:t>
      </w:r>
      <w:r w:rsidR="00273516">
        <w:t>. srpnja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273516">
        <w:t>1</w:t>
      </w:r>
      <w:r w:rsidR="00EE0F56">
        <w:t>9</w:t>
      </w:r>
      <w:r w:rsidR="00273516">
        <w:t>. rujna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273516">
        <w:t>3. lipnja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EE0F56">
        <w:t>2</w:t>
      </w:r>
      <w:r w:rsidR="00273516">
        <w:t>. srpnja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A72BEE" w:rsidP="00392EE6" w:rsidRDefault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73516">
        <w:t>1</w:t>
      </w:r>
      <w:r w:rsidR="00EE0F56">
        <w:t>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EE0F56">
        <w:t>Uvidom u</w:t>
      </w:r>
      <w:r w:rsidRPr="00A44D76" w:rsidR="00EE0F56">
        <w:t xml:space="preserve"> obavijest Ministarstva mora, prometa i infrastrukture od </w:t>
      </w:r>
      <w:r w:rsidR="00EE0F56">
        <w:t>5. srpnja 2019.</w:t>
      </w:r>
      <w:r w:rsidRPr="00A44D76" w:rsidR="00EE0F56">
        <w:t xml:space="preserve"> (list </w:t>
      </w:r>
      <w:r w:rsidR="00EE0F56">
        <w:t>17</w:t>
      </w:r>
      <w:r w:rsidRPr="00A44D76" w:rsidR="00EE0F56">
        <w:t xml:space="preserve"> spisa) </w:t>
      </w:r>
      <w:r w:rsidR="00EE0F56">
        <w:t>utvrđeno je</w:t>
      </w:r>
      <w:r w:rsidRPr="00A44D76" w:rsidR="00EE0F5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EE0F56">
        <w:t xml:space="preserve"> </w:t>
      </w:r>
      <w:r w:rsidR="00DD3D65">
        <w:t xml:space="preserve">Uvidom u obavijest Hrvatske agencije za civilno zrakoplovstvo od </w:t>
      </w:r>
      <w:r w:rsidR="00EE0F56">
        <w:t>5</w:t>
      </w:r>
      <w:r w:rsidR="00273516">
        <w:t>. srpnja 2019</w:t>
      </w:r>
      <w:r w:rsidR="00DD3D65">
        <w:t xml:space="preserve">. (list </w:t>
      </w:r>
      <w:r w:rsidR="00EE0F56">
        <w:t>18</w:t>
      </w:r>
      <w:r w:rsidR="00DD3D65">
        <w:t xml:space="preserve"> spisa) utvrđeno je da dužnik nije registriran kao vlasnik zrakoplova.</w:t>
      </w:r>
      <w:r w:rsidRPr="00DD3D65" w:rsidR="00DD3D65">
        <w:t xml:space="preserve"> </w:t>
      </w:r>
      <w:r w:rsidR="00B80FD8">
        <w:t xml:space="preserve">Uvidom u uvjerenje Stanice za tehnički pregled vozila "Institut" Velika Gorica </w:t>
      </w:r>
      <w:r w:rsidRPr="003A3ECE" w:rsidR="00B80FD8">
        <w:t xml:space="preserve">od </w:t>
      </w:r>
      <w:r w:rsidR="00B80FD8">
        <w:t>5. srpnja 2019. (list 19 spisa) utvrđeno je da dužnik nije</w:t>
      </w:r>
      <w:r w:rsidRPr="008F3D3E" w:rsidR="00B80FD8">
        <w:t xml:space="preserve"> </w:t>
      </w:r>
      <w:r w:rsidR="00B80FD8">
        <w:t xml:space="preserve">evidentiran kao vlasnik vozila. </w:t>
      </w:r>
      <w:r w:rsidR="00DD3D65">
        <w:t>Uvidom u</w:t>
      </w:r>
      <w:r w:rsidRPr="00A44D76" w:rsidR="00DD3D65">
        <w:t xml:space="preserve"> obavijest Središnjeg klirinško depozitarnog društva d.d. od </w:t>
      </w:r>
      <w:r w:rsidR="00EE0F56">
        <w:t>8</w:t>
      </w:r>
      <w:r w:rsidR="00273516">
        <w:t>. srpnja 2019</w:t>
      </w:r>
      <w:r w:rsidR="00DD3D65">
        <w:t>.</w:t>
      </w:r>
      <w:r w:rsidRPr="00A44D76" w:rsidR="00DD3D65">
        <w:t xml:space="preserve"> (list </w:t>
      </w:r>
      <w:r w:rsidR="00B80FD8">
        <w:t>20</w:t>
      </w:r>
      <w:r w:rsidR="00DD3D65">
        <w:t xml:space="preserve"> </w:t>
      </w:r>
      <w:r w:rsidRPr="00A44D76" w:rsidR="00DD3D65">
        <w:t xml:space="preserve">spisa) </w:t>
      </w:r>
      <w:r w:rsidR="00DD3D65">
        <w:t>utvrđeno je</w:t>
      </w:r>
      <w:r w:rsidRPr="00A44D76" w:rsidR="00DD3D65">
        <w:t xml:space="preserve"> da u sustavu SKDD d.d. ne postoji račun nematerijaliziranih vrijednosnih papira dužnika.</w:t>
      </w:r>
      <w:r w:rsidRPr="00DD3D65" w:rsidR="00DD3D65">
        <w:t xml:space="preserve"> </w:t>
      </w:r>
      <w:r w:rsidR="003F566F">
        <w:t xml:space="preserve">Uvidom u uvjerenje Državne geodetske uprave od </w:t>
      </w:r>
      <w:r w:rsidR="00EE0F56">
        <w:t>9</w:t>
      </w:r>
      <w:r w:rsidR="00273516">
        <w:t>. srpnja 2019</w:t>
      </w:r>
      <w:r w:rsidR="003F566F">
        <w:t xml:space="preserve">. </w:t>
      </w:r>
      <w:r w:rsidR="00DD3D65">
        <w:t xml:space="preserve">(list </w:t>
      </w:r>
      <w:r w:rsidR="002C0D6A">
        <w:t>2</w:t>
      </w:r>
      <w:r w:rsidR="00B80FD8">
        <w:t>5</w:t>
      </w:r>
      <w:r w:rsidR="00DD3D65">
        <w:t xml:space="preserve"> spisa) </w:t>
      </w:r>
      <w:r w:rsidR="003F566F">
        <w:t>utvrđeno je da dužnik nije upisan u katastarski operat.</w:t>
      </w:r>
    </w:p>
    <w:p w:rsidR="00A72BEE" w:rsidP="003C4E43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B80FD8">
        <w:t>8</w:t>
      </w:r>
      <w:r w:rsidR="00273516">
        <w:t>. srpnja 2019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</w:t>
      </w:r>
      <w:r w:rsidR="00B80FD8">
        <w:t>22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EE0F56">
        <w:t>2</w:t>
      </w:r>
      <w:r w:rsidR="00B80FD8">
        <w:t xml:space="preserve">44 </w:t>
      </w:r>
      <w:r w:rsidR="00D96100">
        <w:t>dana</w:t>
      </w:r>
      <w:r w:rsidR="008F1901">
        <w:t xml:space="preserve">, time da nepodmirene obveze na dan izdavanja potvrde iznose </w:t>
      </w:r>
      <w:r w:rsidR="00B80FD8">
        <w:t>48.246,66</w:t>
      </w:r>
      <w:r w:rsidR="008F1901">
        <w:t xml:space="preserve"> kn</w:t>
      </w:r>
      <w:r w:rsidR="000B3AD9">
        <w:t>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B80FD8">
        <w:t>8</w:t>
      </w:r>
      <w:r w:rsidR="00273516">
        <w:t>. srpnja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Pr="00435B5D" w:rsidR="00A05832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7A4FE5" w:rsidP="007A4F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Pr="00FC58EA" w:rsidR="007A4FE5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Pr="00FC58EA" w:rsidR="007A4FE5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Pr="00FC58EA" w:rsidR="007A4FE5">
        <w:t>trošak otvaranja, vođenja i zatvaranja žiro računa u iznosu od 350,00 kn.</w:t>
      </w:r>
    </w:p>
    <w:p w:rsidRPr="00435B5D" w:rsidR="0019546C" w:rsidP="007A4FE5" w:rsidRDefault="0019546C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EE0F56">
        <w:t>19. rujna 2019</w:t>
      </w:r>
      <w:r w:rsidR="002C0D6A">
        <w:t>.</w:t>
      </w:r>
    </w:p>
    <w:p w:rsidRPr="00435B5D" w:rsidR="00367C05" w:rsidP="002C5A29" w:rsidRDefault="00367C05">
      <w:pPr>
        <w:jc w:val="both"/>
      </w:pP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0B0BA1" w:rsidP="00CC2F97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812850" w:rsidP="00CC2F97" w:rsidRDefault="00812850">
      <w:pPr>
        <w:jc w:val="both"/>
      </w:pP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7A4FE5">
        <w:t>Renata Klokočki</w:t>
      </w:r>
    </w:p>
    <w:p w:rsidR="008F3D3E" w:rsidP="00973C31" w:rsidRDefault="008F3D3E">
      <w:pPr>
        <w:tabs>
          <w:tab w:val="left" w:pos="6900"/>
        </w:tabs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B80FD8" w:rsidP="00973C31" w:rsidRDefault="00273516">
      <w:pPr>
        <w:tabs>
          <w:tab w:val="left" w:pos="6900"/>
        </w:tabs>
      </w:pPr>
      <w:r>
        <w:t xml:space="preserve">1. </w:t>
      </w:r>
      <w:r w:rsidRPr="0070549C" w:rsidR="00B80FD8">
        <w:t>EFFERTUS EKO j.d.o.o.,Velika Gorica, Brinjska 1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B80FD8">
        <w:t>Siniša Miklaužić, Velika Gorica, Brinjska 1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E79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3C4E43">
      <w:t>4 St-</w:t>
    </w:r>
    <w:r w:rsidR="00484DE4">
      <w:t>606</w:t>
    </w:r>
    <w:r w:rsidR="001707FC">
      <w:t>/2019-</w:t>
    </w:r>
    <w:r w:rsidR="00484DE4">
      <w:t>28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07FC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E3599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84DE4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1D5A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80FD8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3E79"/>
    <w:rsid w:val="00EA5002"/>
    <w:rsid w:val="00EB661D"/>
    <w:rsid w:val="00EB78A0"/>
    <w:rsid w:val="00EC6066"/>
    <w:rsid w:val="00EE0F5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3E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3E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3E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3E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3E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St-606/2019</izvorni_sadrzaj>
    <derivirana_varijabla naziv="DomainObject.Predmet.OznakaBroj_1">St-606/2019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EFFERTUS EKO j.d.o.o. za poljoprivredu i trgovinu</izvorni_sadrzaj>
    <derivirana_varijabla naziv="DomainObject.Predmet.ProtustrankaFormated_1">  EFFERTUS EKO j.d.o.o. za poljoprivredu i trgovinu</derivirana_varijabla>
  </DomainObject.Predmet.ProtustrankaFormated>
  <DomainObject.Predmet.ProtustrankaFormatedOIB>
    <izvorni_sadrzaj>  EFFERTUS EKO j.d.o.o. za poljoprivredu i trgovinu, OIB 10849168655</izvorni_sadrzaj>
    <derivirana_varijabla naziv="DomainObject.Predmet.ProtustrankaFormatedOIB_1">  EFFERTUS EKO j.d.o.o. za poljoprivredu i trgovinu, OIB 10849168655</derivirana_varijabla>
  </DomainObject.Predmet.ProtustrankaFormatedOIB>
  <DomainObject.Predmet.ProtustrankaFormatedWithAdress>
    <izvorni_sadrzaj> EFFERTUS EKO j.d.o.o. za poljoprivredu i trgovinu, Brinjska 1, 10410 Velika Gorica</izvorni_sadrzaj>
    <derivirana_varijabla naziv="DomainObject.Predmet.ProtustrankaFormatedWithAdress_1"> EFFERTUS EKO j.d.o.o. za poljoprivredu i trgovinu, Brinjska 1, 10410 Velika Gorica</derivirana_varijabla>
  </DomainObject.Predmet.ProtustrankaFormatedWithAdress>
  <DomainObject.Predmet.ProtustrankaFormatedWithAdressOIB>
    <izvorni_sadrzaj> EFFERTUS EKO j.d.o.o. za poljoprivredu i trgovinu, OIB 10849168655, Brinjska 1, 10410 Velika Gorica</izvorni_sadrzaj>
    <derivirana_varijabla naziv="DomainObject.Predmet.ProtustrankaFormatedWithAdressOIB_1"> EFFERTUS EKO j.d.o.o. za poljoprivredu i trgovinu, OIB 10849168655, Brinjska 1, 10410 Velika Gorica</derivirana_varijabla>
  </DomainObject.Predmet.ProtustrankaFormatedWithAdressOIB>
  <DomainObject.Predmet.ProtustrankaWithAdress>
    <izvorni_sadrzaj>EFFERTUS EKO j.d.o.o. za poljoprivredu i trgovinu Brinjska 1, 10410 Velika Gorica</izvorni_sadrzaj>
    <derivirana_varijabla naziv="DomainObject.Predmet.ProtustrankaWithAdress_1">EFFERTUS EKO j.d.o.o. za poljoprivredu i trgovinu Brinjska 1, 10410 Velika Gorica</derivirana_varijabla>
  </DomainObject.Predmet.ProtustrankaWithAdress>
  <DomainObject.Predmet.ProtustrankaWithAdressOIB>
    <izvorni_sadrzaj>EFFERTUS EKO j.d.o.o. za poljoprivredu i trgovinu, OIB 10849168655, Brinjska 1, 10410 Velika Gorica</izvorni_sadrzaj>
    <derivirana_varijabla naziv="DomainObject.Predmet.ProtustrankaWithAdressOIB_1">EFFERTUS EKO j.d.o.o. za poljoprivredu i trgovinu, OIB 10849168655, Brinjska 1, 10410 Velika Gorica</derivirana_varijabla>
  </DomainObject.Predmet.ProtustrankaWithAdressOIB>
  <DomainObject.Predmet.ProtustrankaNazivFormated>
    <izvorni_sadrzaj>EFFERTUS EKO j.d.o.o. za poljoprivredu i trgovinu</izvorni_sadrzaj>
    <derivirana_varijabla naziv="DomainObject.Predmet.ProtustrankaNazivFormated_1">EFFERTUS EKO j.d.o.o. za poljoprivredu i trgovinu</derivirana_varijabla>
  </DomainObject.Predmet.ProtustrankaNazivFormated>
  <DomainObject.Predmet.ProtustrankaNazivFormatedOIB>
    <izvorni_sadrzaj>EFFERTUS EKO j.d.o.o. za poljoprivredu i trgovinu, OIB 10849168655</izvorni_sadrzaj>
    <derivirana_varijabla naziv="DomainObject.Predmet.ProtustrankaNazivFormatedOIB_1">EFFERTUS EKO j.d.o.o. za poljoprivredu i trgovinu, OIB 10849168655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EFFERTUS EKO j.d.o.o. za poljoprivredu i trgovinu</item>
    </izvorni_sadrzaj>
    <derivirana_varijabla naziv="DomainObject.Predmet.ProtuStrankaListFormated_1">
      <item>EFFERTUS EKO j.d.o.o. za poljoprivredu i trgovinu</item>
    </derivirana_varijabla>
  </DomainObject.Predmet.ProtuStrankaListFormated>
  <DomainObject.Predmet.ProtuStrankaListFormatedOIB>
    <izvorni_sadrzaj>
      <item>EFFERTUS EKO j.d.o.o. za poljoprivredu i trgovinu, OIB 10849168655</item>
    </izvorni_sadrzaj>
    <derivirana_varijabla naziv="DomainObject.Predmet.ProtuStrankaListFormatedOIB_1">
      <item>EFFERTUS EKO j.d.o.o. za poljoprivredu i trgovinu, OIB 10849168655</item>
    </derivirana_varijabla>
  </DomainObject.Predmet.ProtuStrankaListFormatedOIB>
  <DomainObject.Predmet.ProtuStrankaListFormatedWithAdress>
    <izvorni_sadrzaj>
      <item>EFFERTUS EKO j.d.o.o. za poljoprivredu i trgovinu, Brinjska 1, 10410 Velika Gorica</item>
    </izvorni_sadrzaj>
    <derivirana_varijabla naziv="DomainObject.Predmet.ProtuStrankaListFormatedWithAdress_1">
      <item>EFFERTUS EKO j.d.o.o. za poljoprivredu i trgovinu, Brinjska 1, 10410 Velika Gorica</item>
    </derivirana_varijabla>
  </DomainObject.Predmet.ProtuStrankaListFormatedWithAdress>
  <DomainObject.Predmet.ProtuStrankaListFormatedWithAdressOIB>
    <izvorni_sadrzaj>
      <item>EFFERTUS EKO j.d.o.o. za poljoprivredu i trgovinu, OIB 10849168655, Brinjska 1, 10410 Velika Gorica</item>
    </izvorni_sadrzaj>
    <derivirana_varijabla naziv="DomainObject.Predmet.ProtuStrankaListFormatedWithAdressOIB_1">
      <item>EFFERTUS EKO j.d.o.o. za poljoprivredu i trgovinu, OIB 10849168655, Brinjska 1, 10410 Velika Gorica</item>
    </derivirana_varijabla>
  </DomainObject.Predmet.ProtuStrankaListFormatedWithAdressOIB>
  <DomainObject.Predmet.ProtuStrankaListNazivFormated>
    <izvorni_sadrzaj>
      <item>EFFERTUS EKO j.d.o.o. za poljoprivredu i trgovinu</item>
    </izvorni_sadrzaj>
    <derivirana_varijabla naziv="DomainObject.Predmet.ProtuStrankaListNazivFormated_1">
      <item>EFFERTUS EKO j.d.o.o. za poljoprivredu i trgovinu</item>
    </derivirana_varijabla>
  </DomainObject.Predmet.ProtuStrankaListNazivFormated>
  <DomainObject.Predmet.ProtuStrankaListNazivFormatedOIB>
    <izvorni_sadrzaj>
      <item>EFFERTUS EKO j.d.o.o. za poljoprivredu i trgovinu, OIB 10849168655</item>
    </izvorni_sadrzaj>
    <derivirana_varijabla naziv="DomainObject.Predmet.ProtuStrankaListNazivFormatedOIB_1">
      <item>EFFERTUS EKO j.d.o.o. za poljoprivredu i trgovinu, OIB 10849168655</item>
    </derivirana_varijabla>
  </DomainObject.Predmet.ProtuStrankaListNazivFormatedOIB>
  <DomainObject.Predmet.OstaliListFormated>
    <izvorni_sadrzaj>
      <item>Siniša Miklaužić</item>
    </izvorni_sadrzaj>
    <derivirana_varijabla naziv="DomainObject.Predmet.OstaliListFormated_1">
      <item>Siniša Miklaužić</item>
    </derivirana_varijabla>
  </DomainObject.Predmet.OstaliListFormated>
  <DomainObject.Predmet.OstaliListFormatedOIB>
    <izvorni_sadrzaj>
      <item>Siniša Miklaužić, OIB 14435475491</item>
    </izvorni_sadrzaj>
    <derivirana_varijabla naziv="DomainObject.Predmet.OstaliListFormatedOIB_1">
      <item>Siniša Miklaužić, OIB 14435475491</item>
    </derivirana_varijabla>
  </DomainObject.Predmet.OstaliListFormatedOIB>
  <DomainObject.Predmet.OstaliListFormatedWithAdress>
    <izvorni_sadrzaj>
      <item>Siniša Miklaužić, Brinjska Ulica 1, 10410 Velika Gorica</item>
    </izvorni_sadrzaj>
    <derivirana_varijabla naziv="DomainObject.Predmet.OstaliListFormatedWithAdress_1">
      <item>Siniša Miklaužić, Brinjska Ulica 1, 10410 Velika Gorica</item>
    </derivirana_varijabla>
  </DomainObject.Predmet.OstaliListFormatedWithAdress>
  <DomainObject.Predmet.OstaliListFormatedWithAdressOIB>
    <izvorni_sadrzaj>
      <item>Siniša Miklaužić, OIB 14435475491, Brinjska Ulica 1, 10410 Velika Gorica</item>
    </izvorni_sadrzaj>
    <derivirana_varijabla naziv="DomainObject.Predmet.OstaliListFormatedWithAdressOIB_1">
      <item>Siniša Miklaužić, OIB 14435475491, Brinjska Ulica 1, 10410 Velika Gorica</item>
    </derivirana_varijabla>
  </DomainObject.Predmet.OstaliListFormatedWithAdressOIB>
  <DomainObject.Predmet.OstaliListNazivFormated>
    <izvorni_sadrzaj>
      <item>Siniša Miklaužić</item>
    </izvorni_sadrzaj>
    <derivirana_varijabla naziv="DomainObject.Predmet.OstaliListNazivFormated_1">
      <item>Siniša Miklaužić</item>
    </derivirana_varijabla>
  </DomainObject.Predmet.OstaliListNazivFormated>
  <DomainObject.Predmet.OstaliListNazivFormatedOIB>
    <izvorni_sadrzaj>
      <item>Siniša Miklaužić, OIB 14435475491</item>
    </izvorni_sadrzaj>
    <derivirana_varijabla naziv="DomainObject.Predmet.OstaliListNazivFormatedOIB_1">
      <item>Siniša Miklaužić, OIB 14435475491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EFFERTUS EKO j.d.o.o. za poljoprivredu i trgovinu</izvorni_sadrzaj>
    <derivirana_varijabla naziv="DomainObject.Predmet.ProtustrankaIDrugi_1">EFFERTUS EKO j.d.o.o. za poljoprivredu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EFFERTUS EKO j.d.o.o. za poljoprivredu i trgovinu, OIB 10849168655, Brinjska 1, 10410 Velika Gorica</izvorni_sadrzaj>
    <derivirana_varijabla naziv="DomainObject.Predmet.ProtustrankaIDrugiAdressOIB_1">EFFERTUS EKO j.d.o.o. za poljoprivredu i trgovinu, OIB 10849168655, Brinjska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EFFERTUS EKO j.d.o.o. za poljoprivredu i trgovinu</item>
      <item>FINANCIJSKA AGENCIJA, RC Zagreb</item>
      <item>Siniša Miklaužić</item>
    </izvorni_sadrzaj>
    <derivirana_varijabla naziv="DomainObject.Predmet.SudioniciListNaziv_1">
      <item>EFFERTUS EKO j.d.o.o. za poljoprivredu i trgovinu</item>
      <item>FINANCIJSKA AGENCIJA, RC Zagreb</item>
      <item>Siniša Miklaužić</item>
    </derivirana_varijabla>
  </DomainObject.Predmet.SudioniciListNaziv>
  <DomainObject.Predmet.SudioniciListAdressOIB>
    <izvorni_sadrzaj>
      <item>EFFERTUS EKO j.d.o.o. za poljoprivredu i trgovinu, OIB 10849168655, Brinjska 1,10410 Velika Gorica</item>
      <item>FINANCIJSKA AGENCIJA, RC Zagreb, OIB 85821130368, Trg svibanjskih žrtava 1995. 1,10000 Zagreb</item>
      <item>Siniša Miklaužić, OIB 14435475491, Brinjska Ulica 1,10410 Velika Gorica</item>
    </izvorni_sadrzaj>
    <derivirana_varijabla naziv="DomainObject.Predmet.SudioniciListAdressOIB_1">
      <item>EFFERTUS EKO j.d.o.o. za poljoprivredu i trgovinu, OIB 10849168655, Brinjska 1,10410 Velika Gorica</item>
      <item>FINANCIJSKA AGENCIJA, RC Zagreb, OIB 85821130368, Trg svibanjskih žrtava 1995. 1,10000 Zagreb</item>
      <item>Siniša Miklaužić, OIB 14435475491, Brinjska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10849168655</item>
      <item>, OIB 85821130368</item>
      <item>, OIB 14435475491</item>
    </izvorni_sadrzaj>
    <derivirana_varijabla naziv="DomainObject.Predmet.SudioniciListNazivOIB_1">
      <item>, OIB 10849168655</item>
      <item>, OIB 85821130368</item>
      <item>, OIB 14435475491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St-606/2019-8</izvorni_sadrzaj>
    <derivirana_varijabla naziv="DomainObject.PredzadnjaOdlukaIzPredmeta.Oznaka_1">St-606/2019-8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1164</properties:Words>
  <properties:Characters>6368</properties:Characters>
  <properties:Lines>135</properties:Lines>
  <properties:Paragraphs>38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2019-09-19T08:14:00Z</dcterms:created>
  <dc:creator>Korisnik</dc:creator>
  <cp:lastModifiedBy>Renata Klokočki</cp:lastModifiedBy>
  <cp:lastPrinted>2019-09-19T08:12:00Z</cp:lastPrinted>
  <dcterms:modified xmlns:xsi="http://www.w3.org/2001/XMLSchema-instance" xsi:type="dcterms:W3CDTF">2019-09-19T09:14:00Z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-EFFERTUS EKO.docx)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