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f053" w14:paraId="920f05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953B9E">
        <w:t>322</w:t>
      </w:r>
      <w:r w:rsidR="00F446C5">
        <w:t>/201</w:t>
      </w:r>
      <w:r w:rsidR="00953B9E">
        <w:t>6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53B9E">
        <w:t>322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54AD1">
        <w:t>s</w:t>
      </w:r>
      <w:r w:rsidR="00A76DDF">
        <w:t>rpnja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4243C1" w:rsidR="004243C1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BB511E" w:rsidRPr="00BB511E">
        <w:t xml:space="preserve"> </w:t>
      </w:r>
      <w:r w:rsidR="004243C1">
        <w:t xml:space="preserve">FIGARO TRANSPORT d.o.o., Donji </w:t>
      </w:r>
      <w:proofErr w:type="spellStart"/>
      <w:r w:rsidR="004243C1">
        <w:t>Čemehovec</w:t>
      </w:r>
      <w:proofErr w:type="spellEnd"/>
      <w:r w:rsidR="004243C1">
        <w:t xml:space="preserve">, Željeznička 9, MBS:080729085, </w:t>
      </w:r>
      <w:r w:rsidR="004243C1" w:rsidRPr="00CA377B">
        <w:t>OIB</w:t>
      </w:r>
      <w:r w:rsidR="004243C1">
        <w:t>:14113730034.</w:t>
      </w:r>
    </w:p>
    <w:p w:rsidRDefault="002E5ABB" w:rsidP="002E5ABB" w:rsidR="002E5ABB">
      <w:pPr>
        <w:ind w:firstLine="70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B511E">
        <w:t>1</w:t>
      </w:r>
      <w:r w:rsidR="004243C1">
        <w:t>27.160,58</w:t>
      </w:r>
      <w:r w:rsidR="00E33CCC">
        <w:t xml:space="preserve"> </w:t>
      </w:r>
      <w:r w:rsidR="005D4DDE">
        <w:t>k</w:t>
      </w:r>
      <w:r w:rsidR="003538DF">
        <w:t>u</w:t>
      </w:r>
      <w:r w:rsidR="00AC4528">
        <w:t>n</w:t>
      </w:r>
      <w:r w:rsidR="002E5ABB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C79DD">
        <w:t>s</w:t>
      </w:r>
      <w:r w:rsidR="00A76DDF">
        <w:t>rpnj</w:t>
      </w:r>
      <w:r w:rsidR="00CC79DD">
        <w:t>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5398"/>
    <w:rsid w:val="00333D93"/>
    <w:rsid w:val="003522A5"/>
    <w:rsid w:val="003538DF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D0C"/>
    <w:rsid w:val="006D4F8A"/>
    <w:rsid w:val="007045E3"/>
    <w:rsid w:val="00713EEF"/>
    <w:rsid w:val="00726C38"/>
    <w:rsid w:val="00745154"/>
    <w:rsid w:val="00753134"/>
    <w:rsid w:val="0076507E"/>
    <w:rsid w:val="0077787C"/>
    <w:rsid w:val="00790494"/>
    <w:rsid w:val="00790F6F"/>
    <w:rsid w:val="007A2397"/>
    <w:rsid w:val="007B11C5"/>
    <w:rsid w:val="007B1512"/>
    <w:rsid w:val="007B5AFD"/>
    <w:rsid w:val="007B7F75"/>
    <w:rsid w:val="007C6091"/>
    <w:rsid w:val="007D2614"/>
    <w:rsid w:val="007D5A5D"/>
    <w:rsid w:val="007F54AF"/>
    <w:rsid w:val="00803C0C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F2CFB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B511E"/>
    <w:rsid w:val="00BC0A25"/>
    <w:rsid w:val="00BD2D92"/>
    <w:rsid w:val="00BE4F95"/>
    <w:rsid w:val="00C03E9F"/>
    <w:rsid w:val="00C07579"/>
    <w:rsid w:val="00C07E66"/>
    <w:rsid w:val="00C23CE1"/>
    <w:rsid w:val="00C327FF"/>
    <w:rsid w:val="00C35547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3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3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3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3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3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3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3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3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St-322/2016</izvorni_sadrzaj>
    <derivirana_varijabla naziv="DomainObject.Predmet.OznakaBroj_1">St-322/2016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FIGARO TRANSPORT d.o.o.</izvorni_sadrzaj>
    <derivirana_varijabla naziv="DomainObject.Predmet.ProtustrankaFormated_1">  FIGARO TRANSPORT d.o.o.</derivirana_varijabla>
  </DomainObject.Predmet.ProtustrankaFormated>
  <DomainObject.Predmet.ProtustrankaFormatedOIB>
    <izvorni_sadrzaj>  FIGARO TRANSPORT d.o.o., OIB 14113730034</izvorni_sadrzaj>
    <derivirana_varijabla naziv="DomainObject.Predmet.ProtustrankaFormatedOIB_1">  FIGARO TRANSPORT d.o.o., OIB 14113730034</derivirana_varijabla>
  </DomainObject.Predmet.ProtustrankaFormatedOIB>
  <DomainObject.Predmet.ProtustrankaFormatedWithAdress>
    <izvorni_sadrzaj> FIGARO TRANSPORT d.o.o., Željeznička 9, 10293 Donji Čemehovec</izvorni_sadrzaj>
    <derivirana_varijabla naziv="DomainObject.Predmet.ProtustrankaFormatedWithAdress_1"> FIGARO TRANSPORT d.o.o., Željeznička 9, 10293 Donji Čemehovec</derivirana_varijabla>
  </DomainObject.Predmet.ProtustrankaFormatedWithAdress>
  <DomainObject.Predmet.ProtustrankaFormatedWithAdressOIB>
    <izvorni_sadrzaj> FIGARO TRANSPORT d.o.o., OIB 14113730034, Željeznička 9, 10293 Donji Čemehovec</izvorni_sadrzaj>
    <derivirana_varijabla naziv="DomainObject.Predmet.ProtustrankaFormatedWithAdressOIB_1"> FIGARO TRANSPORT d.o.o., OIB 14113730034, Željeznička 9, 10293 Donji Čemehovec</derivirana_varijabla>
  </DomainObject.Predmet.ProtustrankaFormatedWithAdressOIB>
  <DomainObject.Predmet.ProtustrankaWithAdress>
    <izvorni_sadrzaj>FIGARO TRANSPORT d.o.o. Željeznička 9, 10293 Donji Čemehovec</izvorni_sadrzaj>
    <derivirana_varijabla naziv="DomainObject.Predmet.ProtustrankaWithAdress_1">FIGARO TRANSPORT d.o.o. Željeznička 9, 10293 Donji Čemehovec</derivirana_varijabla>
  </DomainObject.Predmet.ProtustrankaWithAdress>
  <DomainObject.Predmet.ProtustrankaWithAdressOIB>
    <izvorni_sadrzaj>FIGARO TRANSPORT d.o.o., OIB 14113730034, Željeznička 9, 10293 Donji Čemehovec</izvorni_sadrzaj>
    <derivirana_varijabla naziv="DomainObject.Predmet.ProtustrankaWithAdressOIB_1">FIGARO TRANSPORT d.o.o., OIB 14113730034, Željeznička 9, 10293 Donji Čemehovec</derivirana_varijabla>
  </DomainObject.Predmet.ProtustrankaWithAdressOIB>
  <DomainObject.Predmet.ProtustrankaNazivFormated>
    <izvorni_sadrzaj>FIGARO TRANSPORT d.o.o.</izvorni_sadrzaj>
    <derivirana_varijabla naziv="DomainObject.Predmet.ProtustrankaNazivFormated_1">FIGARO TRANSPORT d.o.o.</derivirana_varijabla>
  </DomainObject.Predmet.ProtustrankaNazivFormated>
  <DomainObject.Predmet.ProtustrankaNazivFormatedOIB>
    <izvorni_sadrzaj>FIGARO TRANSPORT d.o.o., OIB 14113730034</izvorni_sadrzaj>
    <derivirana_varijabla naziv="DomainObject.Predmet.ProtustrankaNazivFormatedOIB_1">FIGARO TRANSPORT d.o.o., OIB 14113730034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FIGARO TRANSPORT d.o.o.</item>
    </izvorni_sadrzaj>
    <derivirana_varijabla naziv="DomainObject.Predmet.ProtuStrankaListFormated_1">
      <item>FIGARO TRANSPORT d.o.o.</item>
    </derivirana_varijabla>
  </DomainObject.Predmet.ProtuStrankaListFormated>
  <DomainObject.Predmet.ProtuStrankaListFormatedOIB>
    <izvorni_sadrzaj>
      <item>FIGARO TRANSPORT d.o.o., OIB 14113730034</item>
    </izvorni_sadrzaj>
    <derivirana_varijabla naziv="DomainObject.Predmet.ProtuStrankaListFormatedOIB_1">
      <item>FIGARO TRANSPORT d.o.o., OIB 14113730034</item>
    </derivirana_varijabla>
  </DomainObject.Predmet.ProtuStrankaListFormatedOIB>
  <DomainObject.Predmet.ProtuStrankaListFormatedWithAdress>
    <izvorni_sadrzaj>
      <item>FIGARO TRANSPORT d.o.o., Željeznička 9, 10293 Donji Čemehovec</item>
    </izvorni_sadrzaj>
    <derivirana_varijabla naziv="DomainObject.Predmet.ProtuStrankaListFormatedWithAdress_1">
      <item>FIGARO TRANSPORT d.o.o., Željeznička 9, 10293 Donji Čemehovec</item>
    </derivirana_varijabla>
  </DomainObject.Predmet.ProtuStrankaListFormatedWithAdress>
  <DomainObject.Predmet.ProtuStrankaListFormatedWithAdressOIB>
    <izvorni_sadrzaj>
      <item>FIGARO TRANSPORT d.o.o., OIB 14113730034, Željeznička 9, 10293 Donji Čemehovec</item>
    </izvorni_sadrzaj>
    <derivirana_varijabla naziv="DomainObject.Predmet.ProtuStrankaListFormatedWithAdressOIB_1">
      <item>FIGARO TRANSPORT d.o.o., OIB 14113730034, Željeznička 9, 10293 Donji Čemehovec</item>
    </derivirana_varijabla>
  </DomainObject.Predmet.ProtuStrankaListFormatedWithAdressOIB>
  <DomainObject.Predmet.ProtuStrankaListNazivFormated>
    <izvorni_sadrzaj>
      <item>FIGARO TRANSPORT d.o.o.</item>
    </izvorni_sadrzaj>
    <derivirana_varijabla naziv="DomainObject.Predmet.ProtuStrankaListNazivFormated_1">
      <item>FIGARO TRANSPORT d.o.o.</item>
    </derivirana_varijabla>
  </DomainObject.Predmet.ProtuStrankaListNazivFormated>
  <DomainObject.Predmet.ProtuStrankaListNazivFormatedOIB>
    <izvorni_sadrzaj>
      <item>FIGARO TRANSPORT d.o.o., OIB 14113730034</item>
    </izvorni_sadrzaj>
    <derivirana_varijabla naziv="DomainObject.Predmet.ProtuStrankaListNazivFormatedOIB_1">
      <item>FIGARO TRANSPORT d.o.o., OIB 14113730034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FIGARO TRANSPORT d.o.o.</izvorni_sadrzaj>
    <derivirana_varijabla naziv="DomainObject.Predmet.ProtustrankaIDrugi_1">FIGARO TRANSPORT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FIGARO TRANSPORT d.o.o., OIB 14113730034, Željeznička 9, 10293 Donji Čemehovec</izvorni_sadrzaj>
    <derivirana_varijabla naziv="DomainObject.Predmet.ProtustrankaIDrugiAdressOIB_1">FIGARO TRANSPORT d.o.o., OIB 14113730034, Željeznička 9, 10293 Donji Čemehovec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FIGARO TRANSPORT d.o.o.</item>
    </izvorni_sadrzaj>
    <derivirana_varijabla naziv="DomainObject.Predmet.SudioniciListNaziv_1">
      <item>FINA Regionalni centar Zagreb</item>
      <item>FIGARO TRANSPORT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FIGARO TRANSPORT d.o.o., OIB 14113730034, Željeznička 9,10293 Donji Čemehovec</item>
    </izvorni_sadrzaj>
    <derivirana_varijabla naziv="DomainObject.Predmet.SudioniciListAdressOIB_1">
      <item>FINA Regionalni centar Zagreb, OIB 85821130368, Trg svibanjskih žrtava 1995. 1,10000 Zagreb</item>
      <item>FIGARO TRANSPORT d.o.o., OIB 14113730034, Željeznička 9,10293 Donji Čemehovec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14113730034</item>
    </izvorni_sadrzaj>
    <derivirana_varijabla naziv="DomainObject.Predmet.SudioniciListNazivOIB_1">
      <item>, OIB 85821130368</item>
      <item>, OIB 14113730034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1329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2016-07-12T11:49:00Z</dcterms:created>
  <dc:creator>ilukac</dc:creator>
  <cp:lastModifiedBy>Violeta Rihtar</cp:lastModifiedBy>
  <cp:lastPrinted>2016-07-12T11:51:00Z</cp:lastPrinted>
  <dcterms:modified xmlns:xsi="http://www.w3.org/2001/XMLSchema-instance" xsi:type="dcterms:W3CDTF">2016-07-13T06:43:00Z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