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4505" w14:paraId="cae4505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FD693A">
        <w:rPr>
          <w:rFonts w:hAnsi="Times New Roman" w:ascii="Times New Roman"/>
        </w:rPr>
        <w:t>78</w:t>
      </w:r>
      <w:r w:rsidR="00527ECF">
        <w:rPr>
          <w:rFonts w:hAnsi="Times New Roman" w:ascii="Times New Roman"/>
        </w:rPr>
        <w:t>79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BA5447">
        <w:rPr>
          <w:rFonts w:hAnsi="Times New Roman" w:ascii="Times New Roman"/>
        </w:rPr>
        <w:t>7</w:t>
      </w:r>
      <w:r w:rsidR="00FD693A">
        <w:rPr>
          <w:rFonts w:hAnsi="Times New Roman" w:ascii="Times New Roman"/>
        </w:rPr>
        <w:t>8</w:t>
      </w:r>
      <w:r w:rsidR="00527ECF">
        <w:rPr>
          <w:rFonts w:hAnsi="Times New Roman" w:ascii="Times New Roman"/>
        </w:rPr>
        <w:t>79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527ECF">
        <w:rPr>
          <w:rFonts w:hAnsi="Times New Roman" w:ascii="Times New Roman"/>
        </w:rPr>
        <w:t>GEOHIT d.o.o. Zagreb, Lojenov prilaz 4, OIB:</w:t>
      </w:r>
      <w:r w:rsidR="00527ECF">
        <w:t xml:space="preserve"> </w:t>
      </w:r>
      <w:r w:rsidR="00527ECF">
        <w:rPr>
          <w:rFonts w:hAnsi="Times New Roman" w:ascii="Times New Roman"/>
        </w:rPr>
        <w:t>61918033200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AD3EA1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527ECF">
        <w:rPr>
          <w:rFonts w:hAnsi="Times New Roman" w:ascii="Times New Roman"/>
        </w:rPr>
        <w:t>99.727,62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641C6A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302FCB"/>
    <w:rsid w:val="00357C32"/>
    <w:rsid w:val="003C3694"/>
    <w:rsid w:val="003F1357"/>
    <w:rsid w:val="003F22CE"/>
    <w:rsid w:val="004036B7"/>
    <w:rsid w:val="00426B48"/>
    <w:rsid w:val="00437792"/>
    <w:rsid w:val="00493774"/>
    <w:rsid w:val="004D2C87"/>
    <w:rsid w:val="004E2013"/>
    <w:rsid w:val="00527ECF"/>
    <w:rsid w:val="005A2C0E"/>
    <w:rsid w:val="005C0AB4"/>
    <w:rsid w:val="005E46BC"/>
    <w:rsid w:val="00641C6A"/>
    <w:rsid w:val="006B27B6"/>
    <w:rsid w:val="006B79DF"/>
    <w:rsid w:val="00716C64"/>
    <w:rsid w:val="00731BBD"/>
    <w:rsid w:val="00746847"/>
    <w:rsid w:val="00775495"/>
    <w:rsid w:val="007A17F2"/>
    <w:rsid w:val="00891887"/>
    <w:rsid w:val="008E495A"/>
    <w:rsid w:val="009F44E3"/>
    <w:rsid w:val="00A85A17"/>
    <w:rsid w:val="00AA437D"/>
    <w:rsid w:val="00AC469F"/>
    <w:rsid w:val="00AD3EA1"/>
    <w:rsid w:val="00B17B44"/>
    <w:rsid w:val="00B536E9"/>
    <w:rsid w:val="00B7675D"/>
    <w:rsid w:val="00B77BD6"/>
    <w:rsid w:val="00B948E9"/>
    <w:rsid w:val="00BA5447"/>
    <w:rsid w:val="00BC72D0"/>
    <w:rsid w:val="00C0577C"/>
    <w:rsid w:val="00C0664C"/>
    <w:rsid w:val="00C123C6"/>
    <w:rsid w:val="00C361B1"/>
    <w:rsid w:val="00CA0E6F"/>
    <w:rsid w:val="00CA79FC"/>
    <w:rsid w:val="00D30F3D"/>
    <w:rsid w:val="00D46A3C"/>
    <w:rsid w:val="00D537C4"/>
    <w:rsid w:val="00D815F6"/>
    <w:rsid w:val="00DA4230"/>
    <w:rsid w:val="00DE4144"/>
    <w:rsid w:val="00DF73A9"/>
    <w:rsid w:val="00E06921"/>
    <w:rsid w:val="00E50650"/>
    <w:rsid w:val="00EE266E"/>
    <w:rsid w:val="00EF7578"/>
    <w:rsid w:val="00F7311E"/>
    <w:rsid w:val="00F76B69"/>
    <w:rsid w:val="00F80BCE"/>
    <w:rsid w:val="00F83883"/>
    <w:rsid w:val="00FB0527"/>
    <w:rsid w:val="00FD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D2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C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C8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C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C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D2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C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C8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C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C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7879</izvorni_sadrzaj>
    <derivirana_varijabla naziv="DomainObject.Predmet.Broj_1">7879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St-7879/2015</izvorni_sadrzaj>
    <derivirana_varijabla naziv="DomainObject.Predmet.OznakaBroj_1">St-7879/2015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GEOHIT d.o.o.</izvorni_sadrzaj>
    <derivirana_varijabla naziv="DomainObject.Predmet.ProtustrankaFormated_1">  GEOHIT d.o.o.</derivirana_varijabla>
  </DomainObject.Predmet.ProtustrankaFormated>
  <DomainObject.Predmet.ProtustrankaFormatedOIB>
    <izvorni_sadrzaj>  GEOHIT d.o.o., OIB 61918033200</izvorni_sadrzaj>
    <derivirana_varijabla naziv="DomainObject.Predmet.ProtustrankaFormatedOIB_1">  GEOHIT d.o.o., OIB 61918033200</derivirana_varijabla>
  </DomainObject.Predmet.ProtustrankaFormatedOIB>
  <DomainObject.Predmet.ProtustrankaFormatedWithAdress>
    <izvorni_sadrzaj> GEOHIT d.o.o., Lojenov prilaz 4, 10000 Zagreb</izvorni_sadrzaj>
    <derivirana_varijabla naziv="DomainObject.Predmet.ProtustrankaFormatedWithAdress_1"> GEOHIT d.o.o., Lojenov prilaz 4, 10000 Zagreb</derivirana_varijabla>
  </DomainObject.Predmet.ProtustrankaFormatedWithAdress>
  <DomainObject.Predmet.ProtustrankaFormatedWithAdressOIB>
    <izvorni_sadrzaj> GEOHIT d.o.o., OIB 61918033200, Lojenov prilaz 4, 10000 Zagreb</izvorni_sadrzaj>
    <derivirana_varijabla naziv="DomainObject.Predmet.ProtustrankaFormatedWithAdressOIB_1"> GEOHIT d.o.o., OIB 61918033200, Lojenov prilaz 4, 10000 Zagreb</derivirana_varijabla>
  </DomainObject.Predmet.ProtustrankaFormatedWithAdressOIB>
  <DomainObject.Predmet.ProtustrankaWithAdress>
    <izvorni_sadrzaj>GEOHIT d.o.o. Lojenov prilaz 4, 10000 Zagreb</izvorni_sadrzaj>
    <derivirana_varijabla naziv="DomainObject.Predmet.ProtustrankaWithAdress_1">GEOHIT d.o.o. Lojenov prilaz 4, 10000 Zagreb</derivirana_varijabla>
  </DomainObject.Predmet.ProtustrankaWithAdress>
  <DomainObject.Predmet.ProtustrankaWithAdressOIB>
    <izvorni_sadrzaj>GEOHIT d.o.o., OIB 61918033200, Lojenov prilaz 4, 10000 Zagreb</izvorni_sadrzaj>
    <derivirana_varijabla naziv="DomainObject.Predmet.ProtustrankaWithAdressOIB_1">GEOHIT d.o.o., OIB 61918033200, Lojenov prilaz 4, 10000 Zagreb</derivirana_varijabla>
  </DomainObject.Predmet.ProtustrankaWithAdressOIB>
  <DomainObject.Predmet.ProtustrankaNazivFormated>
    <izvorni_sadrzaj>GEOHIT d.o.o.</izvorni_sadrzaj>
    <derivirana_varijabla naziv="DomainObject.Predmet.ProtustrankaNazivFormated_1">GEOHIT d.o.o.</derivirana_varijabla>
  </DomainObject.Predmet.ProtustrankaNazivFormated>
  <DomainObject.Predmet.ProtustrankaNazivFormatedOIB>
    <izvorni_sadrzaj>GEOHIT d.o.o., OIB 61918033200</izvorni_sadrzaj>
    <derivirana_varijabla naziv="DomainObject.Predmet.ProtustrankaNazivFormatedOIB_1">GEOHIT d.o.o., OIB 61918033200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GEOHIT d.o.o.</item>
    </izvorni_sadrzaj>
    <derivirana_varijabla naziv="DomainObject.Predmet.ProtuStrankaListFormated_1">
      <item>GEOHIT d.o.o.</item>
    </derivirana_varijabla>
  </DomainObject.Predmet.ProtuStrankaListFormated>
  <DomainObject.Predmet.ProtuStrankaListFormatedOIB>
    <izvorni_sadrzaj>
      <item>GEOHIT d.o.o., OIB 61918033200</item>
    </izvorni_sadrzaj>
    <derivirana_varijabla naziv="DomainObject.Predmet.ProtuStrankaListFormatedOIB_1">
      <item>GEOHIT d.o.o., OIB 61918033200</item>
    </derivirana_varijabla>
  </DomainObject.Predmet.ProtuStrankaListFormatedOIB>
  <DomainObject.Predmet.ProtuStrankaListFormatedWithAdress>
    <izvorni_sadrzaj>
      <item>GEOHIT d.o.o., Lojenov prilaz 4, 10000 Zagreb</item>
    </izvorni_sadrzaj>
    <derivirana_varijabla naziv="DomainObject.Predmet.ProtuStrankaListFormatedWithAdress_1">
      <item>GEOHIT d.o.o., Lojenov prilaz 4, 10000 Zagreb</item>
    </derivirana_varijabla>
  </DomainObject.Predmet.ProtuStrankaListFormatedWithAdress>
  <DomainObject.Predmet.ProtuStrankaListFormatedWithAdressOIB>
    <izvorni_sadrzaj>
      <item>GEOHIT d.o.o., OIB 61918033200, Lojenov prilaz 4, 10000 Zagreb</item>
    </izvorni_sadrzaj>
    <derivirana_varijabla naziv="DomainObject.Predmet.ProtuStrankaListFormatedWithAdressOIB_1">
      <item>GEOHIT d.o.o., OIB 61918033200, Lojenov prilaz 4, 10000 Zagreb</item>
    </derivirana_varijabla>
  </DomainObject.Predmet.ProtuStrankaListFormatedWithAdressOIB>
  <DomainObject.Predmet.ProtuStrankaListNazivFormated>
    <izvorni_sadrzaj>
      <item>GEOHIT d.o.o.</item>
    </izvorni_sadrzaj>
    <derivirana_varijabla naziv="DomainObject.Predmet.ProtuStrankaListNazivFormated_1">
      <item>GEOHIT d.o.o.</item>
    </derivirana_varijabla>
  </DomainObject.Predmet.ProtuStrankaListNazivFormated>
  <DomainObject.Predmet.ProtuStrankaListNazivFormatedOIB>
    <izvorni_sadrzaj>
      <item>GEOHIT d.o.o., OIB 61918033200</item>
    </izvorni_sadrzaj>
    <derivirana_varijabla naziv="DomainObject.Predmet.ProtuStrankaListNazivFormatedOIB_1">
      <item>GEOHIT d.o.o., OIB 61918033200</item>
    </derivirana_varijabla>
  </DomainObject.Predmet.ProtuStrankaListNazivFormatedOIB>
  <DomainObject.Predmet.OstaliListFormated>
    <izvorni_sadrzaj>
      <item>Slavoljub Zdunić</item>
    </izvorni_sadrzaj>
    <derivirana_varijabla naziv="DomainObject.Predmet.OstaliListFormated_1">
      <item>Slavoljub Zdunić</item>
    </derivirana_varijabla>
  </DomainObject.Predmet.OstaliListFormated>
  <DomainObject.Predmet.OstaliListFormatedOIB>
    <izvorni_sadrzaj>
      <item>Slavoljub Zdunić, OIB 67620563919</item>
    </izvorni_sadrzaj>
    <derivirana_varijabla naziv="DomainObject.Predmet.OstaliListFormatedOIB_1">
      <item>Slavoljub Zdunić, OIB 67620563919</item>
    </derivirana_varijabla>
  </DomainObject.Predmet.OstaliListFormatedOIB>
  <DomainObject.Predmet.OstaliListFormatedWithAdress>
    <izvorni_sadrzaj>
      <item>Slavoljub Zdunić, Lojenov Prilaz 4, 10000 Zagreb</item>
    </izvorni_sadrzaj>
    <derivirana_varijabla naziv="DomainObject.Predmet.OstaliListFormatedWithAdress_1">
      <item>Slavoljub Zdunić, Lojenov Prilaz 4, 10000 Zagreb</item>
    </derivirana_varijabla>
  </DomainObject.Predmet.OstaliListFormatedWithAdress>
  <DomainObject.Predmet.OstaliListFormatedWithAdressOIB>
    <izvorni_sadrzaj>
      <item>Slavoljub Zdunić, OIB 67620563919, Lojenov Prilaz 4, 10000 Zagreb</item>
    </izvorni_sadrzaj>
    <derivirana_varijabla naziv="DomainObject.Predmet.OstaliListFormatedWithAdressOIB_1">
      <item>Slavoljub Zdunić, OIB 67620563919, Lojenov Prilaz 4, 10000 Zagreb</item>
    </derivirana_varijabla>
  </DomainObject.Predmet.OstaliListFormatedWithAdressOIB>
  <DomainObject.Predmet.OstaliListNazivFormated>
    <izvorni_sadrzaj>
      <item>Slavoljub Zdunić</item>
    </izvorni_sadrzaj>
    <derivirana_varijabla naziv="DomainObject.Predmet.OstaliListNazivFormated_1">
      <item>Slavoljub Zdunić</item>
    </derivirana_varijabla>
  </DomainObject.Predmet.OstaliListNazivFormated>
  <DomainObject.Predmet.OstaliListNazivFormatedOIB>
    <izvorni_sadrzaj>
      <item>Slavoljub Zdunić, OIB 67620563919</item>
    </izvorni_sadrzaj>
    <derivirana_varijabla naziv="DomainObject.Predmet.OstaliListNazivFormatedOIB_1">
      <item>Slavoljub Zdunić, OIB 67620563919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GEOHIT d.o.o.</izvorni_sadrzaj>
    <derivirana_varijabla naziv="DomainObject.Predmet.ProtustrankaIDrugi_1">GEOHIT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GEOHIT d.o.o., OIB 61918033200, Lojenov prilaz 4, 10000 Zagreb</izvorni_sadrzaj>
    <derivirana_varijabla naziv="DomainObject.Predmet.ProtustrankaIDrugiAdressOIB_1">GEOHIT d.o.o., OIB 61918033200, Lojenov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GEOHIT d.o.o.</item>
      <item>FINA Regionalni centar Zagreb</item>
      <item>Slavoljub Zdunić</item>
    </izvorni_sadrzaj>
    <derivirana_varijabla naziv="DomainObject.Predmet.SudioniciListNaziv_1">
      <item>GEOHIT d.o.o.</item>
      <item>FINA Regionalni centar Zagreb</item>
      <item>Slavoljub Zdunić</item>
    </derivirana_varijabla>
  </DomainObject.Predmet.SudioniciListNaziv>
  <DomainObject.Predmet.SudioniciListAdressOIB>
    <izvorni_sadrzaj>
      <item>GEOHIT d.o.o., OIB 61918033200, Lojenov prilaz 4,10000 Zagreb</item>
      <item>FINA Regionalni centar Zagreb, OIB 85821130368, Trg svibanjskih žrtava 1995. 1,10000 Zagreb</item>
      <item>Slavoljub Zdunić, OIB 67620563919, Lojenov Prilaz 4,10000 Zagreb</item>
    </izvorni_sadrzaj>
    <derivirana_varijabla naziv="DomainObject.Predmet.SudioniciListAdressOIB_1">
      <item>GEOHIT d.o.o., OIB 61918033200, Lojenov prilaz 4,10000 Zagreb</item>
      <item>FINA Regionalni centar Zagreb, OIB 85821130368, Trg svibanjskih žrtava 1995. 1,10000 Zagreb</item>
      <item>Slavoljub Zdunić, OIB 67620563919, Lojenov Prilaz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61918033200</item>
      <item>, OIB 85821130368</item>
      <item>, OIB 67620563919</item>
    </izvorni_sadrzaj>
    <derivirana_varijabla naziv="DomainObject.Predmet.SudioniciListNazivOIB_1">
      <item>, OIB 61918033200</item>
      <item>, OIB 85821130368</item>
      <item>, OIB 67620563919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1409</properties:Characters>
  <properties:Lines>48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2015-12-20T21:03:00Z</dcterms:created>
  <dc:creator>Gordana Grčić</dc:creator>
  <cp:lastModifiedBy>Gordana Grčić</cp:lastModifiedBy>
  <cp:lastPrinted>2015-12-21T13:03:00Z</cp:lastPrinted>
  <dcterms:modified xmlns:xsi="http://www.w3.org/2001/XMLSchema-instance" xsi:type="dcterms:W3CDTF">2015-12-21T13:05:00Z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