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50FC8" w14:paraId="006740AC" w:rsidRDefault="001668DF" w:rsidR="00A91C6E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8130897" cx="5760720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30897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1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608C"/>
    <w:rsid w:val="00061EBC"/>
    <w:rsid w:val="000F5BB7"/>
    <w:rsid w:val="0011608C"/>
    <w:rsid w:val="001668DF"/>
    <w:rsid w:val="00185EAE"/>
    <w:rsid w:val="00211653"/>
    <w:rsid w:val="00347D58"/>
    <w:rsid w:val="0047111F"/>
    <w:rsid w:val="004F494F"/>
    <w:rsid w:val="0054748F"/>
    <w:rsid w:val="00666D45"/>
    <w:rsid w:val="00790263"/>
    <w:rsid w:val="008B74E3"/>
    <w:rsid w:val="00A91C6E"/>
    <w:rsid w:val="00C331EC"/>
    <w:rsid w:val="00DE38AA"/>
    <w:rsid w:val="00EF2DB0"/>
    <w:rsid w:val="00FE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66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8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8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8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8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68D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68D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66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8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8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8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8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68D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68D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2</properties:Lines>
  <properties:Paragraphs>0</properties:Paragraphs>
  <properties:TotalTime>0</properties:TotalTime>
  <properties:ScaleCrop>false</properties:ScaleCrop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2019-04-11T07:30:00Z</dcterms:created>
  <dc:creator>Tanja Štraubert</dc:creator>
  <cp:lastModifiedBy>Tanja Štraubert</cp:lastModifiedBy>
  <dcterms:modified xmlns:xsi="http://www.w3.org/2001/XMLSchema-instance" xsi:type="dcterms:W3CDTF">2019-04-11T07:31:00Z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St-432/2015-63 / Podnesak - Izvješće stečajnog upravitelja (Dok3.docx)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