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2d7e" w14:paraId="a0d2d7e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905D34">
        <w:t>5022</w:t>
      </w:r>
      <w:r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2D43BC">
        <w:t>5022</w:t>
      </w:r>
      <w:r>
        <w:t xml:space="preserve">/2015, na temelju odredbe članka 430. Stečajnog zakona ("Narodne novine" br. 71/15), dana </w:t>
      </w:r>
      <w:r w:rsidR="00905D34">
        <w:t>7.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905D34">
        <w:t>DOBROVOLJNO VATROGASNO DRUŠTVO VIŠĆI VRH,</w:t>
      </w:r>
      <w:r>
        <w:t xml:space="preserve"> </w:t>
      </w:r>
      <w:r w:rsidR="00905D34">
        <w:t>Višći Vrh 0, 10455 Višći Vrh</w:t>
      </w:r>
      <w:r>
        <w:t xml:space="preserve">, </w:t>
      </w:r>
      <w:r w:rsidR="00905D34">
        <w:t>reg. broj 01000129</w:t>
      </w:r>
      <w:r>
        <w:t>, OIB:</w:t>
      </w:r>
      <w:r w:rsidR="00905D34">
        <w:t>59077262996,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905D34">
        <w:t>19.535,40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>
        <w:t>7.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</w:p>
    <w:p w:rsidRDefault="00F40D9D" w:rsidP="00F40D9D" w:rsidR="00F40D9D">
      <w:r>
        <w:t xml:space="preserve">                                                                                                           Za točnost otpravka:</w:t>
      </w:r>
    </w:p>
    <w:p w:rsidRDefault="009924C7" w:rsidP="009924C7" w:rsidR="009924C7">
      <w:pPr>
        <w:tabs>
          <w:tab w:pos="6435" w:val="left"/>
        </w:tabs>
      </w:pPr>
      <w:r>
        <w:tab/>
        <w:t>ovlašteni službenik-</w:t>
      </w:r>
    </w:p>
    <w:p w:rsidRDefault="00F40D9D" w:rsidP="00F40D9D" w:rsidR="00F40D9D">
      <w:r>
        <w:t xml:space="preserve">                                                                                                           </w:t>
      </w:r>
      <w:r w:rsidR="00905D34">
        <w:t>Lidija Klinčić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D43BC"/>
    <w:rsid w:val="006C181C"/>
    <w:rsid w:val="00905D34"/>
    <w:rsid w:val="009924C7"/>
    <w:rsid w:val="00AE295B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2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5022</izvorni_sadrzaj>
    <derivirana_varijabla naziv="DomainObject.Predmet.Broj_1">5022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St-5022/2015</izvorni_sadrzaj>
    <derivirana_varijabla naziv="DomainObject.Predmet.OznakaBroj_1">St-5022/2015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VIŠĆI VRH</izvorni_sadrzaj>
    <derivirana_varijabla naziv="DomainObject.Predmet.ProtustrankaFormated_1">  Dobrovoljno vatrogasno društvo VIŠĆI VRH</derivirana_varijabla>
  </DomainObject.Predmet.ProtustrankaFormated>
  <DomainObject.Predmet.ProtustrankaFormatedOIB>
    <izvorni_sadrzaj>  Dobrovoljno vatrogasno društvo VIŠĆI VRH, OIB 59077262996</izvorni_sadrzaj>
    <derivirana_varijabla naziv="DomainObject.Predmet.ProtustrankaFormatedOIB_1">  Dobrovoljno vatrogasno društvo VIŠĆI VRH, OIB 59077262996</derivirana_varijabla>
  </DomainObject.Predmet.ProtustrankaFormatedOIB>
  <DomainObject.Predmet.ProtustrankaFormatedWithAdress>
    <izvorni_sadrzaj> Dobrovoljno vatrogasno društvo VIŠĆI VRH, Višći Vrh 0, 10455 Višći Vrh</izvorni_sadrzaj>
    <derivirana_varijabla naziv="DomainObject.Predmet.ProtustrankaFormatedWithAdress_1"> Dobrovoljno vatrogasno društvo VIŠĆI VRH, Višći Vrh 0, 10455 Višći Vrh</derivirana_varijabla>
  </DomainObject.Predmet.ProtustrankaFormatedWithAdress>
  <DomainObject.Predmet.ProtustrankaFormatedWithAdressOIB>
    <izvorni_sadrzaj> Dobrovoljno vatrogasno društvo VIŠĆI VRH, OIB 59077262996, Višći Vrh 0, 10455 Višći Vrh</izvorni_sadrzaj>
    <derivirana_varijabla naziv="DomainObject.Predmet.ProtustrankaFormatedWithAdressOIB_1"> Dobrovoljno vatrogasno društvo VIŠĆI VRH, OIB 59077262996, Višći Vrh 0, 10455 Višći Vrh</derivirana_varijabla>
  </DomainObject.Predmet.ProtustrankaFormatedWithAdressOIB>
  <DomainObject.Predmet.ProtustrankaWithAdress>
    <izvorni_sadrzaj>Dobrovoljno vatrogasno društvo VIŠĆI VRH Višći Vrh 0, 10455 Višći Vrh</izvorni_sadrzaj>
    <derivirana_varijabla naziv="DomainObject.Predmet.ProtustrankaWithAdress_1">Dobrovoljno vatrogasno društvo VIŠĆI VRH Višći Vrh 0, 10455 Višći Vrh</derivirana_varijabla>
  </DomainObject.Predmet.ProtustrankaWithAdress>
  <DomainObject.Predmet.ProtustrankaWithAdressOIB>
    <izvorni_sadrzaj>Dobrovoljno vatrogasno društvo VIŠĆI VRH, OIB 59077262996, Višći Vrh 0, 10455 Višći Vrh</izvorni_sadrzaj>
    <derivirana_varijabla naziv="DomainObject.Predmet.ProtustrankaWithAdressOIB_1">Dobrovoljno vatrogasno društvo VIŠĆI VRH, OIB 59077262996, Višći Vrh 0, 10455 Višći Vrh</derivirana_varijabla>
  </DomainObject.Predmet.ProtustrankaWithAdressOIB>
  <DomainObject.Predmet.ProtustrankaNazivFormated>
    <izvorni_sadrzaj>Dobrovoljno vatrogasno društvo VIŠĆI VRH</izvorni_sadrzaj>
    <derivirana_varijabla naziv="DomainObject.Predmet.ProtustrankaNazivFormated_1">Dobrovoljno vatrogasno društvo VIŠĆI VRH</derivirana_varijabla>
  </DomainObject.Predmet.ProtustrankaNazivFormated>
  <DomainObject.Predmet.ProtustrankaNazivFormatedOIB>
    <izvorni_sadrzaj>Dobrovoljno vatrogasno društvo VIŠĆI VRH, OIB 59077262996</izvorni_sadrzaj>
    <derivirana_varijabla naziv="DomainObject.Predmet.ProtustrankaNazivFormatedOIB_1">Dobrovoljno vatrogasno društvo VIŠĆI VRH, OIB 59077262996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VIŠĆI VRH</item>
    </izvorni_sadrzaj>
    <derivirana_varijabla naziv="DomainObject.Predmet.ProtuStrankaListFormated_1">
      <item>Dobrovoljno vatrogasno društvo VIŠĆI VRH</item>
    </derivirana_varijabla>
  </DomainObject.Predmet.ProtuStrankaListFormated>
  <DomainObject.Predmet.ProtuStrankaListFormatedOIB>
    <izvorni_sadrzaj>
      <item>Dobrovoljno vatrogasno društvo VIŠĆI VRH, OIB 59077262996</item>
    </izvorni_sadrzaj>
    <derivirana_varijabla naziv="DomainObject.Predmet.ProtuStrankaListFormatedOIB_1">
      <item>Dobrovoljno vatrogasno društvo VIŠĆI VRH, OIB 59077262996</item>
    </derivirana_varijabla>
  </DomainObject.Predmet.ProtuStrankaListFormatedOIB>
  <DomainObject.Predmet.ProtuStrankaListFormatedWithAdress>
    <izvorni_sadrzaj>
      <item>Dobrovoljno vatrogasno društvo VIŠĆI VRH, Višći Vrh 0, 10455 Višći Vrh</item>
    </izvorni_sadrzaj>
    <derivirana_varijabla naziv="DomainObject.Predmet.ProtuStrankaListFormatedWithAdress_1">
      <item>Dobrovoljno vatrogasno društvo VIŠĆI VRH, Višći Vrh 0, 10455 Višći Vrh</item>
    </derivirana_varijabla>
  </DomainObject.Predmet.ProtuStrankaListFormatedWithAdress>
  <DomainObject.Predmet.ProtuStrankaListFormatedWithAdressOIB>
    <izvorni_sadrzaj>
      <item>Dobrovoljno vatrogasno društvo VIŠĆI VRH, OIB 59077262996, Višći Vrh 0, 10455 Višći Vrh</item>
    </izvorni_sadrzaj>
    <derivirana_varijabla naziv="DomainObject.Predmet.ProtuStrankaListFormatedWithAdressOIB_1">
      <item>Dobrovoljno vatrogasno društvo VIŠĆI VRH, OIB 59077262996, Višći Vrh 0, 10455 Višći Vrh</item>
    </derivirana_varijabla>
  </DomainObject.Predmet.ProtuStrankaListFormatedWithAdressOIB>
  <DomainObject.Predmet.ProtuStrankaListNazivFormated>
    <izvorni_sadrzaj>
      <item>Dobrovoljno vatrogasno društvo VIŠĆI VRH</item>
    </izvorni_sadrzaj>
    <derivirana_varijabla naziv="DomainObject.Predmet.ProtuStrankaListNazivFormated_1">
      <item>Dobrovoljno vatrogasno društvo VIŠĆI VRH</item>
    </derivirana_varijabla>
  </DomainObject.Predmet.ProtuStrankaListNazivFormated>
  <DomainObject.Predmet.ProtuStrankaListNazivFormatedOIB>
    <izvorni_sadrzaj>
      <item>Dobrovoljno vatrogasno društvo VIŠĆI VRH, OIB 59077262996</item>
    </izvorni_sadrzaj>
    <derivirana_varijabla naziv="DomainObject.Predmet.ProtuStrankaListNazivFormatedOIB_1">
      <item>Dobrovoljno vatrogasno društvo VIŠĆI VRH, OIB 59077262996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VIŠĆI VRH</izvorni_sadrzaj>
    <derivirana_varijabla naziv="DomainObject.Predmet.ProtustrankaIDrugi_1">Dobrovoljno vatrogasno društvo VIŠĆI VRH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Dobrovoljno vatrogasno društvo VIŠĆI VRH, OIB 59077262996, Višći Vrh 0, 10455 Višći Vrh</izvorni_sadrzaj>
    <derivirana_varijabla naziv="DomainObject.Predmet.ProtustrankaIDrugiAdressOIB_1">Dobrovoljno vatrogasno društvo VIŠĆI VRH, OIB 59077262996, Višći Vrh 0, 10455 Višći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VIŠĆI VRH</item>
      <item>FINA Regionalni centar Zagreb</item>
    </izvorni_sadrzaj>
    <derivirana_varijabla naziv="DomainObject.Predmet.SudioniciListNaziv_1">
      <item>Dobrovoljno vatrogasno društvo VIŠĆI VRH</item>
      <item>FINA Regionalni centar Zagreb</item>
    </derivirana_varijabla>
  </DomainObject.Predmet.SudioniciListNaziv>
  <DomainObject.Predmet.SudioniciListAdressOIB>
    <izvorni_sadrzaj>
      <item>Dobrovoljno vatrogasno društvo VIŠĆI VRH, OIB 59077262996, Višći Vrh 0,10455 Višći Vrh</item>
      <item>FINA Regionalni centar Zagreb, OIB 85821130368, Trg svibanjskih žrtava 1995. br.1,10000 Zagreb</item>
    </izvorni_sadrzaj>
    <derivirana_varijabla naziv="DomainObject.Predmet.SudioniciListAdressOIB_1">
      <item>Dobrovoljno vatrogasno društvo VIŠĆI VRH, OIB 59077262996, Višći Vrh 0,10455 Višći Vrh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59077262996</item>
      <item>, OIB 85821130368</item>
    </izvorni_sadrzaj>
    <derivirana_varijabla naziv="DomainObject.Predmet.SudioniciListNazivOIB_1">
      <item>, OIB 59077262996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1411</properties:Characters>
  <properties:Lines>46</properties:Lines>
  <properties:Paragraphs>18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2016-07-07T10:31:00Z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2016-07-07T12:15:00Z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