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6170" w14:paraId="a836170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3577BA">
        <w:t xml:space="preserve"> dužnika BUBANIĆ </w:t>
      </w:r>
      <w:r w:rsidR="00931D35">
        <w:t>d.o.o</w:t>
      </w:r>
      <w:r w:rsidR="008A02CF">
        <w:t>. iz Svibov</w:t>
      </w:r>
      <w:r w:rsidR="003577BA">
        <w:t>c</w:t>
      </w:r>
      <w:r w:rsidR="008A02CF">
        <w:t>a Podravskog</w:t>
      </w:r>
      <w:r w:rsidR="003577BA">
        <w:t>, Dravska 9</w:t>
      </w:r>
      <w:r w:rsidR="00637444">
        <w:t>,</w:t>
      </w:r>
      <w:r w:rsidR="00AF0757">
        <w:t xml:space="preserve"> OIB:</w:t>
      </w:r>
      <w:r w:rsidR="003577BA">
        <w:t xml:space="preserve"> 53963026407</w:t>
      </w:r>
      <w:r w:rsidR="00931D35">
        <w:t>,</w:t>
      </w:r>
      <w:r w:rsidR="00637444">
        <w:t xml:space="preserve"> </w:t>
      </w:r>
      <w:r w:rsidR="007B1538">
        <w:t>05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931D35">
        <w:t xml:space="preserve"> </w:t>
      </w:r>
      <w:r w:rsidR="008A02CF">
        <w:t>BUBANIĆ d.o.o. iz Svibov</w:t>
      </w:r>
      <w:r w:rsidR="003577BA">
        <w:t>c</w:t>
      </w:r>
      <w:r w:rsidR="008A02CF">
        <w:t>a</w:t>
      </w:r>
      <w:r w:rsidR="003577BA">
        <w:t xml:space="preserve"> Podravs</w:t>
      </w:r>
      <w:r w:rsidR="008A02CF">
        <w:t xml:space="preserve">kog, Dravska 9, OIB: 53963026407, </w:t>
      </w:r>
      <w:r w:rsidR="00CB6C18" w:rsidRPr="00931D35">
        <w:t>iznosi</w:t>
      </w:r>
      <w:r w:rsidR="003577BA">
        <w:t xml:space="preserve"> 6.981,61</w:t>
      </w:r>
      <w:r w:rsidR="00CB6C18" w:rsidRPr="00931D35">
        <w:t xml:space="preserve"> </w:t>
      </w:r>
      <w:r w:rsidR="00CB6C18" w:rsidRPr="00AC0D1D">
        <w:t>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 xml:space="preserve">oziva se direktor dužnika </w:t>
      </w:r>
      <w:r w:rsidR="004F0519">
        <w:t>Silvi</w:t>
      </w:r>
      <w:r w:rsidR="003577BA">
        <w:t>a Bubanić</w:t>
      </w:r>
      <w:r w:rsidR="00931D35">
        <w:t xml:space="preserve">, </w:t>
      </w:r>
      <w:r w:rsidR="003577BA">
        <w:t>Svibovec Podravski, Dravska 9, OIB: 22236243145</w:t>
      </w:r>
      <w:r w:rsidR="008A02CF">
        <w:t>,</w:t>
      </w:r>
      <w:r w:rsidR="003577BA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7B1538">
        <w:t>05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>Iris Hatvalić Nemec</w:t>
      </w:r>
    </w:p>
    <w:sectPr w:rsidSect="008A02CF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887" w:rsidR="00FA0887">
      <w:r>
        <w:separator/>
      </w:r>
    </w:p>
  </w:endnote>
  <w:endnote w:id="0" w:type="continuationSeparator">
    <w:p w:rsidRDefault="00FA0887" w:rsidR="00FA0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887" w:rsidR="00FA0887">
      <w:r>
        <w:separator/>
      </w:r>
    </w:p>
  </w:footnote>
  <w:footnote w:id="0" w:type="continuationSeparator">
    <w:p w:rsidRDefault="00FA0887" w:rsidR="00FA08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D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FE6901" w:rsidP="00AC0D1D" w:rsidR="00AC0D1D">
    <w:pPr>
      <w:jc w:val="right"/>
    </w:pPr>
    <w:r>
      <w:t>Poslovni broj: 4 St-</w:t>
    </w:r>
    <w:r w:rsidR="003577BA">
      <w:t>23/16-3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05BA8"/>
    <w:rsid w:val="00014AF8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96EBD"/>
    <w:rsid w:val="002B49A1"/>
    <w:rsid w:val="002F1F37"/>
    <w:rsid w:val="002F3837"/>
    <w:rsid w:val="002F45CC"/>
    <w:rsid w:val="003074E6"/>
    <w:rsid w:val="00327690"/>
    <w:rsid w:val="003577BA"/>
    <w:rsid w:val="003A7C72"/>
    <w:rsid w:val="003C0583"/>
    <w:rsid w:val="003E2AE0"/>
    <w:rsid w:val="00400A96"/>
    <w:rsid w:val="00401A7F"/>
    <w:rsid w:val="00420F99"/>
    <w:rsid w:val="0047710E"/>
    <w:rsid w:val="004861BE"/>
    <w:rsid w:val="00497129"/>
    <w:rsid w:val="004C1E71"/>
    <w:rsid w:val="004E2E98"/>
    <w:rsid w:val="004F0490"/>
    <w:rsid w:val="004F0519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30F43"/>
    <w:rsid w:val="008354B4"/>
    <w:rsid w:val="00852A7C"/>
    <w:rsid w:val="00862F8B"/>
    <w:rsid w:val="00893BAA"/>
    <w:rsid w:val="008A024C"/>
    <w:rsid w:val="008A02CF"/>
    <w:rsid w:val="008D03CD"/>
    <w:rsid w:val="008E064F"/>
    <w:rsid w:val="00906B85"/>
    <w:rsid w:val="00931D35"/>
    <w:rsid w:val="00933038"/>
    <w:rsid w:val="00940790"/>
    <w:rsid w:val="00943931"/>
    <w:rsid w:val="009463BE"/>
    <w:rsid w:val="00976967"/>
    <w:rsid w:val="00982CC9"/>
    <w:rsid w:val="009D0C5B"/>
    <w:rsid w:val="00A00D9B"/>
    <w:rsid w:val="00A05A32"/>
    <w:rsid w:val="00AA3640"/>
    <w:rsid w:val="00AC0D1D"/>
    <w:rsid w:val="00AC1B89"/>
    <w:rsid w:val="00AF0757"/>
    <w:rsid w:val="00AF2C11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7158A"/>
    <w:rsid w:val="00C71B6D"/>
    <w:rsid w:val="00C77A15"/>
    <w:rsid w:val="00C83918"/>
    <w:rsid w:val="00C95F18"/>
    <w:rsid w:val="00CA4C65"/>
    <w:rsid w:val="00CB41F0"/>
    <w:rsid w:val="00CB6C18"/>
    <w:rsid w:val="00CC4AC1"/>
    <w:rsid w:val="00CC7B8F"/>
    <w:rsid w:val="00CD31F8"/>
    <w:rsid w:val="00CE19A1"/>
    <w:rsid w:val="00CE29CC"/>
    <w:rsid w:val="00CF33AC"/>
    <w:rsid w:val="00CF7EB7"/>
    <w:rsid w:val="00D3556D"/>
    <w:rsid w:val="00D47733"/>
    <w:rsid w:val="00D60907"/>
    <w:rsid w:val="00D65681"/>
    <w:rsid w:val="00D65D0F"/>
    <w:rsid w:val="00D8212F"/>
    <w:rsid w:val="00DA3125"/>
    <w:rsid w:val="00DA54DB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06763"/>
    <w:rsid w:val="00F10C2B"/>
    <w:rsid w:val="00F644E6"/>
    <w:rsid w:val="00FA0887"/>
    <w:rsid w:val="00FA2088"/>
    <w:rsid w:val="00FC01C2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4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AC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C4AC1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C4AC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C4AC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4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AC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4AC1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4AC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4AC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St-23/2016-3</izvorni_sadrzaj>
    <derivirana_varijabla naziv="DomainObject.Oznaka_1">St-23/2016-3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St-23/2016</izvorni_sadrzaj>
    <derivirana_varijabla naziv="DomainObject.Predmet.OznakaBroj_1">St-23/2016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BUBANIĆ društvo s ograničenom odgovornošću za frizerske usluge</izvorni_sadrzaj>
    <derivirana_varijabla naziv="DomainObject.Predmet.ProtustrankaFormated_1">  BUBANIĆ društvo s ograničenom odgovornošću za frizerske usluge</derivirana_varijabla>
  </DomainObject.Predmet.ProtustrankaFormated>
  <DomainObject.Predmet.ProtustrankaFormatedOIB>
    <izvorni_sadrzaj>  BUBANIĆ društvo s ograničenom odgovornošću za frizerske usluge, OIB 53963026407</izvorni_sadrzaj>
    <derivirana_varijabla naziv="DomainObject.Predmet.ProtustrankaFormatedOIB_1">  BUBANIĆ društvo s ograničenom odgovornošću za frizerske usluge, OIB 53963026407</derivirana_varijabla>
  </DomainObject.Predmet.ProtustrankaFormatedOIB>
  <DomainObject.Predmet.ProtustrankaFormatedWithAdress>
    <izvorni_sadrzaj> BUBANIĆ društvo s ograničenom odgovornošću za frizerske usluge, Dravska 9, 42209 Svibovec Podravski</izvorni_sadrzaj>
    <derivirana_varijabla naziv="DomainObject.Predmet.ProtustrankaFormatedWithAdress_1"> BUBANIĆ društvo s ograničenom odgovornošću za frizerske usluge, Dravska 9, 42209 Svibovec Podravski</derivirana_varijabla>
  </DomainObject.Predmet.ProtustrankaFormatedWithAdress>
  <DomainObject.Predmet.ProtustrankaFormatedWithAdressOIB>
    <izvorni_sadrzaj> BUBANIĆ društvo s ograničenom odgovornošću za frizerske usluge, OIB 53963026407, Dravska 9, 42209 Svibovec Podravski</izvorni_sadrzaj>
    <derivirana_varijabla naziv="DomainObject.Predmet.ProtustrankaFormatedWithAdressOIB_1"> BUBANIĆ društvo s ograničenom odgovornošću za frizerske usluge, OIB 53963026407, Dravska 9, 42209 Svibovec Podravski</derivirana_varijabla>
  </DomainObject.Predmet.ProtustrankaFormatedWithAdressOIB>
  <DomainObject.Predmet.ProtustrankaWithAdress>
    <izvorni_sadrzaj>BUBANIĆ društvo s ograničenom odgovornošću za frizerske usluge Dravska 9, 42209 Svibovec Podravski</izvorni_sadrzaj>
    <derivirana_varijabla naziv="DomainObject.Predmet.ProtustrankaWithAdress_1">BUBANIĆ društvo s ograničenom odgovornošću za frizerske usluge Dravska 9, 42209 Svibovec Podravski</derivirana_varijabla>
  </DomainObject.Predmet.ProtustrankaWithAdress>
  <DomainObject.Predmet.ProtustrankaWithAdressOIB>
    <izvorni_sadrzaj>BUBANIĆ društvo s ograničenom odgovornošću za frizerske usluge, OIB 53963026407, Dravska 9, 42209 Svibovec Podravski</izvorni_sadrzaj>
    <derivirana_varijabla naziv="DomainObject.Predmet.ProtustrankaWithAdressOIB_1">BUBANIĆ društvo s ograničenom odgovornošću za frizerske usluge, OIB 53963026407, Dravska 9, 42209 Svibovec Podravski</derivirana_varijabla>
  </DomainObject.Predmet.ProtustrankaWithAdressOIB>
  <DomainObject.Predmet.ProtustrankaNazivFormated>
    <izvorni_sadrzaj>BUBANIĆ društvo s ograničenom odgovornošću za frizerske usluge</izvorni_sadrzaj>
    <derivirana_varijabla naziv="DomainObject.Predmet.ProtustrankaNazivFormated_1">BUBANIĆ društvo s ograničenom odgovornošću za frizerske usluge</derivirana_varijabla>
  </DomainObject.Predmet.ProtustrankaNazivFormated>
  <DomainObject.Predmet.ProtustrankaNazivFormatedOIB>
    <izvorni_sadrzaj>BUBANIĆ društvo s ograničenom odgovornošću za frizerske usluge, OIB 53963026407</izvorni_sadrzaj>
    <derivirana_varijabla naziv="DomainObject.Predmet.ProtustrankaNazivFormatedOIB_1">BUBANIĆ društvo s ograničenom odgovornošću za frizerske usluge, OIB 53963026407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6981.61</izvorni_sadrzaj>
    <derivirana_varijabla naziv="DomainObject.Predmet.TrenutnaVrijednost_1">6981.61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BUBANIĆ društvo s ograničenom odgovornošću za frizerske usluge</item>
    </izvorni_sadrzaj>
    <derivirana_varijabla naziv="DomainObject.Predmet.ProtuStrankaListFormated_1">
      <item>BUBANIĆ društvo s ograničenom odgovornošću za frizerske usluge</item>
    </derivirana_varijabla>
  </DomainObject.Predmet.ProtuStrankaListFormated>
  <DomainObject.Predmet.ProtuStrankaListFormatedOIB>
    <izvorni_sadrzaj>
      <item>BUBANIĆ društvo s ograničenom odgovornošću za frizerske usluge, OIB 53963026407</item>
    </izvorni_sadrzaj>
    <derivirana_varijabla naziv="DomainObject.Predmet.ProtuStrankaListFormatedOIB_1">
      <item>BUBANIĆ društvo s ograničenom odgovornošću za frizerske usluge, OIB 53963026407</item>
    </derivirana_varijabla>
  </DomainObject.Predmet.ProtuStrankaListFormatedOIB>
  <DomainObject.Predmet.ProtuStrankaListFormatedWithAdress>
    <izvorni_sadrzaj>
      <item>BUBANIĆ društvo s ograničenom odgovornošću za frizerske usluge, Dravska 9, 42209 Svibovec Podravski</item>
    </izvorni_sadrzaj>
    <derivirana_varijabla naziv="DomainObject.Predmet.ProtuStrankaListFormatedWithAdress_1">
      <item>BUBANIĆ društvo s ograničenom odgovornošću za frizerske usluge, Dravska 9, 42209 Svibovec Podravski</item>
    </derivirana_varijabla>
  </DomainObject.Predmet.ProtuStrankaListFormatedWithAdress>
  <DomainObject.Predmet.ProtuStrankaListFormatedWithAdressOIB>
    <izvorni_sadrzaj>
      <item>BUBANIĆ društvo s ograničenom odgovornošću za frizerske usluge, OIB 53963026407, Dravska 9, 42209 Svibovec Podravski</item>
    </izvorni_sadrzaj>
    <derivirana_varijabla naziv="DomainObject.Predmet.ProtuStrankaListFormatedWithAdressOIB_1">
      <item>BUBANIĆ društvo s ograničenom odgovornošću za frizerske usluge, OIB 53963026407, Dravska 9, 42209 Svibovec Podravski</item>
    </derivirana_varijabla>
  </DomainObject.Predmet.ProtuStrankaListFormatedWithAdressOIB>
  <DomainObject.Predmet.ProtuStrankaListNazivFormated>
    <izvorni_sadrzaj>
      <item>BUBANIĆ društvo s ograničenom odgovornošću za frizerske usluge</item>
    </izvorni_sadrzaj>
    <derivirana_varijabla naziv="DomainObject.Predmet.ProtuStrankaListNazivFormated_1">
      <item>BUBANIĆ društvo s ograničenom odgovornošću za frizerske usluge</item>
    </derivirana_varijabla>
  </DomainObject.Predmet.ProtuStrankaListNazivFormated>
  <DomainObject.Predmet.ProtuStrankaListNazivFormatedOIB>
    <izvorni_sadrzaj>
      <item>BUBANIĆ društvo s ograničenom odgovornošću za frizerske usluge, OIB 53963026407</item>
    </izvorni_sadrzaj>
    <derivirana_varijabla naziv="DomainObject.Predmet.ProtuStrankaListNazivFormatedOIB_1">
      <item>BUBANIĆ društvo s ograničenom odgovornošću za frizerske usluge, OIB 53963026407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St-23/2016-3</izvorni_sadrzaj>
    <derivirana_varijabla naziv="DomainObject.PoslovniBrojDokumenta_1">St-23/2016-3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BUBANIĆ društvo s ograničenom odgovornošću za frizerske usluge</izvorni_sadrzaj>
    <derivirana_varijabla naziv="DomainObject.Predmet.ProtustrankaIDrugi_1">BUBANIĆ društvo s ograničenom odgovornošću za frizerske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BUBANIĆ društvo s ograničenom odgovornošću za frizerske usluge, OIB 53963026407, Dravska 9, 42209 Svibovec Podravski</izvorni_sadrzaj>
    <derivirana_varijabla naziv="DomainObject.Predmet.ProtustrankaIDrugiAdressOIB_1">BUBANIĆ društvo s ograničenom odgovornošću za frizerske usluge, OIB 53963026407, Dravska 9, 42209 Svibovec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BUBANIĆ društvo s ograničenom odgovornošću za frizerske usluge</item>
      <item>Sudski registar</item>
    </izvorni_sadrzaj>
    <derivirana_varijabla naziv="DomainObject.Predmet.SudioniciListNaziv_1">
      <item>Financijska agencija</item>
      <item>BUBANIĆ društvo s ograničenom odgovornošću za frizerske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BUBANIĆ društvo s ograničenom odgovornošću za frizerske usluge, OIB 53963026407, Dravska 9,42209 Svibovec Podravski</item>
      <item>Sudski registar</item>
    </izvorni_sadrzaj>
    <derivirana_varijabla naziv="DomainObject.Predmet.SudioniciListAdressOIB_1">
      <item>Financijska agencija, OIB 85821130368, Ulica grada Vukovara 70,10000 Zagreb</item>
      <item>BUBANIĆ društvo s ograničenom odgovornošću za frizerske usluge, OIB 53963026407, Dravska 9,42209 Svibovec Podravski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53963026407</item>
      <item>, OIB null</item>
    </izvorni_sadrzaj>
    <derivirana_varijabla naziv="DomainObject.Predmet.SudioniciListNazivOIB_1">
      <item>, OIB 85821130368</item>
      <item>, OIB 53963026407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5EBFA4-32F4-4672-98D8-9A1407F59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1994</properties:Characters>
  <properties:Lines>48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2016-02-05T07:25:00Z</dcterms:created>
  <dc:creator>Ljubica Makovec</dc:creator>
  <cp:lastModifiedBy>Maja Marčec</cp:lastModifiedBy>
  <cp:lastPrinted>2016-02-05T08:55:00Z</cp:lastPrinted>
  <dcterms:modified xmlns:xsi="http://www.w3.org/2001/XMLSchema-instance" xsi:type="dcterms:W3CDTF">2016-02-05T12:21:00Z</dcterms:modified>
  <cp:revision>6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