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1ea2" w14:paraId="eac1ea2" w:rsidRDefault="00281BC7" w:rsidP="00294852" w:rsidR="00281BC7" w:rsidRPr="00A706E6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A706E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706E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A706E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706E6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A706E6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A706E6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A706E6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A706E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A706E6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94852" w:rsidR="00E022E9" w:rsidRPr="00A706E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A706E6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A706E6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A706E6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A706E6">
        <w:rPr>
          <w:rFonts w:cstheme="majorBidi" w:hAnsiTheme="majorBidi" w:asciiTheme="majorBidi"/>
          <w:b/>
          <w:sz w:val="22"/>
          <w:szCs w:val="22"/>
        </w:rPr>
        <w:tab/>
      </w:r>
      <w:r w:rsidRPr="00A706E6">
        <w:rPr>
          <w:rFonts w:cstheme="majorBidi" w:hAnsiTheme="majorBidi" w:asciiTheme="majorBidi"/>
          <w:b/>
          <w:sz w:val="22"/>
          <w:szCs w:val="22"/>
        </w:rPr>
        <w:tab/>
      </w:r>
      <w:r w:rsidRPr="00A706E6">
        <w:rPr>
          <w:rFonts w:cstheme="majorBidi" w:hAnsiTheme="majorBidi" w:asciiTheme="majorBidi"/>
          <w:b/>
          <w:sz w:val="22"/>
          <w:szCs w:val="22"/>
        </w:rPr>
        <w:tab/>
      </w:r>
      <w:r w:rsidRPr="00A706E6">
        <w:rPr>
          <w:rFonts w:cstheme="majorBidi" w:hAnsiTheme="majorBidi" w:asciiTheme="majorBidi"/>
          <w:b/>
          <w:sz w:val="22"/>
          <w:szCs w:val="22"/>
        </w:rPr>
        <w:tab/>
      </w:r>
      <w:r w:rsidRPr="00A706E6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A706E6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A706E6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A706E6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A706E6" w:rsidR="009D7950" w:rsidRPr="00A706E6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>Trgovački sud u Zadru OIB:39670464653, po sutkinji Ani Markač, postupajući po prijedlogu Financijske agencije za otvaranje stečajnog postupka nad trgovačkim društvom</w:t>
      </w:r>
      <w:r w:rsidR="00022AA2" w:rsidRPr="00A706E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A706E6" w:rsidRPr="00A706E6">
        <w:rPr>
          <w:sz w:val="22"/>
          <w:szCs w:val="22"/>
        </w:rPr>
        <w:t>NOTUS BIOGRAD j.d.o.o. za trgovinu, ugostiteljstvo i usluge, OIB: 17454792796, sa sjedištem u Tinj 123, 23423 Tinj</w:t>
      </w:r>
      <w:r w:rsidR="002D0A6E" w:rsidRPr="00A706E6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="00725F31" w:rsidRPr="00A706E6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2D0A6E" w:rsidRPr="00A706E6">
        <w:rPr>
          <w:rFonts w:cstheme="majorBidi" w:hAnsiTheme="majorBidi" w:asciiTheme="majorBidi"/>
          <w:bCs/>
          <w:sz w:val="22"/>
          <w:szCs w:val="22"/>
        </w:rPr>
        <w:t>2</w:t>
      </w:r>
      <w:r w:rsidR="00AC22BB" w:rsidRPr="00A706E6">
        <w:rPr>
          <w:rFonts w:cstheme="majorBidi" w:hAnsiTheme="majorBidi" w:asciiTheme="majorBidi"/>
          <w:bCs/>
          <w:sz w:val="22"/>
          <w:szCs w:val="22"/>
        </w:rPr>
        <w:t>5</w:t>
      </w:r>
      <w:r w:rsidR="00492740" w:rsidRPr="00A706E6">
        <w:rPr>
          <w:rFonts w:cstheme="majorBidi" w:hAnsiTheme="majorBidi" w:asciiTheme="majorBidi"/>
          <w:bCs/>
          <w:sz w:val="22"/>
          <w:szCs w:val="22"/>
        </w:rPr>
        <w:t>. travnja 2016.,</w:t>
      </w:r>
    </w:p>
    <w:p w:rsidRDefault="00281BC7" w:rsidP="00294852" w:rsidR="00281BC7" w:rsidRPr="00A706E6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706E6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A706E6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A706E6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A6DDA" w:rsidP="00A706E6" w:rsidR="00751935" w:rsidRPr="00A706E6">
      <w:pPr>
        <w:tabs>
          <w:tab w:pos="709" w:val="left"/>
        </w:tabs>
        <w:jc w:val="both"/>
        <w:rPr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>1.</w:t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="00A706E6">
        <w:rPr>
          <w:sz w:val="22"/>
          <w:szCs w:val="22"/>
        </w:rPr>
        <w:t>Savo Filipović iz Dramlja, Braće Košuljandić 100/a, OIB: 19559750928</w:t>
      </w:r>
      <w:r w:rsidR="00AC22BB" w:rsidRPr="00A706E6">
        <w:rPr>
          <w:sz w:val="22"/>
          <w:szCs w:val="22"/>
        </w:rPr>
        <w:t xml:space="preserve"> </w:t>
      </w:r>
      <w:r w:rsidR="00281BC7" w:rsidRPr="00A706E6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A706E6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A706E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A706E6" w:rsidRPr="00A706E6">
        <w:rPr>
          <w:sz w:val="22"/>
          <w:szCs w:val="22"/>
        </w:rPr>
        <w:t>NOTUS BIOGRAD j.d.o.o. za trgovinu, ugostiteljstvo i usluge, OIB: 17454792796, sa sjedištem u Tinj 123, 23423 Tinj</w:t>
      </w:r>
      <w:r w:rsidRPr="00A706E6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022AA2" w:rsidP="00294852" w:rsidR="00022AA2" w:rsidRPr="00A706E6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A706E6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>2.</w:t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706E6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A706E6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A706E6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>3.</w:t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706E6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A706E6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A706E6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A706E6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81BC7" w:rsidP="00294852" w:rsidR="00281BC7" w:rsidRPr="00A706E6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>Obrazloženje</w:t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A706E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A706E6" w:rsidR="00CF328C" w:rsidRPr="00A706E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A706E6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A706E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A706E6" w:rsidRPr="00A706E6">
        <w:rPr>
          <w:sz w:val="22"/>
          <w:szCs w:val="22"/>
        </w:rPr>
        <w:t>NOTUS BIOGRAD j.d.o.o. za trgovinu, ugostiteljstvo i usluge, OIB: 17454792796, sa sjedištem u Tinj 123, 23423 Tinj</w:t>
      </w:r>
      <w:r w:rsidR="00022AA2" w:rsidRPr="00A706E6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8F3AD6" w:rsidP="00294852" w:rsidR="00CF328C" w:rsidRPr="00A706E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A706E6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A706E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A706E6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A706E6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A706E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A706E6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A706E6">
        <w:rPr>
          <w:rFonts w:cstheme="majorBidi" w:hAnsiTheme="majorBidi" w:asciiTheme="majorBidi"/>
          <w:bCs/>
          <w:sz w:val="22"/>
          <w:szCs w:val="22"/>
        </w:rPr>
        <w:t xml:space="preserve"> zastupnik</w:t>
      </w:r>
      <w:r w:rsidR="006A6847" w:rsidRPr="00A706E6">
        <w:rPr>
          <w:rFonts w:cstheme="majorBidi" w:hAnsiTheme="majorBidi" w:asciiTheme="majorBidi"/>
          <w:bCs/>
          <w:sz w:val="22"/>
          <w:szCs w:val="22"/>
        </w:rPr>
        <w:t xml:space="preserve"> dužnika po zakonu</w:t>
      </w:r>
      <w:r w:rsidR="00022AA2" w:rsidRPr="00A706E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A706E6">
        <w:rPr>
          <w:rFonts w:cstheme="majorBidi" w:hAnsiTheme="majorBidi" w:asciiTheme="majorBidi"/>
          <w:bCs/>
          <w:sz w:val="22"/>
          <w:szCs w:val="22"/>
        </w:rPr>
        <w:t xml:space="preserve">nije pristupio. </w:t>
      </w:r>
      <w:r w:rsidR="00751935" w:rsidRPr="00A706E6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6A6847" w:rsidP="00294852" w:rsidR="00CF328C" w:rsidRPr="00A706E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A706E6">
        <w:rPr>
          <w:rFonts w:cstheme="majorBidi" w:hAnsiTheme="majorBidi" w:asciiTheme="majorBidi"/>
          <w:bCs/>
          <w:sz w:val="22"/>
          <w:szCs w:val="22"/>
        </w:rPr>
        <w:t>0</w:t>
      </w:r>
      <w:r w:rsidRPr="00A706E6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294852" w:rsidR="006A6847" w:rsidRPr="00A706E6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8F3AD6" w:rsidP="00294852" w:rsidR="008F3AD6" w:rsidRPr="00A706E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AC22BB" w:rsidR="00D61B7B" w:rsidRPr="00A706E6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A706E6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A706E6">
        <w:rPr>
          <w:rFonts w:cstheme="majorBidi" w:hAnsiTheme="majorBidi" w:asciiTheme="majorBidi"/>
          <w:bCs/>
          <w:sz w:val="22"/>
          <w:szCs w:val="22"/>
        </w:rPr>
        <w:t>2</w:t>
      </w:r>
      <w:r w:rsidR="00AC22BB" w:rsidRPr="00A706E6">
        <w:rPr>
          <w:rFonts w:cstheme="majorBidi" w:hAnsiTheme="majorBidi" w:asciiTheme="majorBidi"/>
          <w:bCs/>
          <w:sz w:val="22"/>
          <w:szCs w:val="22"/>
        </w:rPr>
        <w:t>5</w:t>
      </w:r>
      <w:r w:rsidR="004E7E9B" w:rsidRPr="00A706E6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A706E6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A706E6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D61B7B" w:rsidP="00294852" w:rsidR="00D61B7B" w:rsidRPr="00A706E6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A10144" w:rsidP="00A706E6" w:rsidR="00D61B7B" w:rsidRPr="00A706E6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="004E7E9B" w:rsidRPr="00A706E6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A10144" w:rsidP="00A706E6" w:rsidR="004E7E9B" w:rsidRPr="00A706E6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="00CF328C" w:rsidRPr="00A706E6">
        <w:rPr>
          <w:rFonts w:cstheme="majorBidi" w:hAnsiTheme="majorBidi" w:asciiTheme="majorBidi"/>
          <w:bCs/>
          <w:sz w:val="22"/>
          <w:szCs w:val="22"/>
        </w:rPr>
        <w:t>Ana Markač</w:t>
      </w:r>
    </w:p>
    <w:p w:rsidRDefault="00580387" w:rsidP="00A706E6" w:rsidR="002A6DDA" w:rsidRPr="00A706E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  <w:r w:rsidRPr="00A706E6">
        <w:rPr>
          <w:rFonts w:cstheme="majorBidi" w:hAnsiTheme="majorBidi" w:asciiTheme="majorBidi"/>
          <w:bCs/>
          <w:sz w:val="22"/>
          <w:szCs w:val="22"/>
        </w:rPr>
        <w:tab/>
      </w:r>
    </w:p>
    <w:p w:rsidRDefault="008F3AD6" w:rsidP="00294852" w:rsidR="008F3AD6" w:rsidRPr="00A706E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294852" w:rsidR="00CF328C" w:rsidRPr="00A706E6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706E6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A706E6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706E6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A706E6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2A6DDA" w:rsidP="00294852" w:rsidR="002A6DDA" w:rsidRPr="00A706E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A706E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8F3AD6" w:rsidRPr="00A706E6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294852" w:rsidR="00BB4F73" w:rsidRPr="00A706E6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A706E6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294852" w:rsidR="00C30170" w:rsidRPr="00A706E6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A706E6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706E6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2A6DDA" w:rsidR="00842CEB" w:rsidRPr="00A706E6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6E6" w:rsidP="00A706E6" w:rsidR="00A706E6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363/16-10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A706E6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1540A">
      <w:rPr>
        <w:sz w:val="22"/>
        <w:szCs w:val="22"/>
      </w:rPr>
      <w:t>36</w:t>
    </w:r>
    <w:r w:rsidR="00A706E6">
      <w:rPr>
        <w:sz w:val="22"/>
        <w:szCs w:val="22"/>
      </w:rPr>
      <w:t>3</w:t>
    </w:r>
    <w:r w:rsidR="002D0A6E">
      <w:rPr>
        <w:sz w:val="22"/>
        <w:szCs w:val="22"/>
      </w:rPr>
      <w:t>/16-</w:t>
    </w:r>
    <w:r w:rsidR="00294852">
      <w:rPr>
        <w:sz w:val="22"/>
        <w:szCs w:val="22"/>
      </w:rPr>
      <w:t>1</w:t>
    </w:r>
    <w:r w:rsidR="00A706E6">
      <w:rPr>
        <w:sz w:val="22"/>
        <w:szCs w:val="22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42BE6"/>
    <w:rsid w:val="003C6DA5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42CEB"/>
    <w:rsid w:val="008F03DE"/>
    <w:rsid w:val="008F3AD6"/>
    <w:rsid w:val="00901D45"/>
    <w:rsid w:val="009068CC"/>
    <w:rsid w:val="009B4456"/>
    <w:rsid w:val="009C0FF2"/>
    <w:rsid w:val="009D7950"/>
    <w:rsid w:val="009F62F2"/>
    <w:rsid w:val="00A10144"/>
    <w:rsid w:val="00A5292A"/>
    <w:rsid w:val="00A706E6"/>
    <w:rsid w:val="00A94559"/>
    <w:rsid w:val="00AC22BB"/>
    <w:rsid w:val="00B310F0"/>
    <w:rsid w:val="00BB2C5C"/>
    <w:rsid w:val="00BB4F73"/>
    <w:rsid w:val="00BE6E59"/>
    <w:rsid w:val="00C30170"/>
    <w:rsid w:val="00C72C87"/>
    <w:rsid w:val="00C85781"/>
    <w:rsid w:val="00C9120F"/>
    <w:rsid w:val="00CF328C"/>
    <w:rsid w:val="00D61B7B"/>
    <w:rsid w:val="00E022E9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94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559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559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559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559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94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559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559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559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559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NOTUS BIOGRAD j.d.o.o. za trgovinu, ugostiteljstvo i usluge</izvorni_sadrzaj>
    <derivirana_varijabla naziv="DomainObject.Predmet.ProtustrankaFormated_1">  NOTUS BIOGRAD j.d.o.o. za trgovinu, ugostiteljstvo i usluge</derivirana_varijabla>
  </DomainObject.Predmet.ProtustrankaFormated>
  <DomainObject.Predmet.ProtustrankaFormatedOIB>
    <izvorni_sadrzaj>  NOTUS BIOGRAD j.d.o.o. za trgovinu, ugostiteljstvo i usluge, OIB 17454792796</izvorni_sadrzaj>
    <derivirana_varijabla naziv="DomainObject.Predmet.ProtustrankaFormatedOIB_1">  NOTUS BIOGRAD j.d.o.o. za trgovinu, ugostiteljstvo i usluge, OIB 17454792796</derivirana_varijabla>
  </DomainObject.Predmet.ProtustrankaFormatedOIB>
  <DomainObject.Predmet.ProtustrankaFormatedWithAdress>
    <izvorni_sadrzaj> NOTUS BIOGRAD j.d.o.o. za trgovinu, ugostiteljstvo i usluge, Tinj 123, 23210 Tinj</izvorni_sadrzaj>
    <derivirana_varijabla naziv="DomainObject.Predmet.ProtustrankaFormatedWithAdress_1"> NOTUS BIOGRAD j.d.o.o. za trgovinu, ugostiteljstvo i usluge, Tinj 123, 23210 Tinj</derivirana_varijabla>
  </DomainObject.Predmet.ProtustrankaFormatedWithAdress>
  <DomainObject.Predmet.ProtustrankaFormatedWithAdressOIB>
    <izvorni_sadrzaj> NOTUS BIOGRAD j.d.o.o. za trgovinu, ugostiteljstvo i usluge, OIB 17454792796, Tinj 123, 23210 Tinj</izvorni_sadrzaj>
    <derivirana_varijabla naziv="DomainObject.Predmet.ProtustrankaFormatedWithAdressOIB_1"> NOTUS BIOGRAD j.d.o.o. za trgovinu, ugostiteljstvo i usluge, OIB 17454792796, Tinj 123, 23210 Tinj</derivirana_varijabla>
  </DomainObject.Predmet.ProtustrankaFormatedWithAdressOIB>
  <DomainObject.Predmet.ProtustrankaWithAdress>
    <izvorni_sadrzaj>NOTUS BIOGRAD j.d.o.o. za trgovinu, ugostiteljstvo i usluge Tinj 123, 23210 Tinj</izvorni_sadrzaj>
    <derivirana_varijabla naziv="DomainObject.Predmet.ProtustrankaWithAdress_1">NOTUS BIOGRAD j.d.o.o. za trgovinu, ugostiteljstvo i usluge Tinj 123, 23210 Tinj</derivirana_varijabla>
  </DomainObject.Predmet.ProtustrankaWithAdress>
  <DomainObject.Predmet.ProtustrankaWithAdressOIB>
    <izvorni_sadrzaj>NOTUS BIOGRAD j.d.o.o. za trgovinu, ugostiteljstvo i usluge, OIB 17454792796, Tinj 123, 23210 Tinj</izvorni_sadrzaj>
    <derivirana_varijabla naziv="DomainObject.Predmet.ProtustrankaWithAdressOIB_1">NOTUS BIOGRAD j.d.o.o. za trgovinu, ugostiteljstvo i usluge, OIB 17454792796, Tinj 123, 23210 Tinj</derivirana_varijabla>
  </DomainObject.Predmet.ProtustrankaWithAdressOIB>
  <DomainObject.Predmet.ProtustrankaNazivFormated>
    <izvorni_sadrzaj>NOTUS BIOGRAD j.d.o.o. za trgovinu, ugostiteljstvo i usluge</izvorni_sadrzaj>
    <derivirana_varijabla naziv="DomainObject.Predmet.ProtustrankaNazivFormated_1">NOTUS BIOGRAD j.d.o.o. za trgovinu, ugostiteljstvo i usluge</derivirana_varijabla>
  </DomainObject.Predmet.ProtustrankaNazivFormated>
  <DomainObject.Predmet.ProtustrankaNazivFormatedOIB>
    <izvorni_sadrzaj>NOTUS BIOGRAD j.d.o.o. za trgovinu, ugostiteljstvo i usluge, OIB 17454792796</izvorni_sadrzaj>
    <derivirana_varijabla naziv="DomainObject.Predmet.ProtustrankaNazivFormatedOIB_1">NOTUS BIOGRAD j.d.o.o. za trgovinu, ugostiteljstvo i usluge, OIB 17454792796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14938.22</izvorni_sadrzaj>
    <derivirana_varijabla naziv="DomainObject.Predmet.TrenutnaVrijednost_1">14938.22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NOTUS BIOGRAD j.d.o.o. za trgovinu, ugostiteljstvo i usluge</item>
    </izvorni_sadrzaj>
    <derivirana_varijabla naziv="DomainObject.Predmet.ProtuStrankaListFormated_1">
      <item>NOTUS BIOGRAD j.d.o.o. za trgovinu, ugostiteljstvo i usluge</item>
    </derivirana_varijabla>
  </DomainObject.Predmet.ProtuStrankaListFormated>
  <DomainObject.Predmet.ProtuStrankaListFormatedOIB>
    <izvorni_sadrzaj>
      <item>NOTUS BIOGRAD j.d.o.o. za trgovinu, ugostiteljstvo i usluge, OIB 17454792796</item>
    </izvorni_sadrzaj>
    <derivirana_varijabla naziv="DomainObject.Predmet.ProtuStrankaListFormatedOIB_1">
      <item>NOTUS BIOGRAD j.d.o.o. za trgovinu, ugostiteljstvo i usluge, OIB 17454792796</item>
    </derivirana_varijabla>
  </DomainObject.Predmet.ProtuStrankaListFormatedOIB>
  <DomainObject.Predmet.ProtuStrankaListFormatedWithAdress>
    <izvorni_sadrzaj>
      <item>NOTUS BIOGRAD j.d.o.o. za trgovinu, ugostiteljstvo i usluge, Tinj 123, 23210 Tinj</item>
    </izvorni_sadrzaj>
    <derivirana_varijabla naziv="DomainObject.Predmet.ProtuStrankaListFormatedWithAdress_1">
      <item>NOTUS BIOGRAD j.d.o.o. za trgovinu, ugostiteljstvo i usluge, Tinj 123, 23210 Tinj</item>
    </derivirana_varijabla>
  </DomainObject.Predmet.ProtuStrankaListFormatedWithAdress>
  <DomainObject.Predmet.ProtuStrankaListFormatedWithAdressOIB>
    <izvorni_sadrzaj>
      <item>NOTUS BIOGRAD j.d.o.o. za trgovinu, ugostiteljstvo i usluge, OIB 17454792796, Tinj 123, 23210 Tinj</item>
    </izvorni_sadrzaj>
    <derivirana_varijabla naziv="DomainObject.Predmet.ProtuStrankaListFormatedWithAdressOIB_1">
      <item>NOTUS BIOGRAD j.d.o.o. za trgovinu, ugostiteljstvo i usluge, OIB 17454792796, Tinj 123, 23210 Tinj</item>
    </derivirana_varijabla>
  </DomainObject.Predmet.ProtuStrankaListFormatedWithAdressOIB>
  <DomainObject.Predmet.ProtuStrankaListNazivFormated>
    <izvorni_sadrzaj>
      <item>NOTUS BIOGRAD j.d.o.o. za trgovinu, ugostiteljstvo i usluge</item>
    </izvorni_sadrzaj>
    <derivirana_varijabla naziv="DomainObject.Predmet.ProtuStrankaListNazivFormated_1">
      <item>NOTUS BIOGRAD j.d.o.o. za trgovinu, ugostiteljstvo i usluge</item>
    </derivirana_varijabla>
  </DomainObject.Predmet.ProtuStrankaListNazivFormated>
  <DomainObject.Predmet.ProtuStrankaListNazivFormatedOIB>
    <izvorni_sadrzaj>
      <item>NOTUS BIOGRAD j.d.o.o. za trgovinu, ugostiteljstvo i usluge, OIB 17454792796</item>
    </izvorni_sadrzaj>
    <derivirana_varijabla naziv="DomainObject.Predmet.ProtuStrankaListNazivFormatedOIB_1">
      <item>NOTUS BIOGRAD j.d.o.o. za trgovinu, ugostiteljstvo i usluge, OIB 17454792796</item>
    </derivirana_varijabla>
  </DomainObject.Predmet.ProtuStrankaListNazivFormatedOIB>
  <DomainObject.Predmet.OstaliListFormated>
    <izvorni_sadrzaj>
      <item>KRISTINA ERLIĆ</item>
    </izvorni_sadrzaj>
    <derivirana_varijabla naziv="DomainObject.Predmet.OstaliListFormated_1">
      <item>KRISTINA ERLIĆ</item>
    </derivirana_varijabla>
  </DomainObject.Predmet.OstaliListFormated>
  <DomainObject.Predmet.OstaliListFormatedOIB>
    <izvorni_sadrzaj>
      <item>KRISTINA ERLIĆ</item>
    </izvorni_sadrzaj>
    <derivirana_varijabla naziv="DomainObject.Predmet.OstaliListFormatedOIB_1">
      <item>KRISTINA ERLIĆ</item>
    </derivirana_varijabla>
  </DomainObject.Predmet.OstaliListFormatedOIB>
  <DomainObject.Predmet.OstaliListFormatedWithAdress>
    <izvorni_sadrzaj>
      <item>KRISTINA ERLIĆ, Tinj 123, 23210 Tinj</item>
    </izvorni_sadrzaj>
    <derivirana_varijabla naziv="DomainObject.Predmet.OstaliListFormatedWithAdress_1">
      <item>KRISTINA ERLIĆ, Tinj 123, 23210 Tinj</item>
    </derivirana_varijabla>
  </DomainObject.Predmet.OstaliListFormatedWithAdress>
  <DomainObject.Predmet.OstaliListFormatedWithAdressOIB>
    <izvorni_sadrzaj>
      <item>KRISTINA ERLIĆ, Tinj 123, 23210 Tinj</item>
    </izvorni_sadrzaj>
    <derivirana_varijabla naziv="DomainObject.Predmet.OstaliListFormatedWithAdressOIB_1">
      <item>KRISTINA ERLIĆ, Tinj 123, 23210 Tinj</item>
    </derivirana_varijabla>
  </DomainObject.Predmet.OstaliListFormatedWithAdressOIB>
  <DomainObject.Predmet.OstaliListNazivFormated>
    <izvorni_sadrzaj>
      <item>KRISTINA ERLIĆ</item>
    </izvorni_sadrzaj>
    <derivirana_varijabla naziv="DomainObject.Predmet.OstaliListNazivFormated_1">
      <item>KRISTINA ERLIĆ</item>
    </derivirana_varijabla>
  </DomainObject.Predmet.OstaliListNazivFormated>
  <DomainObject.Predmet.OstaliListNazivFormatedOIB>
    <izvorni_sadrzaj>
      <item>KRISTINA ERLIĆ</item>
    </izvorni_sadrzaj>
    <derivirana_varijabla naziv="DomainObject.Predmet.OstaliListNazivFormatedOIB_1">
      <item>KRISTINA ERLIĆ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NOTUS BIOGRAD j.d.o.o. za trgovinu, ugostiteljstvo i usluge</izvorni_sadrzaj>
    <derivirana_varijabla naziv="DomainObject.Predmet.ProtustrankaIDrugi_1">NOTUS BIOGRAD j.d.o.o. za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NOTUS BIOGRAD j.d.o.o. za trgovinu, ugostiteljstvo i usluge, OIB 17454792796, Tinj 123, 23210 Tinj</izvorni_sadrzaj>
    <derivirana_varijabla naziv="DomainObject.Predmet.ProtustrankaIDrugiAdressOIB_1">NOTUS BIOGRAD j.d.o.o. za trgovinu, ugostiteljstvo i usluge, OIB 17454792796, Tinj 123, 23210 Tinj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NOTUS BIOGRAD j.d.o.o. za trgovinu, ugostiteljstvo i usluge</item>
      <item>KRISTINA ERLIĆ</item>
    </izvorni_sadrzaj>
    <derivirana_varijabla naziv="DomainObject.Predmet.SudioniciListNaziv_1">
      <item>FINA</item>
      <item>NOTUS BIOGRAD j.d.o.o. za trgovinu, ugostiteljstvo i usluge</item>
      <item>KRISTINA ERLIĆ</item>
    </derivirana_varijabla>
  </DomainObject.Predmet.SudioniciListNaziv>
  <DomainObject.Predmet.SudioniciListAdressOIB>
    <izvorni_sadrzaj>
      <item>FINA, OIB 85821130368</item>
      <item>NOTUS BIOGRAD j.d.o.o. za trgovinu, ugostiteljstvo i usluge, OIB 17454792796, Tinj 123,23210 Tinj</item>
      <item>KRISTINA ERLIĆ, Tinj 123,23210 Tinj</item>
    </izvorni_sadrzaj>
    <derivirana_varijabla naziv="DomainObject.Predmet.SudioniciListAdressOIB_1">
      <item>FINA, OIB 85821130368</item>
      <item>NOTUS BIOGRAD j.d.o.o. za trgovinu, ugostiteljstvo i usluge, OIB 17454792796, Tinj 123,23210 Tinj</item>
      <item>KRISTINA ERLIĆ, Tinj 123,23210 Tinj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17454792796</item>
      <item>, OIB null</item>
    </izvorni_sadrzaj>
    <derivirana_varijabla naziv="DomainObject.Predmet.SudioniciListNazivOIB_1">
      <item>, OIB 85821130368</item>
      <item>, OIB 17454792796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7BDE48-C647-4A9B-AAA8-4AD7356CC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389</properties:Words>
  <properties:Characters>2034</properties:Characters>
  <properties:Lines>58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2016-04-25T06:52:00Z</dcterms:created>
  <dc:creator>Ardena Bajlo</dc:creator>
  <cp:lastModifiedBy>Merlina Klišmanić</cp:lastModifiedBy>
  <cp:lastPrinted>2016-04-25T06:51:00Z</cp:lastPrinted>
  <dcterms:modified xmlns:xsi="http://www.w3.org/2001/XMLSchema-instance" xsi:type="dcterms:W3CDTF">2016-04-26T06:24:00Z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