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1ae5" w14:paraId="f421ae5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A72A8E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A72A8E">
                    <w:rPr>
                      <w:sz w:val="22"/>
                      <w:szCs w:val="22"/>
                    </w:rPr>
                    <w:t>70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</w:t>
                  </w:r>
                  <w:r w:rsidR="00A72A8E">
                    <w:rPr>
                      <w:sz w:val="22"/>
                      <w:szCs w:val="22"/>
                    </w:rPr>
                    <w:t>8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A72A8E">
        <w:t xml:space="preserve">DARKO SALAMON d.o.o. OIB: 16763876738, MBS: 08991754, Zagreb, </w:t>
      </w:r>
      <w:proofErr w:type="spellStart"/>
      <w:r w:rsidR="00A72A8E">
        <w:t>Goliš</w:t>
      </w:r>
      <w:proofErr w:type="spellEnd"/>
      <w:r w:rsidR="00A72A8E">
        <w:t xml:space="preserve"> 3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72A8E">
        <w:t>Ivan</w:t>
      </w:r>
      <w:r w:rsidR="00A72A8E">
        <w:t>u</w:t>
      </w:r>
      <w:r w:rsidR="00A72A8E">
        <w:t xml:space="preserve"> Mikić</w:t>
      </w:r>
      <w:r w:rsidR="00A72A8E">
        <w:t>u</w:t>
      </w:r>
      <w:r w:rsidR="00A72A8E">
        <w:t xml:space="preserve">, OIB: 72220905423, Nova Gradiška, </w:t>
      </w:r>
      <w:proofErr w:type="spellStart"/>
      <w:r w:rsidR="00A72A8E">
        <w:t>Gundulićeva</w:t>
      </w:r>
      <w:proofErr w:type="spellEnd"/>
      <w:r w:rsidR="00A72A8E">
        <w:t xml:space="preserve"> </w:t>
      </w:r>
      <w:proofErr w:type="spellStart"/>
      <w:r w:rsidR="00A72A8E">
        <w:t>bb</w:t>
      </w:r>
      <w:proofErr w:type="spellEnd"/>
      <w:r w:rsidR="001D0F02">
        <w:t>,</w:t>
      </w:r>
      <w:r w:rsidR="00F27EF9"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A72A8E">
        <w:t xml:space="preserve">DARKO SALAMON d.o.o. OIB: 16763876738, MBS: 08991754, Zagreb, </w:t>
      </w:r>
      <w:proofErr w:type="spellStart"/>
      <w:r w:rsidR="00A72A8E">
        <w:t>Goliš</w:t>
      </w:r>
      <w:proofErr w:type="spellEnd"/>
      <w:r w:rsidR="00A72A8E">
        <w:t xml:space="preserve"> 3</w:t>
      </w:r>
      <w:r w:rsidR="00F27EF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A72A8E">
        <w:t>HR62 2360 0003 1124 7433 8</w:t>
      </w:r>
      <w:r w:rsidR="001D0F02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1D0F02">
        <w:t>Rješenjem ovoga suda</w:t>
      </w:r>
      <w:r w:rsidR="009B0F1B">
        <w:t xml:space="preserve"> od </w:t>
      </w:r>
      <w:r w:rsidR="008504D7">
        <w:t>2</w:t>
      </w:r>
      <w:r w:rsidR="00A72A8E">
        <w:t>8</w:t>
      </w:r>
      <w:r w:rsidR="008504D7">
        <w:t>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A72A8E">
        <w:t>Ivanu Mikiću</w:t>
      </w:r>
      <w:r w:rsidR="00A72A8E">
        <w:t xml:space="preserve"> iz </w:t>
      </w:r>
      <w:r w:rsidR="00A72A8E">
        <w:t>Nov</w:t>
      </w:r>
      <w:r w:rsidR="00A72A8E">
        <w:t>e</w:t>
      </w:r>
      <w:r w:rsidR="00A72A8E">
        <w:t xml:space="preserve"> </w:t>
      </w:r>
      <w:r w:rsidR="00A72A8E">
        <w:t xml:space="preserve">Gradiške, </w:t>
      </w:r>
      <w:proofErr w:type="spellStart"/>
      <w:r w:rsidR="00A72A8E">
        <w:t>Gundulićeva</w:t>
      </w:r>
      <w:proofErr w:type="spellEnd"/>
      <w:r w:rsidR="00A72A8E">
        <w:t xml:space="preserve"> </w:t>
      </w:r>
      <w:proofErr w:type="spellStart"/>
      <w:r w:rsidR="00A72A8E">
        <w:t>bb</w:t>
      </w:r>
      <w:proofErr w:type="spellEnd"/>
      <w:r w:rsidR="00A72A8E">
        <w:t>,</w:t>
      </w:r>
      <w:r w:rsidR="00A72A8E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1D0F02" w:rsidP="00151FF0" w:rsidR="001D0F02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48B6">
        <w:t xml:space="preserve">o svoje pisano izvješće i </w:t>
      </w:r>
      <w:proofErr w:type="spellStart"/>
      <w:r w:rsidR="00CD48B6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48B6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2A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A72A8E">
      <w:t>70</w:t>
    </w:r>
    <w:r w:rsidR="008504D7">
      <w:t>/</w:t>
    </w:r>
    <w:r w:rsidR="00556D9C">
      <w:t>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0F02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06216"/>
    <w:rsid w:val="00A126F0"/>
    <w:rsid w:val="00A14C1A"/>
    <w:rsid w:val="00A14E5B"/>
    <w:rsid w:val="00A152F2"/>
    <w:rsid w:val="00A34E0A"/>
    <w:rsid w:val="00A51492"/>
    <w:rsid w:val="00A577B6"/>
    <w:rsid w:val="00A57D3E"/>
    <w:rsid w:val="00A72A8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48B6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7EF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7B21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805F4-D531-4C41-8CED-11AEDFED4F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418</properties:Words>
  <properties:Characters>2278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2018-07-27T11:32:00Z</dcterms:created>
  <dc:creator>banka</dc:creator>
  <cp:lastModifiedBy>Snježana Andrijanić</cp:lastModifiedBy>
  <cp:lastPrinted>2018-07-27T11:31:00Z</cp:lastPrinted>
  <dcterms:modified xmlns:xsi="http://www.w3.org/2001/XMLSchema-instance" xsi:type="dcterms:W3CDTF">2018-07-27T11:32:00Z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