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a998" w14:paraId="3e4a998" w:rsidRDefault="00937FF9" w:rsidP="00316ED7" w:rsidR="00316ED7" w:rsidRPr="00316ED7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6ED7">
        <w:rPr>
          <w:rFonts w:cs="Times New Roman" w:eastAsia="Times New Roman"/>
          <w:lang w:eastAsia="hr-HR"/>
        </w:rPr>
        <w:t xml:space="preserve">  </w:t>
      </w:r>
      <w:r w:rsidR="00316ED7" w:rsidRPr="00316ED7">
        <w:rPr>
          <w:rFonts w:cs="Times New Roman" w:eastAsia="Times New Roman"/>
          <w:lang w:eastAsia="hr-HR"/>
        </w:rPr>
        <w:t xml:space="preserve">  REPUBLIKA HRVATSKA</w:t>
      </w:r>
    </w:p>
    <w:p w:rsidRDefault="00316ED7" w:rsidP="00316ED7" w:rsidR="00316ED7" w:rsidRPr="00316ED7">
      <w:pPr>
        <w:spacing w:after="0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>TRGOVAČKI SUD U ZAGREBU</w:t>
      </w:r>
    </w:p>
    <w:p w:rsidRDefault="00316ED7" w:rsidP="00316ED7" w:rsidR="00316ED7" w:rsidRPr="00316ED7">
      <w:pPr>
        <w:spacing w:after="0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 xml:space="preserve">          STALNA SLUŽBA </w:t>
      </w:r>
    </w:p>
    <w:p w:rsidRDefault="00316ED7" w:rsidP="00316ED7" w:rsidR="00316ED7" w:rsidRPr="00316ED7">
      <w:pPr>
        <w:spacing w:after="0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 xml:space="preserve">   Karlovac, Ljudevita Šestića 4</w:t>
      </w:r>
    </w:p>
    <w:p w:rsidRDefault="00316ED7" w:rsidP="00316ED7" w:rsidR="00316ED7" w:rsidRPr="00316ED7">
      <w:pPr>
        <w:spacing w:after="0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spacing w:after="0"/>
        <w:jc w:val="center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>R E P U B L I K A   H R V A T S K A</w:t>
      </w:r>
    </w:p>
    <w:p w:rsidRDefault="00316ED7" w:rsidP="00316ED7" w:rsidR="00316ED7" w:rsidRPr="00316E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spacing w:after="0"/>
        <w:jc w:val="center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>R J E Š E N J E</w:t>
      </w:r>
    </w:p>
    <w:p w:rsidRDefault="00316ED7" w:rsidP="00316ED7" w:rsidR="00316ED7" w:rsidRPr="00316ED7">
      <w:pPr>
        <w:spacing w:after="0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spacing w:after="0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ab/>
        <w:t>Trgovački sud u Zagrebu, Stalna služba</w:t>
      </w:r>
      <w:r w:rsidRPr="00316ED7">
        <w:rPr>
          <w:rFonts w:cs="Times New Roman" w:eastAsia="Times New Roman"/>
          <w:b/>
          <w:lang w:eastAsia="hr-HR"/>
        </w:rPr>
        <w:t>,</w:t>
      </w:r>
      <w:r w:rsidRPr="00316ED7">
        <w:rPr>
          <w:rFonts w:cs="Times New Roman" w:eastAsia="Times New Roman"/>
          <w:lang w:eastAsia="hr-HR"/>
        </w:rPr>
        <w:t xml:space="preserve"> po sucu Jadranki Mađeruh, kao stečajnom sucu, u stečajnom postupku nad Stečajnom masom stečajnog dužnika LINIGRA d.o.o., Zagreb, Đure Szaba 4, (OIB: 15835259592 prije brisanja dužnika iz registra), 6. listopada 2016.</w:t>
      </w:r>
    </w:p>
    <w:p w:rsidRDefault="00316ED7" w:rsidP="00316ED7" w:rsidR="00316ED7" w:rsidRPr="00316E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spacing w:after="0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spacing w:after="0"/>
        <w:jc w:val="center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>r i j e š i o   j e</w:t>
      </w:r>
    </w:p>
    <w:p w:rsidRDefault="00316ED7" w:rsidP="00316ED7" w:rsidR="00316ED7" w:rsidRPr="00316ED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16ED7" w:rsidP="00316ED7" w:rsidR="00316ED7" w:rsidRPr="00316ED7">
      <w:pPr>
        <w:spacing w:after="0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>Stečajnim upraviteljem Stečajne mase stečajnog dužnika LINIGRA d.o.o., Zagreb, Đure Szaba 4, (OIB: 15835259592 prije brisanja dužnika iz registra), se imenuje Marijan Gudelj, Zagreb, Rebrovac 24, OIB: 46116584808.</w:t>
      </w:r>
    </w:p>
    <w:p w:rsidRDefault="00316ED7" w:rsidP="00316ED7" w:rsidR="00316ED7" w:rsidRPr="00316ED7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 Marijan Gudelj, Zagreb, Rebrovac 24, 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5045-20735-621516.</w:t>
      </w:r>
    </w:p>
    <w:p w:rsidRDefault="00316ED7" w:rsidP="00316ED7" w:rsidR="00316ED7" w:rsidRPr="00316E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pStyle w:val="Odlomakpopisa"/>
        <w:numPr>
          <w:ilvl w:val="0"/>
          <w:numId w:val="47"/>
        </w:numPr>
        <w:spacing w:lineRule="auto" w:line="276" w:after="200"/>
        <w:rPr>
          <w:rFonts w:cs="Times New Roman"/>
        </w:rPr>
      </w:pPr>
      <w:r w:rsidRPr="00316ED7">
        <w:rPr>
          <w:rFonts w:cs="Times New Roman"/>
        </w:rPr>
        <w:t xml:space="preserve">Pozivaju se razlučni i izlučni vjerovnici da u roku od 60 dana od dana objave ovog rješenja na mrežnoj stranici e-oglasna ploča Trgovačkog suda u </w:t>
      </w:r>
      <w:r w:rsidRPr="00316ED7">
        <w:rPr>
          <w:rFonts w:cs="Times New Roman"/>
        </w:rPr>
        <w:lastRenderedPageBreak/>
        <w:t xml:space="preserve">Zagrebu obavijeste stečajnog upravitelja o svojim pravima, sukladno odredbi čl. 258. SZ-a. </w:t>
      </w:r>
    </w:p>
    <w:p w:rsidRDefault="00316ED7" w:rsidP="00316ED7" w:rsidR="00316ED7" w:rsidRPr="00316ED7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>Pozivaju se dužnikovi dužnici da svoje obveze bez odgode ispunjavaju stečajnom upravitelju za stečajnog dužnika.</w:t>
      </w:r>
    </w:p>
    <w:p w:rsidRDefault="00316ED7" w:rsidP="00316ED7" w:rsidR="00316ED7" w:rsidRPr="00316ED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 xml:space="preserve">Otvaranje stečajnog postupka koji je otvoren ovosudnim rješenjem poslovni broj St-4450/15 od 26. veljače 2016. ima se upisati u zemljišne knjige koje vodi Općinski građanski sud u Zagrebu, Zemljišnoknjižni odjel Zagreb, i to z.k.ul. 5348 k.o. 999901, Grad Zagreb, k.č.br. 5315/1 i k.č.br. 5317/1, kojemu se dostavlja primjerak ovog rješenja na postupanje. </w:t>
      </w:r>
    </w:p>
    <w:p w:rsidRDefault="00316ED7" w:rsidP="00316ED7" w:rsidR="00316ED7" w:rsidRPr="00316ED7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 xml:space="preserve">Ročište vjerovnika, na kojem će se ispitati prijavljene tražbine (ispitno ročište) zakazuje se za dan </w:t>
      </w:r>
      <w:r w:rsidRPr="00316ED7">
        <w:rPr>
          <w:rFonts w:cs="Times New Roman" w:eastAsia="Times New Roman"/>
          <w:b/>
          <w:lang w:eastAsia="hr-HR"/>
        </w:rPr>
        <w:t>26. siječnja 2017. s početkom u 9,00 sati</w:t>
      </w:r>
      <w:r w:rsidRPr="00316ED7">
        <w:rPr>
          <w:rFonts w:cs="Times New Roman" w:eastAsia="Times New Roman"/>
          <w:lang w:eastAsia="hr-HR"/>
        </w:rPr>
        <w:t>, u sjedištu Stalne službe Trgovačkog suda u Zagrebu, Karlovac, Ljudevita Šestića 4, soba broj 5.</w:t>
      </w:r>
    </w:p>
    <w:p w:rsidRDefault="00316ED7" w:rsidP="00316ED7" w:rsidR="00316ED7" w:rsidRPr="00316ED7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316ED7" w:rsidP="00316ED7" w:rsidR="00316ED7" w:rsidRPr="00316ED7">
      <w:pPr>
        <w:spacing w:after="0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spacing w:after="0"/>
        <w:jc w:val="center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>Obrazloženje</w:t>
      </w:r>
    </w:p>
    <w:p w:rsidRDefault="00316ED7" w:rsidP="00316ED7" w:rsidR="00316ED7" w:rsidRPr="00316E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spacing w:after="0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ab/>
      </w:r>
    </w:p>
    <w:p w:rsidRDefault="00316ED7" w:rsidP="00316ED7" w:rsidR="00316ED7" w:rsidRPr="00316ED7">
      <w:pPr>
        <w:spacing w:after="0"/>
        <w:ind w:firstLine="426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ab/>
        <w:t>Rješenjem ovog suda poslovni broj St-4450/15 od 26. veljače 2016. otvoren je i istovremeno zaključen skraćeni stečajni postupak nad stečajnim dužnikom  LINIGRA d.o.o., Zagreb, Đure Szaba 4, OIB: 15835259592, temeljem čl. 428. Stečajnog zakona (Narodne novine broj 71/15, dalje:SZ) u vezi čl. 431. SZ-a.</w:t>
      </w:r>
    </w:p>
    <w:p w:rsidRDefault="00316ED7" w:rsidP="00316ED7" w:rsidR="00316ED7" w:rsidRPr="00316E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>Ovosudnim rješenjem poslovni broj Tt-16/16894 od 25. svibnja 2016. dužnik je brisan iz sudskog registra.</w:t>
      </w:r>
    </w:p>
    <w:p w:rsidRDefault="00316ED7" w:rsidP="00316ED7" w:rsidR="00316ED7" w:rsidRPr="00316E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 xml:space="preserve">Po prijedlogu vjerovnika Prizma d.o.o., Zagreb, Bernarda Vukasa 22, OIB: 98409309871, od 6. srpnja 2016. određen je nastavak postupka ovosudnim rješenjem St-4450/15 od 2. kolovoza 2016. radi naknadne diobe jer dužnik ima u vlasništvu nekretnine.  </w:t>
      </w:r>
    </w:p>
    <w:p w:rsidRDefault="00316ED7" w:rsidP="00316ED7" w:rsidR="00316ED7" w:rsidRPr="00316ED7">
      <w:pPr>
        <w:spacing w:after="0"/>
        <w:ind w:firstLine="567"/>
        <w:jc w:val="both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316ED7" w:rsidP="00316ED7" w:rsidR="00316ED7" w:rsidRPr="00316E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 xml:space="preserve">Vjerovnici su na temelju odredbe čl. 129.s t. 1. alineja 3. SZ-a pozvani na prijavu tražbine, a razlučni i izlučni vjerovnici pozvani su temeljem odredbe čl. 129. st. 1. alineja 5. SZ-a obavijestiti stečajnog upravitelja o svojim pravima, dok su dužnikovi dužnici pozvani da </w:t>
      </w:r>
      <w:r w:rsidRPr="00316ED7">
        <w:rPr>
          <w:rFonts w:cs="Times New Roman" w:eastAsia="Times New Roman"/>
          <w:lang w:eastAsia="hr-HR"/>
        </w:rPr>
        <w:lastRenderedPageBreak/>
        <w:t>svoje obveze bez odgode ispunjavaju stečajnom upravitelju za stečajnog dužnika u smislu odredbe čl. 129. st. 1. alineja 6. SZ-a.</w:t>
      </w:r>
    </w:p>
    <w:p w:rsidRDefault="00316ED7" w:rsidP="00316ED7" w:rsidR="00316ED7" w:rsidRPr="00316E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>Temeljem odredbe čl. 129. st. 2. SZ-a odlučeno je kao u toči V. izreke rješenja.</w:t>
      </w:r>
    </w:p>
    <w:p w:rsidRDefault="00316ED7" w:rsidP="00316ED7" w:rsidR="00316ED7" w:rsidRPr="00316E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>U skladu s odredbom čl. 130. st. 1. toč. 1. i 2. SZ-a zakazano je ispitno i izvještajno ročište kao u točki VI. i VII. izreke rješenja.</w:t>
      </w:r>
    </w:p>
    <w:p w:rsidRDefault="00316ED7" w:rsidP="00316ED7" w:rsidR="00316ED7" w:rsidRPr="00316E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spacing w:after="0"/>
        <w:jc w:val="center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>U Karlovcu, 6. listopada 2016.</w:t>
      </w:r>
    </w:p>
    <w:p w:rsidRDefault="00316ED7" w:rsidP="00316ED7" w:rsidR="00316ED7" w:rsidRPr="00316ED7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 xml:space="preserve">   Stečajni sudac:</w:t>
      </w:r>
    </w:p>
    <w:p w:rsidRDefault="00316ED7" w:rsidP="00316ED7" w:rsidR="00316ED7" w:rsidRPr="00316ED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 xml:space="preserve">        Jadranka Mađeruh,v.r.</w:t>
      </w:r>
    </w:p>
    <w:p w:rsidRDefault="00316ED7" w:rsidP="00316ED7" w:rsidR="00316ED7" w:rsidRPr="00316ED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 xml:space="preserve">                       Za točnost otpravka-</w:t>
      </w:r>
    </w:p>
    <w:p w:rsidRDefault="00316ED7" w:rsidP="00316ED7" w:rsidR="00316ED7" w:rsidRPr="00316ED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 xml:space="preserve">                        ovlašteni službenik:</w:t>
      </w:r>
      <w:r w:rsidRPr="00316ED7">
        <w:rPr>
          <w:rFonts w:cs="Times New Roman" w:eastAsia="Times New Roman"/>
          <w:lang w:eastAsia="hr-HR"/>
        </w:rPr>
        <w:br/>
        <w:t xml:space="preserve">                            Draženka Prpić</w:t>
      </w:r>
    </w:p>
    <w:p w:rsidRDefault="00316ED7" w:rsidP="00316ED7" w:rsidR="00316ED7" w:rsidRPr="00316ED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>PRAVNA POUKA:</w:t>
      </w:r>
    </w:p>
    <w:p w:rsidRDefault="00316ED7" w:rsidP="00316ED7" w:rsidR="00316ED7" w:rsidRPr="00316ED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16ED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16ED7" w:rsidP="00316ED7" w:rsidR="00316ED7" w:rsidRPr="00316ED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316ED7" w:rsidP="00316ED7" w:rsidR="00316ED7" w:rsidRPr="00316ED7">
      <w:pPr>
        <w:tabs>
          <w:tab w:pos="6165" w:val="left"/>
        </w:tabs>
        <w:spacing w:after="0"/>
        <w:rPr>
          <w:rFonts w:cs="Times New Roman" w:eastAsia="Times New Roman"/>
          <w:lang w:eastAsia="hr-HR"/>
        </w:rPr>
      </w:pPr>
    </w:p>
    <w:p w:rsidRDefault="0071688E" w:rsidP="00316ED7" w:rsidR="0071688E">
      <w:pPr>
        <w:pStyle w:val="SudNaziv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8628579"/>
      <w:docPartObj>
        <w:docPartGallery w:val="Page Numbers (Top of Page)"/>
        <w:docPartUnique/>
      </w:docPartObj>
    </w:sdtPr>
    <w:sdtContent>
      <w:p w:rsidRDefault="00316ED7" w:rsidR="00316E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C13">
          <w:t>3</w:t>
        </w:r>
        <w:r>
          <w:fldChar w:fldCharType="end"/>
        </w:r>
      </w:p>
    </w:sdtContent>
  </w:sdt>
  <w:p w:rsidRDefault="00316ED7" w:rsidR="008333A9">
    <w:pPr>
      <w:pStyle w:val="Zaglavlje"/>
    </w:pPr>
    <w:r>
      <w:t xml:space="preserve"> 1 St-6215/16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6ED7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2C13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60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565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St-6215/2016-4</izvorni_sadrzaj>
    <derivirana_varijabla naziv="DomainObject.Oznaka_1">St-6215/2016-4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6215</izvorni_sadrzaj>
    <derivirana_varijabla naziv="DomainObject.Predmet.Broj_1">6215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St-6215/2016</izvorni_sadrzaj>
    <derivirana_varijabla naziv="DomainObject.Predmet.OznakaBroj_1">St-6215/2016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LINIGRA d.o.o.</izvorni_sadrzaj>
    <derivirana_varijabla naziv="DomainObject.Predmet.ProtustrankaFormated_1">  LINIGRA d.o.o.</derivirana_varijabla>
  </DomainObject.Predmet.ProtustrankaFormated>
  <DomainObject.Predmet.ProtustrankaFormatedOIB>
    <izvorni_sadrzaj>  LINIGRA d.o.o., OIB 15835259592</izvorni_sadrzaj>
    <derivirana_varijabla naziv="DomainObject.Predmet.ProtustrankaFormatedOIB_1">  LINIGRA d.o.o., OIB 15835259592</derivirana_varijabla>
  </DomainObject.Predmet.ProtustrankaFormatedOIB>
  <DomainObject.Predmet.ProtustrankaFormatedWithAdress>
    <izvorni_sadrzaj> LINIGRA d.o.o., Gjure Szaba 4, 10000 Zagreb</izvorni_sadrzaj>
    <derivirana_varijabla naziv="DomainObject.Predmet.ProtustrankaFormatedWithAdress_1"> LINIGRA d.o.o., Gjure Szaba 4, 10000 Zagreb</derivirana_varijabla>
  </DomainObject.Predmet.ProtustrankaFormatedWithAdress>
  <DomainObject.Predmet.ProtustrankaFormatedWithAdressOIB>
    <izvorni_sadrzaj> LINIGRA d.o.o., OIB 15835259592, Gjure Szaba 4, 10000 Zagreb</izvorni_sadrzaj>
    <derivirana_varijabla naziv="DomainObject.Predmet.ProtustrankaFormatedWithAdressOIB_1"> LINIGRA d.o.o., OIB 15835259592, Gjure Szaba 4, 10000 Zagreb</derivirana_varijabla>
  </DomainObject.Predmet.ProtustrankaFormatedWithAdressOIB>
  <DomainObject.Predmet.ProtustrankaWithAdress>
    <izvorni_sadrzaj>LINIGRA d.o.o. Gjure Szaba 4, 10000 Zagreb</izvorni_sadrzaj>
    <derivirana_varijabla naziv="DomainObject.Predmet.ProtustrankaWithAdress_1">LINIGRA d.o.o. Gjure Szaba 4, 10000 Zagreb</derivirana_varijabla>
  </DomainObject.Predmet.ProtustrankaWithAdress>
  <DomainObject.Predmet.ProtustrankaWithAdressOIB>
    <izvorni_sadrzaj>LINIGRA d.o.o., OIB 15835259592, Gjure Szaba 4, 10000 Zagreb</izvorni_sadrzaj>
    <derivirana_varijabla naziv="DomainObject.Predmet.ProtustrankaWithAdressOIB_1">LINIGRA d.o.o., OIB 15835259592, Gjure Szaba 4, 10000 Zagreb</derivirana_varijabla>
  </DomainObject.Predmet.ProtustrankaWithAdressOIB>
  <DomainObject.Predmet.ProtustrankaNazivFormated>
    <izvorni_sadrzaj>LINIGRA d.o.o.</izvorni_sadrzaj>
    <derivirana_varijabla naziv="DomainObject.Predmet.ProtustrankaNazivFormated_1">LINIGRA d.o.o.</derivirana_varijabla>
  </DomainObject.Predmet.ProtustrankaNazivFormated>
  <DomainObject.Predmet.ProtustrankaNazivFormatedOIB>
    <izvorni_sadrzaj>LINIGRA d.o.o., OIB 15835259592</izvorni_sadrzaj>
    <derivirana_varijabla naziv="DomainObject.Predmet.ProtustrankaNazivFormatedOIB_1">LINIGRA d.o.o., OIB 15835259592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LINIGRA d.o.o.</item>
    </izvorni_sadrzaj>
    <derivirana_varijabla naziv="DomainObject.Predmet.ProtuStrankaListFormated_1">
      <item>LINIGRA d.o.o.</item>
    </derivirana_varijabla>
  </DomainObject.Predmet.ProtuStrankaListFormated>
  <DomainObject.Predmet.ProtuStrankaListFormatedOIB>
    <izvorni_sadrzaj>
      <item>LINIGRA d.o.o., OIB 15835259592</item>
    </izvorni_sadrzaj>
    <derivirana_varijabla naziv="DomainObject.Predmet.ProtuStrankaListFormatedOIB_1">
      <item>LINIGRA d.o.o., OIB 15835259592</item>
    </derivirana_varijabla>
  </DomainObject.Predmet.ProtuStrankaListFormatedOIB>
  <DomainObject.Predmet.ProtuStrankaListFormatedWithAdress>
    <izvorni_sadrzaj>
      <item>LINIGRA d.o.o., Gjure Szaba 4, 10000 Zagreb</item>
    </izvorni_sadrzaj>
    <derivirana_varijabla naziv="DomainObject.Predmet.ProtuStrankaListFormatedWithAdress_1">
      <item>LINIGRA d.o.o., Gjure Szaba 4, 10000 Zagreb</item>
    </derivirana_varijabla>
  </DomainObject.Predmet.ProtuStrankaListFormatedWithAdress>
  <DomainObject.Predmet.ProtuStrankaListFormatedWithAdressOIB>
    <izvorni_sadrzaj>
      <item>LINIGRA d.o.o., OIB 15835259592, Gjure Szaba 4, 10000 Zagreb</item>
    </izvorni_sadrzaj>
    <derivirana_varijabla naziv="DomainObject.Predmet.ProtuStrankaListFormatedWithAdressOIB_1">
      <item>LINIGRA d.o.o., OIB 15835259592, Gjure Szaba 4, 10000 Zagreb</item>
    </derivirana_varijabla>
  </DomainObject.Predmet.ProtuStrankaListFormatedWithAdressOIB>
  <DomainObject.Predmet.ProtuStrankaListNazivFormated>
    <izvorni_sadrzaj>
      <item>LINIGRA d.o.o.</item>
    </izvorni_sadrzaj>
    <derivirana_varijabla naziv="DomainObject.Predmet.ProtuStrankaListNazivFormated_1">
      <item>LINIGRA d.o.o.</item>
    </derivirana_varijabla>
  </DomainObject.Predmet.ProtuStrankaListNazivFormated>
  <DomainObject.Predmet.ProtuStrankaListNazivFormatedOIB>
    <izvorni_sadrzaj>
      <item>LINIGRA d.o.o., OIB 15835259592</item>
    </izvorni_sadrzaj>
    <derivirana_varijabla naziv="DomainObject.Predmet.ProtuStrankaListNazivFormatedOIB_1">
      <item>LINIGRA d.o.o., OIB 15835259592</item>
    </derivirana_varijabla>
  </DomainObject.Predmet.ProtuStrankaListNazivFormatedOIB>
  <DomainObject.Predmet.OstaliListFormated>
    <izvorni_sadrzaj>
      <item>Karmela Marin</item>
    </izvorni_sadrzaj>
    <derivirana_varijabla naziv="DomainObject.Predmet.OstaliListFormated_1">
      <item>Karmela Marin</item>
    </derivirana_varijabla>
  </DomainObject.Predmet.OstaliListFormated>
  <DomainObject.Predmet.OstaliListFormatedOIB>
    <izvorni_sadrzaj>
      <item>Karmela Marin, OIB 60381149124</item>
    </izvorni_sadrzaj>
    <derivirana_varijabla naziv="DomainObject.Predmet.OstaliListFormatedOIB_1">
      <item>Karmela Marin, OIB 60381149124</item>
    </derivirana_varijabla>
  </DomainObject.Predmet.OstaliListFormatedOIB>
  <DomainObject.Predmet.OstaliListFormatedWithAdress>
    <izvorni_sadrzaj>
      <item>Karmela Marin, Voćnjak 12, 10000 Zagreb</item>
    </izvorni_sadrzaj>
    <derivirana_varijabla naziv="DomainObject.Predmet.OstaliListFormatedWithAdress_1">
      <item>Karmela Marin, Voćnjak 12, 10000 Zagreb</item>
    </derivirana_varijabla>
  </DomainObject.Predmet.OstaliListFormatedWithAdress>
  <DomainObject.Predmet.OstaliListFormatedWithAdressOIB>
    <izvorni_sadrzaj>
      <item>Karmela Marin, OIB 60381149124, Voćnjak 12, 10000 Zagreb</item>
    </izvorni_sadrzaj>
    <derivirana_varijabla naziv="DomainObject.Predmet.OstaliListFormatedWithAdressOIB_1">
      <item>Karmela Marin, OIB 60381149124, Voćnjak 12, 10000 Zagreb</item>
    </derivirana_varijabla>
  </DomainObject.Predmet.OstaliListFormatedWithAdressOIB>
  <DomainObject.Predmet.OstaliListNazivFormated>
    <izvorni_sadrzaj>
      <item>Karmela Marin</item>
    </izvorni_sadrzaj>
    <derivirana_varijabla naziv="DomainObject.Predmet.OstaliListNazivFormated_1">
      <item>Karmela Marin</item>
    </derivirana_varijabla>
  </DomainObject.Predmet.OstaliListNazivFormated>
  <DomainObject.Predmet.OstaliListNazivFormatedOIB>
    <izvorni_sadrzaj>
      <item>Karmela Marin, OIB 60381149124</item>
    </izvorni_sadrzaj>
    <derivirana_varijabla naziv="DomainObject.Predmet.OstaliListNazivFormatedOIB_1">
      <item>Karmela Marin, OIB 60381149124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St-6215/2016-4</izvorni_sadrzaj>
    <derivirana_varijabla naziv="DomainObject.PoslovniBrojDokumenta_1">St-6215/2016-4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LINIGRA d.o.o.</izvorni_sadrzaj>
    <derivirana_varijabla naziv="DomainObject.Predmet.ProtustrankaIDrugi_1">LINIGRA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LINIGRA d.o.o., OIB 15835259592, Gjure Szaba 4, 10000 Zagreb</izvorni_sadrzaj>
    <derivirana_varijabla naziv="DomainObject.Predmet.ProtustrankaIDrugiAdressOIB_1">LINIGRA d.o.o., OIB 15835259592,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LINIGRA d.o.o.</item>
      <item>FINA Regionalni centar Zagreb</item>
      <item>Karmela Marin</item>
    </izvorni_sadrzaj>
    <derivirana_varijabla naziv="DomainObject.Predmet.SudioniciListNaziv_1">
      <item>LINIGRA d.o.o.</item>
      <item>FINA Regionalni centar Zagreb</item>
      <item>Karmela Marin</item>
    </derivirana_varijabla>
  </DomainObject.Predmet.SudioniciListNaziv>
  <DomainObject.Predmet.SudioniciListAdressOIB>
    <izvorni_sadrzaj>
      <item>LINIGRA d.o.o., OIB 15835259592, Gjure Szaba 4,10000 Zagreb</item>
      <item>FINA Regionalni centar Zagreb, OIB 85821130368, Trg svibanjskih žrtava 1995. 1,10000 Zagreb</item>
      <item>Karmela Marin, OIB 60381149124, Voćnjak 12,10000 Zagreb</item>
    </izvorni_sadrzaj>
    <derivirana_varijabla naziv="DomainObject.Predmet.SudioniciListAdressOIB_1">
      <item>LINIGRA d.o.o., OIB 15835259592, Gjure Szaba 4,10000 Zagreb</item>
      <item>FINA Regionalni centar Zagreb, OIB 85821130368, Trg svibanjskih žrtava 1995. 1,10000 Zagreb</item>
      <item>Karmela Marin, OIB 60381149124, Voćnjak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DD76F8-27BE-4814-93FF-E8BBC19AB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723</properties:Words>
  <properties:Characters>3889</properties:Characters>
  <properties:Lines>105</properties:Lines>
  <properties:Paragraphs>30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2016-10-06T11:36:00Z</cp:lastPrinted>
  <dcterms:modified xmlns:xsi="http://www.w3.org/2001/XMLSchema-instance" xsi:type="dcterms:W3CDTF">2016-10-06T11:36:00Z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St-6215/2016-4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