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c1c8" w14:paraId="afbc1c8" w:rsidRDefault="00D4053E" w:rsidP="00D4053E" w:rsidR="009B6F3D" w:rsidRPr="00D4053E">
      <w:pPr>
        <w15:collapsed w:val="false"/>
      </w:pPr>
      <w:bookmarkStart w:name="_GoBack" w:id="0"/>
      <w:bookmarkEnd w:id="0"/>
      <w:r>
        <w:rPr>
          <w:rFonts w:hAnsi="Sylfaen" w:ascii="Sylfaen"/>
          <w:b/>
          <w:noProof/>
          <w:sz w:val="24"/>
          <w:szCs w:val="24"/>
          <w:lang w:eastAsia="hr-HR"/>
        </w:rPr>
        <w:drawing>
          <wp:inline distR="0" distL="0" distB="0" distT="0">
            <wp:extent cy="8135162" cx="57600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35162" cx="576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B6F3D" w:rsidRPr="00D4053E">
      <w:footnotePr>
        <w:pos w:val="beneathText"/>
      </w:footnotePr>
      <w:pgSz w:h="16837" w:w="11905"/>
      <w:pgMar w:gutter="0" w:footer="720" w:header="720" w:left="1417" w:bottom="1417" w:right="1417" w:top="1417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303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303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AA7722E"/>
    <w:multiLevelType w:val="hybridMultilevel"/>
    <w:tmpl w:val="0BD8A838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D3A0C23"/>
    <w:multiLevelType w:val="hybridMultilevel"/>
    <w:tmpl w:val="0BD8A838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4E35909"/>
    <w:multiLevelType w:val="hybridMultilevel"/>
    <w:tmpl w:val="44481170"/>
    <w:lvl w:tplc="76E245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5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6B2E"/>
    <w:rsid w:val="00006BC3"/>
    <w:rsid w:val="0005759D"/>
    <w:rsid w:val="00061F13"/>
    <w:rsid w:val="000645A7"/>
    <w:rsid w:val="000756AB"/>
    <w:rsid w:val="00115BB3"/>
    <w:rsid w:val="00115E55"/>
    <w:rsid w:val="0014660D"/>
    <w:rsid w:val="001908A9"/>
    <w:rsid w:val="001D38FF"/>
    <w:rsid w:val="001E45B9"/>
    <w:rsid w:val="00206A99"/>
    <w:rsid w:val="00221D68"/>
    <w:rsid w:val="00232155"/>
    <w:rsid w:val="002510BC"/>
    <w:rsid w:val="0025160A"/>
    <w:rsid w:val="00262216"/>
    <w:rsid w:val="00266A8C"/>
    <w:rsid w:val="00291461"/>
    <w:rsid w:val="002E080B"/>
    <w:rsid w:val="0032607F"/>
    <w:rsid w:val="00343001"/>
    <w:rsid w:val="00365E5E"/>
    <w:rsid w:val="00367631"/>
    <w:rsid w:val="003747ED"/>
    <w:rsid w:val="003A1C74"/>
    <w:rsid w:val="003C1118"/>
    <w:rsid w:val="003C2C22"/>
    <w:rsid w:val="003E16FA"/>
    <w:rsid w:val="003F1A14"/>
    <w:rsid w:val="00454186"/>
    <w:rsid w:val="004908DA"/>
    <w:rsid w:val="004A595F"/>
    <w:rsid w:val="004B54C7"/>
    <w:rsid w:val="004D0D33"/>
    <w:rsid w:val="005229A8"/>
    <w:rsid w:val="00585994"/>
    <w:rsid w:val="00594382"/>
    <w:rsid w:val="005A27AF"/>
    <w:rsid w:val="005A4F28"/>
    <w:rsid w:val="005B1655"/>
    <w:rsid w:val="005D5D40"/>
    <w:rsid w:val="005D63EF"/>
    <w:rsid w:val="005F16B3"/>
    <w:rsid w:val="00612D5C"/>
    <w:rsid w:val="006345E9"/>
    <w:rsid w:val="00654F0A"/>
    <w:rsid w:val="00677A9E"/>
    <w:rsid w:val="0068183F"/>
    <w:rsid w:val="00683072"/>
    <w:rsid w:val="006831ED"/>
    <w:rsid w:val="00694B94"/>
    <w:rsid w:val="006A4D60"/>
    <w:rsid w:val="006D0384"/>
    <w:rsid w:val="006D3247"/>
    <w:rsid w:val="006E0A20"/>
    <w:rsid w:val="00704C0F"/>
    <w:rsid w:val="00716740"/>
    <w:rsid w:val="007341BA"/>
    <w:rsid w:val="00790CD0"/>
    <w:rsid w:val="0084570A"/>
    <w:rsid w:val="008712A8"/>
    <w:rsid w:val="00882EC1"/>
    <w:rsid w:val="008B5E4B"/>
    <w:rsid w:val="008D4F21"/>
    <w:rsid w:val="008E3EF2"/>
    <w:rsid w:val="008E7070"/>
    <w:rsid w:val="00931799"/>
    <w:rsid w:val="00977390"/>
    <w:rsid w:val="0098137B"/>
    <w:rsid w:val="00997032"/>
    <w:rsid w:val="009A7A07"/>
    <w:rsid w:val="009B6F3D"/>
    <w:rsid w:val="009D3498"/>
    <w:rsid w:val="009F3CE3"/>
    <w:rsid w:val="00A702D9"/>
    <w:rsid w:val="00A94370"/>
    <w:rsid w:val="00AB4F68"/>
    <w:rsid w:val="00AE08B9"/>
    <w:rsid w:val="00B07127"/>
    <w:rsid w:val="00B11258"/>
    <w:rsid w:val="00B17801"/>
    <w:rsid w:val="00B17A20"/>
    <w:rsid w:val="00B3715B"/>
    <w:rsid w:val="00B46284"/>
    <w:rsid w:val="00B838B1"/>
    <w:rsid w:val="00BC0989"/>
    <w:rsid w:val="00BD3BA8"/>
    <w:rsid w:val="00BF5B80"/>
    <w:rsid w:val="00C3295D"/>
    <w:rsid w:val="00C725BB"/>
    <w:rsid w:val="00CC1971"/>
    <w:rsid w:val="00CC53F3"/>
    <w:rsid w:val="00CF3F70"/>
    <w:rsid w:val="00D04A47"/>
    <w:rsid w:val="00D077D4"/>
    <w:rsid w:val="00D119ED"/>
    <w:rsid w:val="00D259D5"/>
    <w:rsid w:val="00D369A8"/>
    <w:rsid w:val="00D4053E"/>
    <w:rsid w:val="00D504ED"/>
    <w:rsid w:val="00D6376C"/>
    <w:rsid w:val="00D87A57"/>
    <w:rsid w:val="00D9674F"/>
    <w:rsid w:val="00DD0FE7"/>
    <w:rsid w:val="00DE778A"/>
    <w:rsid w:val="00E10089"/>
    <w:rsid w:val="00E16FAF"/>
    <w:rsid w:val="00E23AAF"/>
    <w:rsid w:val="00E412BB"/>
    <w:rsid w:val="00E66ED9"/>
    <w:rsid w:val="00EB55AF"/>
    <w:rsid w:val="00EE1C5F"/>
    <w:rsid w:val="00FA3C98"/>
    <w:rsid w:val="00FC4B5F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font303" w:eastAsia="Arial Unicode MS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font303"/>
    </w:rPr>
  </w:style>
  <w:style w:customStyle="true" w:styleId="ListLabel2" w:type="character">
    <w:name w:val="ListLabel 2"/>
    <w:rPr>
      <w:rFonts w:cs="Courier New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imes New Roman"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customStyle="true" w:styleId="t-9-8" w:type="paragraph">
    <w:name w:val="t-9-8"/>
    <w:basedOn w:val="Normal"/>
    <w:rsid w:val="00EB55AF"/>
    <w:pPr>
      <w:suppressAutoHyphens w:val="false"/>
      <w:spacing w:afterAutospacing="true" w:after="100" w:beforeAutospacing="true" w:before="100"/>
    </w:pPr>
    <w:rPr>
      <w:rFonts w:cs="Times New Roman" w:eastAsia="Times New Roman" w:hAnsi="Times New Roman" w:ascii="Times New Roman"/>
      <w:kern w:val="0"/>
      <w:sz w:val="24"/>
      <w:szCs w:val="24"/>
      <w:lang w:eastAsia="hr-HR"/>
    </w:rPr>
  </w:style>
  <w:style w:customStyle="true" w:styleId="clanak" w:type="paragraph">
    <w:name w:val="clanak"/>
    <w:basedOn w:val="Normal"/>
    <w:rsid w:val="00EB55AF"/>
    <w:pPr>
      <w:suppressAutoHyphens w:val="false"/>
      <w:spacing w:afterAutospacing="true" w:after="100" w:beforeAutospacing="true" w:before="100"/>
    </w:pPr>
    <w:rPr>
      <w:rFonts w:cs="Times New Roman" w:eastAsia="Times New Roman" w:hAnsi="Times New Roman" w:ascii="Times New Roman"/>
      <w:kern w:val="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1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F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F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F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F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Calibri" w:cs="font303" w:eastAsia="Arial Unicode MS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font303"/>
    </w:rPr>
  </w:style>
  <w:style w:customStyle="1" w:styleId="ListLabel2" w:type="character">
    <w:name w:val="ListLabel 2"/>
    <w:rPr>
      <w:rFonts w:cs="Courier New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imes New Roman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customStyle="1" w:styleId="t-9-8" w:type="paragraph">
    <w:name w:val="t-9-8"/>
    <w:basedOn w:val="Normal"/>
    <w:rsid w:val="00EB55AF"/>
    <w:pPr>
      <w:suppressAutoHyphens w:val="0"/>
      <w:spacing w:after="100" w:afterAutospacing="1" w:before="100" w:beforeAutospacing="1"/>
    </w:pPr>
    <w:rPr>
      <w:rFonts w:ascii="Times New Roman" w:cs="Times New Roman" w:eastAsia="Times New Roman" w:hAnsi="Times New Roman"/>
      <w:kern w:val="0"/>
      <w:sz w:val="24"/>
      <w:szCs w:val="24"/>
      <w:lang w:eastAsia="hr-HR"/>
    </w:rPr>
  </w:style>
  <w:style w:customStyle="1" w:styleId="clanak" w:type="paragraph">
    <w:name w:val="clanak"/>
    <w:basedOn w:val="Normal"/>
    <w:rsid w:val="00EB55AF"/>
    <w:pPr>
      <w:suppressAutoHyphens w:val="0"/>
      <w:spacing w:after="100" w:afterAutospacing="1" w:before="100" w:beforeAutospacing="1"/>
    </w:pPr>
    <w:rPr>
      <w:rFonts w:ascii="Times New Roman" w:cs="Times New Roman" w:eastAsia="Times New Roman" w:hAnsi="Times New Roman"/>
      <w:kern w:val="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1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F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F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F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F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64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671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92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1169B-C0F2-44BA-AF32-18C937F7C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2017-07-20T12:43:00Z</dcterms:created>
  <dc:creator>Ami</dc:creator>
  <cp:lastModifiedBy>Valentina Delač</cp:lastModifiedBy>
  <cp:lastPrinted>2017-02-19T12:23:00Z</cp:lastPrinted>
  <dcterms:modified xmlns:xsi="http://www.w3.org/2001/XMLSchema-instance" xsi:type="dcterms:W3CDTF">2017-07-20T12:44:00Z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