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5dc6" w14:paraId="dae5dc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5103"/>
        <w:outlineLvl w:val="0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 xml:space="preserve">                     5. St-202/2017-6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>U  I M E   R E P U B L I K E   H R V A T S K E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30E43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NINA jednostavno društvo s ograničenom odgovornošću za trgovinu, proizvodnju i usluge,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 150, MBS: 010086545, OIB: 50913398514,    22. studenog 2017.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r i j e š i o   j e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I. Otvara se stečajni postupak nad dužnikom NINA jednostavno društvo s ograničenom odgovornošću za trgovinu, proizvodnju i usluge,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 150, MBS: 010086545, OIB: 50913398514.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II. Za stečajnog upravitelja imenuje se</w:t>
      </w:r>
      <w:r w:rsidRPr="00E30E43">
        <w:rPr>
          <w:rFonts w:cs="Times New Roman" w:eastAsia="Times New Roman"/>
          <w:b/>
          <w:szCs w:val="20"/>
          <w:lang w:eastAsia="hr-HR"/>
        </w:rPr>
        <w:t xml:space="preserve"> </w:t>
      </w:r>
      <w:r w:rsidRPr="00E30E43">
        <w:rPr>
          <w:rFonts w:cs="Times New Roman" w:eastAsia="Times New Roman"/>
          <w:szCs w:val="20"/>
          <w:lang w:eastAsia="hr-HR"/>
        </w:rPr>
        <w:t xml:space="preserve">VINKO LJUBIČIĆ, dipl. pravnik iz Osijeka,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 4A, OIB: 91327367435.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III. Zaključuje se stečajni postupak nad dužnikom NINA jednostavno društvo s ograničenom odgovornošću za trgovinu, proizvodnju i usluge,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30E43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0E43">
        <w:rPr>
          <w:rFonts w:cs="Times New Roman" w:eastAsia="Times New Roman"/>
          <w:szCs w:val="20"/>
          <w:lang w:eastAsia="hr-HR"/>
        </w:rPr>
        <w:t xml:space="preserve"> 150, MBS: 010086545, OIB: 50913398514.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IV. Stečajni postupak je otvoren i zaključen s danom 22. studenog 2017. u 14,30 sati, kada je ovo rješenje objavljeno na e-oglasnoj ploči ovoga suda.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30E43">
        <w:rPr>
          <w:rFonts w:cs="Times New Roman" w:eastAsia="Calibri"/>
          <w:szCs w:val="20"/>
          <w:lang w:eastAsia="hr-HR"/>
        </w:rPr>
        <w:t>V. U skladu s odredbom čl.133. Stečajnog zakona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VI. Nakon pravomoćnosti ovoga rješenja stečajni dužnik će se brisati iz sudskog registra.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21. veljače 2017. podnijela prijedlog za otvaranje stečajnog postupka nad dužnikom. </w:t>
      </w:r>
      <w:r w:rsidRPr="00E30E43">
        <w:rPr>
          <w:rFonts w:cs="Times New Roman" w:eastAsia="Times New Roman"/>
          <w:szCs w:val="20"/>
          <w:lang w:eastAsia="hr-HR"/>
        </w:rPr>
        <w:t xml:space="preserve">U prijedlogu navodi da na dan 15. veljače 2017. dužnik u Očevidniku redoslijeda osnova za plaćanje ima evidentirane neizvršene osnove za plaćanje u neprekinutom razdoblju od 120 dana, u ukupnom iznosu od 72.413,23 kn, u koji iznos je uračunata kamata i naknada Financijske agencije za provedbu ovrhe na novčanim sredstvima. Prema podacima koje je FINI dostavio Hrvatski zavod za mirovinsko osiguranje </w:t>
      </w:r>
      <w:r w:rsidRPr="00E30E43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15. veljače 2017. imao evidentirane neizvršene osnove za plaćanje u neprekinutom razdoblju od 120 dana i jednog zaposlenog.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Osoba ovlaštena za zastupanje dužnika po zakonu Nikolina Cindrić nije dostavila izvješće o gospodarsko–financijskom stanju dužnika i nije došla za zakazano ročište.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72.413,23 kn, koji podatak zakonski zastupnik dužnika nije osporio, sud utvrđuje da je ispunjen razlog nesposobnosti za plaćanje, propisan čl.6. st.2. SZ.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Kako zakonski zastupnik dužnika nije dostavio podatke o imovini, a iz podataka koji su javno dostupni nije proizlazilo da dužnik raspolaže imovinom koja bi bila dovoljna za namirenje troškova prethodnog i stečajnog postupka sud je, sukladno odredbi čl.132. st.1. SZ, rješenjem od 30. lipnja 2017., </w:t>
      </w:r>
      <w:r w:rsidRPr="00E30E43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E30E4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prethodnog i stečajnog postupka, u iznosu od 15.000,00 kn. Osobe pozvane na uplatu predujma upozorene su da će sud, ukoliko predujam ne bude plaćen u roku od 15 dana, donijeti rješenje o otvaranju i zaključenju stečajnog postupka nad dužnikom.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Rješenje je objavljeno na e-oglasnoj ploči suda 30. lipnja 2017. U roku od 15 dana od objave oglasa nije predujmljen iznos od 15.000,00 kn.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Kako iz prijedloga za pokretanje stečajnog postupka i očitovanja FINE od 21. ožujka 2017. proizlazi postojanje stečajnog razloga – nesposobnosti za plaćanje, a dužnik ne raspolaže imovinom kojom bi se mogli namiriti troškovi stečajnog postupka, ispunjeni su uvjeti za otvaranje i zaključenje stečajnog postupka jer stečajna masa nije dovoljna za </w:t>
      </w:r>
      <w:r w:rsidRPr="00E30E43">
        <w:rPr>
          <w:rFonts w:cs="Times New Roman" w:eastAsia="Times New Roman"/>
          <w:szCs w:val="20"/>
          <w:lang w:eastAsia="hr-HR"/>
        </w:rPr>
        <w:lastRenderedPageBreak/>
        <w:t>namirenje troškova toga postupka. Stoga je sud, temeljem odredbe čl.132. st.1. i 2. SZ-a riješio kao u izreci. Objava rješenja na e-oglasnoj ploči suda određena je sukladno čl. 132. st.3.  SZ-a.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Stečajni upravitelj imenovan je sukladno odredbi čl.84. st.1. i čl.85. st.2. SZ-a, s liste A stečajnih upravitelja za područje ovog suda. 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30E43">
        <w:rPr>
          <w:rFonts w:cs="Times New Roman" w:eastAsia="Calibri"/>
          <w:szCs w:val="20"/>
          <w:lang w:eastAsia="hr-HR"/>
        </w:rPr>
        <w:t>Ukoliko stečajni upravitelj nakon donošenja ovog rješenja utvrdi da dužnik ima imovinu koja bi se mogla unovčiti, sukladno odredbi čl.133.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 w:hAnsi="Calibri" w:ascii="Calibri"/>
          <w:sz w:val="22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i/>
          <w:noProof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O brisanju dužnika iz sudskog registra odlučeno je sukladno čl.286. st.3. SZ-a.  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U Bjelovaru, 22. studenog 2017.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MARIJA PETRINA KUBICA v.r.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30E43" w:rsidP="00E30E43" w:rsidR="00E30E43" w:rsidRPr="00E30E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30E43" w:rsidP="00E30E43" w:rsidR="00E30E43" w:rsidRPr="00E30E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30E4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0E4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30E43" w:rsidP="00E30E43" w:rsidR="00E30E43" w:rsidRPr="00E30E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E4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76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St-202/2017-6</izvorni_sadrzaj>
    <derivirana_varijabla naziv="DomainObject.Oznaka_1">St-202/2017-6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jednostavno društvo s ograničenom odgovornošću za trgovinu, proizvodnju i usluge zastupanog po punomoćniku Nikolina Cindrić</izvorni_sadrzaj>
    <derivirana_varijabla naziv="DomainObject.Predmet.ProtustrankaFormated_1">  NINA jednostavno društvo s ograničenom odgovornošću za trgovinu, proizvodnju i usluge zastupanog po punomoćniku Nikolina Cindrić</derivirana_varijabla>
  </DomainObject.Predmet.ProtustrankaFormated>
  <DomainObject.Predmet.ProtustrankaFormatedOIB>
    <izvorni_sadrzaj>  NINA jednostavno društvo s ograničenom odgovornošću za trgovinu, proizvodnju i usluge, OIB 50913398514 zastupanog po punomoćniku Nikolina Cindrić</izvorni_sadrzaj>
    <derivirana_varijabla naziv="DomainObject.Predmet.ProtustrankaFormatedOIB_1">  NINA jednostavno društvo s ograničenom odgovornošću za trgovinu, proizvodnju i usluge, OIB 50913398514 zastupanog po punomoćniku Nikolina Cindrić</derivirana_varijabla>
  </DomainObject.Predmet.ProtustrankaFormatedOIB>
  <DomainObject.Predmet.ProtustrankaFormatedWithAdress>
    <izvorni_sadrzaj> NINA jednostavno društvo s ograničenom odgovornošću za trgovinu, proizvodnju i usluge, Srijedska 150, 43231 Srijedska zastupanog po punomoćniku Nikolina Cindrić</izvorni_sadrzaj>
    <derivirana_varijabla naziv="DomainObject.Predmet.ProtustrankaFormatedWithAdress_1"> NINA jednostavno društvo s ograničenom odgovornošću za trgovinu, proizvodnju i usluge, Srijedska 150, 43231 Srijedska zastupanog po punomoćniku Nikolina Cindrić</derivirana_varijabla>
  </DomainObject.Predmet.ProtustrankaFormatedWithAdress>
  <DomainObject.Predmet.ProtustrankaFormatedWithAdressOIB>
    <izvorni_sadrzaj> NINA jednostavno društvo s ograničenom odgovornošću za trgovinu, proizvodnju i usluge, OIB 50913398514, Srijedska 150, 43231 Srijedska zastupanog po punomoćniku Nikolina Cindrić</izvorni_sadrzaj>
    <derivirana_varijabla naziv="DomainObject.Predmet.ProtustrankaFormatedWithAdressOIB_1"> NINA jednostavno društvo s ograničenom odgovornošću za trgovinu, proizvodnju i usluge, OIB 50913398514, Srijedska 150, 43231 Srijedska zastupanog po punomoćniku Nikolina Cindrić</derivirana_varijabla>
  </DomainObject.Predmet.ProtustrankaFormatedWithAdressOIB>
  <DomainObject.Predmet.ProtustrankaWithAdress>
    <izvorni_sadrzaj>NINA jednostavno društvo s ograničenom odgovornošću za trgovinu, proizvodnju i usluge Srijedska 150, 43231 Srijedska</izvorni_sadrzaj>
    <derivirana_varijabla naziv="DomainObject.Predmet.ProtustrankaWithAdress_1">NINA jednostavno društvo s ograničenom odgovornošću za trgovinu, proizvodnju i usluge Srijedska 150, 43231 Srijedska</derivirana_varijabla>
  </DomainObject.Predmet.ProtustrankaWithAdress>
  <DomainObject.Predmet.ProtustrankaWithAdressOIB>
    <izvorni_sadrzaj>NINA jednostavno društvo s ograničenom odgovornošću za trgovinu, proizvodnju i usluge, OIB 50913398514, Srijedska 150, 43231 Srijedska</izvorni_sadrzaj>
    <derivirana_varijabla naziv="DomainObject.Predmet.ProtustrankaWithAdressOIB_1">NINA jednostavno društvo s ograničenom odgovornošću za trgovinu, proizvodnju i usluge, OIB 50913398514, Srijedska 150, 43231 Srijedska</derivirana_varijabla>
  </DomainObject.Predmet.ProtustrankaWithAdressOIB>
  <DomainObject.Predmet.ProtustrankaNazivFormated>
    <izvorni_sadrzaj>NINA jednostavno društvo s ograničenom odgovornošću za trgovinu, proizvodnju i usluge</izvorni_sadrzaj>
    <derivirana_varijabla naziv="DomainObject.Predmet.ProtustrankaNazivFormated_1">NINA jednostavno društvo s ograničenom odgovornošću za trgovinu, proizvodnju i usluge</derivirana_varijabla>
  </DomainObject.Predmet.ProtustrankaNazivFormated>
  <DomainObject.Predmet.ProtustrankaNazivFormatedOIB>
    <izvorni_sadrzaj>NINA jednostavno društvo s ograničenom odgovornošću za trgovinu, proizvodnju i usluge, OIB 50913398514</izvorni_sadrzaj>
    <derivirana_varijabla naziv="DomainObject.Predmet.ProtustrankaNazivFormatedOIB_1">NINA jednostavno društvo s ograničenom odgovornošću za trgovinu, proizvodnju i usluge, OIB 50913398514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NINA jednostavno društvo s ograničenom odgovornošću za trgovinu, proizvodnju i usluge zastupanog po punomoćniku Nikolina Cindrić</item>
    </izvorni_sadrzaj>
    <derivirana_varijabla naziv="DomainObject.Predmet.ProtuStrankaListFormated_1">
      <item>NINA jednostavno društvo s ograničenom odgovornošću za trgovinu, proizvodnju i usluge zastupanog po punomoćniku Nikolina Cindrić</item>
    </derivirana_varijabla>
  </DomainObject.Predmet.ProtuStrankaListFormated>
  <DomainObject.Predmet.ProtuStrankaListFormatedOIB>
    <izvorni_sadrzaj>
      <item>NINA jednostavno društvo s ograničenom odgovornošću za trgovinu, proizvodnju i usluge, OIB 50913398514 zastupanog po punomoćniku Nikolina Cindrić</item>
    </izvorni_sadrzaj>
    <derivirana_varijabla naziv="DomainObject.Predmet.ProtuStrankaListFormatedOIB_1">
      <item>NINA jednostavno društvo s ograničenom odgovornošću za trgovinu, proizvodnju i usluge, OIB 50913398514 zastupanog po punomoćniku Nikolina Cindrić</item>
    </derivirana_varijabla>
  </DomainObject.Predmet.ProtuStrankaListFormatedOIB>
  <DomainObject.Predmet.ProtuStrankaListFormatedWithAdress>
    <izvorni_sadrzaj>
      <item>NINA jednostavno društvo s ograničenom odgovornošću za trgovinu, proizvodnju i usluge, Srijedska 150, 43231 Srijedska zastupanog po punomoćniku Nikolina Cindrić</item>
    </izvorni_sadrzaj>
    <derivirana_varijabla naziv="DomainObject.Predmet.ProtuStrankaListFormatedWithAdress_1">
      <item>NINA jednostavno društvo s ograničenom odgovornošću za trgovinu, proizvodnju i usluge, Srijedska 150, 43231 Srijedska zastupanog po punomoćniku Nikolina Cindrić</item>
    </derivirana_varijabla>
  </DomainObject.Predmet.ProtuStrankaListFormatedWithAdress>
  <DomainObject.Predmet.ProtuStrankaListFormatedWithAdressOIB>
    <izvorni_sadrzaj>
      <item>NINA jednostavno društvo s ograničenom odgovornošću za trgovinu, proizvodnju i usluge, OIB 50913398514, Srijedska 150, 43231 Srijedska zastupanog po punomoćniku Nikolina Cindrić</item>
    </izvorni_sadrzaj>
    <derivirana_varijabla naziv="DomainObject.Predmet.ProtuStrankaListFormatedWithAdressOIB_1">
      <item>NINA jednostavno društvo s ograničenom odgovornošću za trgovinu, proizvodnju i usluge, OIB 50913398514, Srijedska 150, 43231 Srijedska zastupanog po punomoćniku Nikolina Cindrić</item>
    </derivirana_varijabla>
  </DomainObject.Predmet.ProtuStrankaListFormatedWithAdressOIB>
  <DomainObject.Predmet.ProtuStrankaListNazivFormated>
    <izvorni_sadrzaj>
      <item>NINA jednostavno društvo s ograničenom odgovornošću za trgovinu, proizvodnju i usluge</item>
    </izvorni_sadrzaj>
    <derivirana_varijabla naziv="DomainObject.Predmet.ProtuStrankaListNazivFormated_1">
      <item>NINA jednostavno društvo s ograničenom odgovornošću za trgovinu, proizvodnju i usluge</item>
    </derivirana_varijabla>
  </DomainObject.Predmet.ProtuStrankaListNazivFormated>
  <DomainObject.Predmet.ProtuStrankaListNazivFormatedOIB>
    <izvorni_sadrzaj>
      <item>NINA jednostavno društvo s ograničenom odgovornošću za trgovinu, proizvodnju i usluge, OIB 50913398514</item>
    </izvorni_sadrzaj>
    <derivirana_varijabla naziv="DomainObject.Predmet.ProtuStrankaListNazivFormatedOIB_1">
      <item>NINA jednostavno društvo s ograničenom odgovornošću za trgovinu, proizvodnju i usluge, OIB 50913398514</item>
    </derivirana_varijabla>
  </DomainObject.Predmet.ProtuStrankaListNazivFormatedOIB>
  <DomainObject.Predmet.OstaliListFormated>
    <izvorni_sadrzaj>
      <item>Nikolina Cindrić punomoćnik sudionika u postupku NINA jednostavno društvo s ograničenom odgovornošću za trgovinu, proizvodnju i usluge</item>
    </izvorni_sadrzaj>
    <derivirana_varijabla naziv="DomainObject.Predmet.OstaliListFormated_1">
      <item>Nikolina Cindrić punomoćnik sudionika u postupku NINA jednostavno društvo s ograničenom odgovornošću za trgovinu, proizvodnju i usluge</item>
    </derivirana_varijabla>
  </DomainObject.Predmet.OstaliListFormated>
  <DomainObject.Predmet.OstaliListFormatedOIB>
    <izvorni_sadrzaj>
      <item>Nikolina Cindrić, OIB 33044653882 punomoćnik sudionika u postupku NINA jednostavno društvo s ograničenom odgovornošću za trgovinu, proizvodnju i usluge</item>
    </izvorni_sadrzaj>
    <derivirana_varijabla naziv="DomainObject.Predmet.OstaliListFormatedOIB_1">
      <item>Nikolina Cindrić, OIB 33044653882 punomoćnik sudionika u postupku NINA jednostavno društvo s ograničenom odgovornošću za trgovinu, proizvodnju i usluge</item>
    </derivirana_varijabla>
  </DomainObject.Predmet.OstaliListFormatedOIB>
  <DomainObject.Predmet.OstaliListFormatedWithAdress>
    <izvorni_sadrzaj>
      <item>Nikolina Cindrić, Srijedska 150, 43231 Srijedska punomoćnik sudionika u postupku NINA jednostavno društvo s ograničenom odgovornošću za trgovinu, proizvodnju i usluge</item>
    </izvorni_sadrzaj>
    <derivirana_varijabla naziv="DomainObject.Predmet.OstaliListFormatedWithAdress_1">
      <item>Nikolina Cindrić, Srijedska 150, 43231 Srijedska punomoćnik sudionika u postupku NINA jednostavno društvo s ograničenom odgovornošću za trgovinu, proizvodnju i usluge</item>
    </derivirana_varijabla>
  </DomainObject.Predmet.OstaliListFormatedWithAdress>
  <DomainObject.Predmet.OstaliListFormatedWithAdressOIB>
    <izvorni_sadrzaj>
      <item>Nikolina Cindrić, OIB 33044653882, Srijedska 150, 43231 Srijedska punomoćnik sudionika u postupku NINA jednostavno društvo s ograničenom odgovornošću za trgovinu, proizvodnju i usluge</item>
    </izvorni_sadrzaj>
    <derivirana_varijabla naziv="DomainObject.Predmet.OstaliListFormatedWithAdressOIB_1">
      <item>Nikolina Cindrić, OIB 33044653882, Srijedska 150, 43231 Srijedska punomoćnik sudionika u postupku NINA jednostavno društvo s ograničenom odgovornošću za trgovinu, proizvodnju i usluge</item>
    </derivirana_varijabla>
  </DomainObject.Predmet.OstaliListFormatedWithAdressOIB>
  <DomainObject.Predmet.OstaliListNazivFormated>
    <izvorni_sadrzaj>
      <item>Nikolina Cindrić</item>
    </izvorni_sadrzaj>
    <derivirana_varijabla naziv="DomainObject.Predmet.OstaliListNazivFormated_1">
      <item>Nikolina Cindrić</item>
    </derivirana_varijabla>
  </DomainObject.Predmet.OstaliListNazivFormated>
  <DomainObject.Predmet.OstaliListNazivFormatedOIB>
    <izvorni_sadrzaj>
      <item>Nikolina Cindrić, OIB 33044653882</item>
    </izvorni_sadrzaj>
    <derivirana_varijabla naziv="DomainObject.Predmet.OstaliListNazivFormatedOIB_1">
      <item>Nikolina Cindrić, OIB 33044653882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St-202/2017-6</izvorni_sadrzaj>
    <derivirana_varijabla naziv="DomainObject.PoslovniBrojDokumenta_1">St-202/2017-6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NINA jednostavno društvo s ograničenom odgovornošću za trgovinu, proizvodnju i usluge</izvorni_sadrzaj>
    <derivirana_varijabla naziv="DomainObject.Predmet.ProtustrankaIDrugi_1">NINA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NINA jednostavno društvo s ograničenom odgovornošću za trgovinu, proizvodnju i usluge, OIB 50913398514, Srijedska 150, 43231 Srijedska</izvorni_sadrzaj>
    <derivirana_varijabla naziv="DomainObject.Predmet.ProtustrankaIDrugiAdressOIB_1">NINA jednostavno društvo s ograničenom odgovornošću za trgovinu, proizvodnju i usluge, OIB 50913398514, Srijedska 150,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NINA jednostavno društvo s ograničenom odgovornošću za trgovinu, proizvodnju i usluge</item>
      <item>Nikolina Cindrić</item>
    </izvorni_sadrzaj>
    <derivirana_varijabla naziv="DomainObject.Predmet.SudioniciListNaziv_1">
      <item>FINA, RC ZAGREB, Podružnica BJELOVAR</item>
      <item>NINA jednostavno društvo s ograničenom odgovornošću za trgovinu, proizvodnju i usluge</item>
      <item>Nikolina Cindrić</item>
    </derivirana_varijabla>
  </DomainObject.Predmet.SudioniciListNaziv>
  <DomainObject.Predmet.SudioniciListAdressOIB>
    <izvorni_sadrzaj>
      <item>FINA, RC ZAGREB, Podružnica BJELOVAR, OIB 85821130368, F. Supila 4,43000 Bjelovar</item>
      <item>NINA jednostavno društvo s ograničenom odgovornošću za trgovinu, proizvodnju i usluge, OIB 50913398514, Srijedska 150,43231 Srijedska</item>
      <item>Nikolina Cindrić, OIB 33044653882, Srijedska 150,43231 Srijedska</item>
    </izvorni_sadrzaj>
    <derivirana_varijabla naziv="DomainObject.Predmet.SudioniciListAdressOIB_1">
      <item>FINA, RC ZAGREB, Podružnica BJELOVAR, OIB 85821130368, F. Supila 4,43000 Bjelovar</item>
      <item>NINA jednostavno društvo s ograničenom odgovornošću za trgovinu, proizvodnju i usluge, OIB 50913398514, Srijedska 150,43231 Srijedska</item>
      <item>Nikolina Cindrić, OIB 33044653882, Srijedska 150,43231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A3023-B0A6-4DB2-BB0D-E9228DD3C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5007</properties:Characters>
  <properties:Lines>131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2017-11-22T13:55:00Z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St-202/2017-6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