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aaf09" w14:paraId="78aaf09" w:rsidRDefault="00AE649C" w:rsidP="001E143A" w:rsidR="00AE649C" w:rsidRPr="00B76F3C">
      <w:pPr>
        <w:pStyle w:val="Naslov3"/>
        <w:numPr>
          <w:ilvl w:val="0"/>
          <w:numId w:val="0"/>
        </w:numPr>
        <w:spacing w:after="0" w:before="0"/>
        <w:ind w:left="288"/>
        <w15:collapsed w:val="false"/>
      </w:pPr>
      <w:bookmarkStart w:name="_GoBack" w:id="0"/>
      <w:bookmarkEnd w:id="0"/>
    </w:p>
    <w:p w:rsidRDefault="001E143A" w:rsidP="001E143A" w:rsidR="001E143A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rPr>
          <w:bCs/>
        </w:rPr>
        <w:t xml:space="preserve">                             </w:t>
      </w:r>
    </w:p>
    <w:p w:rsidRDefault="001E143A" w:rsidP="001E143A" w:rsidR="001E143A">
      <w:pPr>
        <w:spacing w:after="0"/>
        <w:jc w:val="both"/>
      </w:pPr>
      <w:r>
        <w:t xml:space="preserve">       REPUBLIKA HRVATSKA</w:t>
      </w:r>
    </w:p>
    <w:p w:rsidRDefault="001E143A" w:rsidP="001E143A" w:rsidR="001E143A">
      <w:pPr>
        <w:spacing w:after="0"/>
        <w:jc w:val="both"/>
      </w:pPr>
      <w:r>
        <w:t>TRGOVAČKI SUD U VARAŽDINU</w:t>
      </w:r>
    </w:p>
    <w:p w:rsidRDefault="001E143A" w:rsidP="001E143A" w:rsidR="001E143A">
      <w:pPr>
        <w:spacing w:after="0"/>
      </w:pPr>
      <w:r>
        <w:t xml:space="preserve">                  B. Radić 2</w:t>
      </w:r>
      <w:r>
        <w:rPr>
          <w:bCs/>
        </w:rPr>
        <w:t xml:space="preserve">                   </w:t>
      </w:r>
    </w:p>
    <w:p w:rsidRDefault="001E143A" w:rsidP="001E143A" w:rsidR="001E143A">
      <w:pPr>
        <w:spacing w:after="0"/>
        <w:rPr>
          <w:sz w:val="22"/>
          <w:szCs w:val="22"/>
        </w:rPr>
      </w:pPr>
    </w:p>
    <w:p w:rsidRDefault="001E143A" w:rsidP="001E143A" w:rsidR="001E143A">
      <w:pPr>
        <w:spacing w:after="0"/>
      </w:pPr>
    </w:p>
    <w:p w:rsidRDefault="001E143A" w:rsidP="001E143A" w:rsidR="001E143A">
      <w:pPr>
        <w:spacing w:after="0"/>
      </w:pPr>
    </w:p>
    <w:p w:rsidRDefault="001E143A" w:rsidP="001E143A" w:rsidR="001E143A">
      <w:pPr>
        <w:spacing w:after="0"/>
      </w:pPr>
    </w:p>
    <w:p w:rsidRDefault="001E143A" w:rsidP="001E143A" w:rsidR="001E143A">
      <w:pPr>
        <w:spacing w:after="0"/>
        <w:ind w:firstLine="720"/>
        <w:jc w:val="both"/>
      </w:pPr>
      <w:r>
        <w:t>Trgovački sud u Varaždinu, po sucu toga suda Kseniji Flack-Makitan kao stečajnom sucu u stečajnom postupku koji se vodi nad stečajnim dužnikom MTČ Tvornica rublja d.d. Čakovec u stečaju', sa sjedištem u Čakovcu, Matice hrvatske 10, OIB: 58725699695, nakon usmene javne dražbe 15. rujna 2015. godine dana 21. rujna 2015. godine donio je</w:t>
      </w:r>
    </w:p>
    <w:p w:rsidRDefault="001E143A" w:rsidP="001E143A" w:rsidR="001E143A">
      <w:pPr>
        <w:spacing w:after="0"/>
        <w:ind w:firstLine="720"/>
        <w:jc w:val="both"/>
      </w:pPr>
    </w:p>
    <w:p w:rsidRDefault="001E143A" w:rsidP="001E143A" w:rsidR="001E143A">
      <w:pPr>
        <w:spacing w:after="0"/>
        <w:rPr>
          <w:sz w:val="22"/>
          <w:szCs w:val="22"/>
        </w:rPr>
      </w:pPr>
    </w:p>
    <w:p w:rsidRDefault="001E143A" w:rsidP="001E143A" w:rsidR="001E143A">
      <w:pPr>
        <w:spacing w:after="0"/>
        <w:jc w:val="center"/>
        <w:rPr>
          <w:b/>
        </w:rPr>
      </w:pPr>
      <w:r>
        <w:rPr>
          <w:b/>
        </w:rPr>
        <w:t>R J E Š E N J E   O   D O S U D I</w:t>
      </w:r>
    </w:p>
    <w:p w:rsidRDefault="001E143A" w:rsidP="001E143A" w:rsidR="001E143A">
      <w:pPr>
        <w:spacing w:after="0"/>
        <w:rPr>
          <w:sz w:val="22"/>
          <w:szCs w:val="22"/>
        </w:rPr>
      </w:pPr>
    </w:p>
    <w:p w:rsidRDefault="001E143A" w:rsidP="001E143A" w:rsidR="001E143A">
      <w:pPr>
        <w:spacing w:after="0"/>
      </w:pPr>
    </w:p>
    <w:p w:rsidRDefault="001E143A" w:rsidP="001E143A" w:rsidR="001E143A">
      <w:pPr>
        <w:numPr>
          <w:ilvl w:val="0"/>
          <w:numId w:val="47"/>
        </w:numPr>
        <w:spacing w:after="0"/>
        <w:jc w:val="both"/>
      </w:pPr>
      <w:r>
        <w:t>Kupcu LUCE PRODUKT d.o.o., sa sjedištem u Varaždinu, Ivana Severa 2, OIB: 15634581231, dosuđuju se sljedeće nekretnine stečajnog dužnika MTČ Tvornica rublja d.d. Čakovec u stečaju, sa sjedištem u Čakovcu, Matice hrvatske 10, OIB: 58725699695, i to:</w:t>
      </w:r>
    </w:p>
    <w:p w:rsidRDefault="001E143A" w:rsidP="001E143A" w:rsidR="001E143A">
      <w:pPr>
        <w:tabs>
          <w:tab w:pos="5326" w:val="left"/>
        </w:tabs>
        <w:spacing w:after="0"/>
        <w:rPr>
          <w:sz w:val="22"/>
          <w:szCs w:val="22"/>
        </w:rPr>
      </w:pPr>
      <w:r>
        <w:tab/>
      </w:r>
    </w:p>
    <w:p w:rsidRDefault="001E143A" w:rsidP="001E143A" w:rsidR="001E143A">
      <w:pPr>
        <w:spacing w:after="0"/>
        <w:ind w:firstLine="720" w:left="720"/>
        <w:jc w:val="both"/>
      </w:pPr>
      <w:r>
        <w:t xml:space="preserve">1. posebni dio kat. čestice 8/1 – hala trikotaže i konfekcije, zgrada I i II dilatacije - dorada i trikotaža, zgrada III dilatacija - dorade i pozamanterija, zgrada zdravstvenog centra sa </w:t>
      </w:r>
      <w:proofErr w:type="spellStart"/>
      <w:r>
        <w:t>prodavaonom</w:t>
      </w:r>
      <w:proofErr w:type="spellEnd"/>
      <w:r>
        <w:t xml:space="preserve">, upravne zgrade, zgrada restorana, garaža sa nadstrešnicom za bicikle, zgrada portirnice, zgrada dviju trafostanica, zgrada kotlovnice sa deponijem mazuta, dvor, površine 4 jutra i 969 </w:t>
      </w:r>
      <w:proofErr w:type="spellStart"/>
      <w:r>
        <w:t>čhv</w:t>
      </w:r>
      <w:proofErr w:type="spellEnd"/>
      <w:r>
        <w:t xml:space="preserve"> u Čakovcu, Matice hrvatske 10, i to: suvlasnički dio: 780/26504, ETAŽNO VLASNIŠTVO (E-9), Etaža 9, koja se sastoji od prizemlja radionice ukupne površine 423 m</w:t>
      </w:r>
      <w:r>
        <w:rPr>
          <w:vertAlign w:val="superscript"/>
        </w:rPr>
        <w:t>2</w:t>
      </w:r>
      <w:r>
        <w:t>, upisana u z. k. ul. 5827 E, k.o. 302813, Čakovec, u zemljišnim knjigama Općinskog suda u Čakovcu,</w:t>
      </w:r>
    </w:p>
    <w:p w:rsidRDefault="001E143A" w:rsidP="001E143A" w:rsidR="001E143A">
      <w:pPr>
        <w:spacing w:after="0"/>
        <w:ind w:firstLine="720" w:left="720"/>
        <w:jc w:val="both"/>
      </w:pPr>
    </w:p>
    <w:p w:rsidRDefault="001E143A" w:rsidP="001E143A" w:rsidR="001E143A">
      <w:pPr>
        <w:spacing w:after="0"/>
        <w:ind w:firstLine="720" w:left="720"/>
        <w:jc w:val="both"/>
      </w:pPr>
      <w:r>
        <w:t xml:space="preserve">2. posebni dio kat. čestice 8/1 – hala trikotaže i konfekcije, zgrada I i II dilatacije - dorada i trikotaža, zgrada III dilatacija - dorade i pozamanterija, zgrada zdravstvenog centra sa </w:t>
      </w:r>
      <w:proofErr w:type="spellStart"/>
      <w:r>
        <w:t>prodavaonom</w:t>
      </w:r>
      <w:proofErr w:type="spellEnd"/>
      <w:r>
        <w:t xml:space="preserve">, upravne zgrade, zgrada restorana, garaža sa nadstrešnicom za bicikle, zgrada portirnice, zgrada dviju trafostanica, zgrada kotlovnice sa deponijem mazuta, dvor, površine 4 jutra i 969 </w:t>
      </w:r>
      <w:proofErr w:type="spellStart"/>
      <w:r>
        <w:t>čhv</w:t>
      </w:r>
      <w:proofErr w:type="spellEnd"/>
      <w:r>
        <w:t xml:space="preserve"> u Čakovcu, Matice hrvatske 10, i to: suvlasnički dio: 17/26504, ETAŽNO VLASNIŠTVO (E-34), Etaža 34, koja se sastoji od garaže -površine 16 m</w:t>
      </w:r>
      <w:r>
        <w:rPr>
          <w:vertAlign w:val="superscript"/>
        </w:rPr>
        <w:t>2</w:t>
      </w:r>
      <w:r>
        <w:t>, upisana u z. k. ul. 5827 E, k.o. 302813, Čakovec, u zemljišnim knjigama Općinskog suda u Čakovcu,</w:t>
      </w:r>
    </w:p>
    <w:p w:rsidRDefault="001E143A" w:rsidP="001E143A" w:rsidR="001E143A">
      <w:pPr>
        <w:spacing w:after="0"/>
        <w:ind w:firstLine="720" w:left="720"/>
        <w:jc w:val="both"/>
        <w:rPr>
          <w:sz w:val="22"/>
          <w:szCs w:val="22"/>
        </w:rPr>
      </w:pPr>
    </w:p>
    <w:p w:rsidRDefault="001E143A" w:rsidP="001E143A" w:rsidR="001E143A">
      <w:pPr>
        <w:spacing w:after="0"/>
        <w:ind w:firstLine="720" w:left="720"/>
        <w:jc w:val="both"/>
      </w:pPr>
      <w:r>
        <w:t xml:space="preserve">3. posebni dio kat. čestice 8/1 – hala trikotaže i konfekcije, zgrada I i II dilatacije - dorada i trikotaža, zgrada III dilatacija - dorade i pozamanterija, zgrada zdravstvenog centra sa </w:t>
      </w:r>
      <w:proofErr w:type="spellStart"/>
      <w:r>
        <w:t>prodavaonom</w:t>
      </w:r>
      <w:proofErr w:type="spellEnd"/>
      <w:r>
        <w:t xml:space="preserve">, upravne zgrade, zgrada restorana, garaža sa nadstrešnicom za bicikle, zgrada portirnice, zgrada dviju trafostanica, zgrada kotlovnice sa deponijem mazuta, dvor, površine 4 jutra i 969 </w:t>
      </w:r>
      <w:proofErr w:type="spellStart"/>
      <w:r>
        <w:t>čhv</w:t>
      </w:r>
      <w:proofErr w:type="spellEnd"/>
      <w:r>
        <w:t xml:space="preserve"> u Čakovcu, Matice hrvatske 10, i to: suvlasnički dio: 17/26504, ETAŽNO VLASNIŠTVO (E-35), Etaža 35, koja se sastoji od garaže - površine 16 m</w:t>
      </w:r>
      <w:r>
        <w:rPr>
          <w:vertAlign w:val="superscript"/>
        </w:rPr>
        <w:t>2</w:t>
      </w:r>
      <w:r>
        <w:t>, upisana u z. k. ul. 5827 E, k.o. 302813, Čakovec, u zemljišnim knjigama Općinskog suda u Čakovcu,</w:t>
      </w:r>
    </w:p>
    <w:p w:rsidRDefault="001E143A" w:rsidP="001E143A" w:rsidR="001E143A">
      <w:pPr>
        <w:spacing w:after="0"/>
        <w:ind w:firstLine="720" w:left="720"/>
        <w:jc w:val="both"/>
      </w:pPr>
      <w:r>
        <w:lastRenderedPageBreak/>
        <w:t xml:space="preserve">4. posebni dio kat. čestice 8/1 – hala trikotaže i konfekcije, zgrada I i II dilatacije - dorada i trikotaža, zgrada III dilatacija - dorade i pozamanterija, zgrada zdravstvenog centra sa </w:t>
      </w:r>
      <w:proofErr w:type="spellStart"/>
      <w:r>
        <w:t>prodavaonom</w:t>
      </w:r>
      <w:proofErr w:type="spellEnd"/>
      <w:r>
        <w:t xml:space="preserve">, upravne zgrade, zgrada restorana, garaža sa nadstrešnicom za bicikle, zgrada portirnice, zgrada dviju trafostanica, zgrada kotlovnice sa deponijem mazuta, dvor, površine 4 jutra i 969 </w:t>
      </w:r>
      <w:proofErr w:type="spellStart"/>
      <w:r>
        <w:t>čhv</w:t>
      </w:r>
      <w:proofErr w:type="spellEnd"/>
      <w:r>
        <w:t xml:space="preserve"> u Čakovcu, Matice hrvatske 10, i to: suvlasnički dio: 89/26504, ETAŽNO VLASNIŠTVO (E-36), Etaža 36, koja se sastoji od garaže - površine 89 m</w:t>
      </w:r>
      <w:r>
        <w:rPr>
          <w:vertAlign w:val="superscript"/>
        </w:rPr>
        <w:t>2</w:t>
      </w:r>
      <w:r>
        <w:t>, upisana u z. k. ul. 5827 E, k.o. 302813, Čakovec, u zemljišnim knjigama Općinskog suda u Čakovcu,</w:t>
      </w:r>
    </w:p>
    <w:p w:rsidRDefault="001E143A" w:rsidP="001E143A" w:rsidR="001E143A">
      <w:pPr>
        <w:spacing w:after="0"/>
        <w:ind w:firstLine="720" w:left="3600"/>
        <w:jc w:val="both"/>
      </w:pPr>
      <w:r>
        <w:tab/>
      </w:r>
    </w:p>
    <w:p w:rsidRDefault="001E143A" w:rsidP="001E143A" w:rsidR="001E143A">
      <w:pPr>
        <w:spacing w:after="0"/>
        <w:ind w:firstLine="720" w:left="720"/>
        <w:jc w:val="both"/>
      </w:pPr>
      <w:r>
        <w:t xml:space="preserve">5. posebni dio kat. čestice 8/1 – hala trikotaže i konfekcije, zgrada I i II dilatacije - dorada i trikotaža, zgrada III dilatacija - dorade i pozamanterija, zgrada zdravstvenog centra sa </w:t>
      </w:r>
      <w:proofErr w:type="spellStart"/>
      <w:r>
        <w:t>prodavaonom</w:t>
      </w:r>
      <w:proofErr w:type="spellEnd"/>
      <w:r>
        <w:t xml:space="preserve">, upravne zgrade, zgrada restorana, garaža sa nadstrešnicom za bicikle, zgrada portirnice, zgrada dviju trafostanica, zgrada kotlovnice sa deponijem mazuta, dvor, površine 4 jutra i 969 </w:t>
      </w:r>
      <w:proofErr w:type="spellStart"/>
      <w:r>
        <w:t>čhv</w:t>
      </w:r>
      <w:proofErr w:type="spellEnd"/>
      <w:r>
        <w:t xml:space="preserve"> u Čakovcu, Matice hrvatske 10, i to: suvlasnički dio: 8007/26504, ETAŽNO VLASNIŠTVO (E-37), Etaža 37, koja se sastoji od podruma I dilatacije površine 490 m</w:t>
      </w:r>
      <w:r>
        <w:rPr>
          <w:vertAlign w:val="superscript"/>
        </w:rPr>
        <w:t>2</w:t>
      </w:r>
      <w:r>
        <w:t>, prizemlja I dilatacije površine 259 m</w:t>
      </w:r>
      <w:r>
        <w:rPr>
          <w:vertAlign w:val="superscript"/>
        </w:rPr>
        <w:t>2</w:t>
      </w:r>
      <w:r>
        <w:t>, međukata I dilatacije površine 410 m</w:t>
      </w:r>
      <w:r>
        <w:rPr>
          <w:vertAlign w:val="superscript"/>
        </w:rPr>
        <w:t>2</w:t>
      </w:r>
      <w:r>
        <w:t>, prvog kata I dilatacija površine 3093  m</w:t>
      </w:r>
      <w:r>
        <w:rPr>
          <w:vertAlign w:val="superscript"/>
        </w:rPr>
        <w:t>2</w:t>
      </w:r>
      <w:r>
        <w:t>, upisana u z. k. ul. 5827 E, k.o. 302813, Čakovec, u zemljišnim knjigama Općinskog suda u Čakovcu,</w:t>
      </w:r>
    </w:p>
    <w:p w:rsidRDefault="001E143A" w:rsidP="001E143A" w:rsidR="001E143A">
      <w:pPr>
        <w:spacing w:after="0"/>
        <w:ind w:firstLine="720" w:left="720"/>
        <w:jc w:val="both"/>
        <w:rPr>
          <w:sz w:val="22"/>
          <w:szCs w:val="22"/>
        </w:rPr>
      </w:pPr>
    </w:p>
    <w:p w:rsidRDefault="001E143A" w:rsidP="001E143A" w:rsidR="001E143A">
      <w:pPr>
        <w:spacing w:after="0"/>
        <w:ind w:firstLine="720" w:left="720"/>
        <w:jc w:val="both"/>
      </w:pPr>
      <w:r>
        <w:t xml:space="preserve">6. posebni dio kat. čestice 8/1 – hala trikotaže i konfekcije, zgrada I i II dilatacije - dorada i trikotaža, zgrada III dilatacija - dorade i pozamanterija, zgrada zdravstvenog centra sa </w:t>
      </w:r>
      <w:proofErr w:type="spellStart"/>
      <w:r>
        <w:t>prodavaonom</w:t>
      </w:r>
      <w:proofErr w:type="spellEnd"/>
      <w:r>
        <w:t xml:space="preserve">, upravne zgrade, zgrada restorana, garaža sa nadstrešnicom za bicikle, zgrada portirnice, zgrada dviju trafostanica, zgrada kotlovnice sa deponijem mazuta, dvor, površine 4 jutra i 969 </w:t>
      </w:r>
      <w:proofErr w:type="spellStart"/>
      <w:r>
        <w:t>čhv</w:t>
      </w:r>
      <w:proofErr w:type="spellEnd"/>
      <w:r>
        <w:t xml:space="preserve"> u Čakovcu, Matice hrvatske 10, i to: suvlasnički dio: 1664/26504, ETAŽNO VLASNIŠTVO (E-38), Etaža 38, koja se sastoji od prvog kata I dilatacije površine 903 m</w:t>
      </w:r>
      <w:r>
        <w:rPr>
          <w:vertAlign w:val="superscript"/>
        </w:rPr>
        <w:t>2</w:t>
      </w:r>
      <w:r>
        <w:t>, upisana u z. k. ul. 5827 E, k.o. 302813, Čakovec, u zemljišnim knjigama Općinskog suda u Čakovcu,</w:t>
      </w:r>
    </w:p>
    <w:p w:rsidRDefault="001E143A" w:rsidP="001E143A" w:rsidR="001E143A">
      <w:pPr>
        <w:spacing w:after="0"/>
        <w:ind w:firstLine="720" w:left="720"/>
        <w:jc w:val="both"/>
      </w:pPr>
    </w:p>
    <w:p w:rsidRDefault="001E143A" w:rsidP="001E143A" w:rsidR="001E143A">
      <w:pPr>
        <w:spacing w:after="0"/>
        <w:ind w:firstLine="720" w:left="720"/>
        <w:jc w:val="both"/>
      </w:pPr>
      <w:r>
        <w:t xml:space="preserve">7. posebni dio kat. čestice 8/1 – hala trikotaže i konfekcije, zgrada I i II dilatacije - dorada i trikotaža, zgrada III dilatacija - dorade i pozamanterija, zgrada zdravstvenog centra sa </w:t>
      </w:r>
      <w:proofErr w:type="spellStart"/>
      <w:r>
        <w:t>prodavaonom</w:t>
      </w:r>
      <w:proofErr w:type="spellEnd"/>
      <w:r>
        <w:t xml:space="preserve">, upravne zgrade, zgrada restorana, garaža sa nadstrešnicom za bicikle, zgrada portirnice, zgrada dviju trafostanica, zgrada kotlovnice sa deponijem mazuta, dvor, površine 4 jutra i 969 </w:t>
      </w:r>
      <w:proofErr w:type="spellStart"/>
      <w:r>
        <w:t>čhv</w:t>
      </w:r>
      <w:proofErr w:type="spellEnd"/>
      <w:r>
        <w:t xml:space="preserve"> u Čakovcu, Matice hrvatske 10, i to: suvlasnički dio: 1544/26504, ETAŽNO VLASNIŠTVO (E-39), Etaža 39, koja se sastoji od drugog kata II dilatacije površine 1251  m</w:t>
      </w:r>
      <w:r>
        <w:rPr>
          <w:vertAlign w:val="superscript"/>
        </w:rPr>
        <w:t>2</w:t>
      </w:r>
      <w:r>
        <w:t>, upisana u z. k. ul. 5827 E, k.o. 302813, Čakovec, u zemljišnim knjigama Općinskog suda u Čakovcu.</w:t>
      </w:r>
    </w:p>
    <w:p w:rsidRDefault="001E143A" w:rsidP="001E143A" w:rsidR="001E143A">
      <w:pPr>
        <w:spacing w:after="0"/>
        <w:rPr>
          <w:sz w:val="22"/>
          <w:szCs w:val="22"/>
        </w:rPr>
      </w:pPr>
    </w:p>
    <w:p w:rsidRDefault="001E143A" w:rsidP="001E143A" w:rsidR="001E143A">
      <w:pPr>
        <w:numPr>
          <w:ilvl w:val="0"/>
          <w:numId w:val="47"/>
        </w:numPr>
        <w:spacing w:after="0"/>
        <w:jc w:val="both"/>
      </w:pPr>
      <w:r>
        <w:t xml:space="preserve">Nakon pravomoćnosti ovog rješenja o dosudi i nakon što kupac položi </w:t>
      </w:r>
      <w:proofErr w:type="spellStart"/>
      <w:r>
        <w:t>kupovninu</w:t>
      </w:r>
      <w:proofErr w:type="spellEnd"/>
      <w:r>
        <w:t xml:space="preserve"> u zemljišnu knjigu upisat će se u korist kupca pravo vlasništva na nekretninama navedenim u točki I. izreke ovog rješenja o dosudi i brisanje prava i tereta koji prestaju njegovom prodajom i to založnih prava:</w:t>
      </w:r>
    </w:p>
    <w:p w:rsidRDefault="001E143A" w:rsidP="001E143A" w:rsidR="001E143A">
      <w:pPr>
        <w:spacing w:after="0"/>
        <w:rPr>
          <w:b/>
        </w:rPr>
      </w:pPr>
    </w:p>
    <w:p w:rsidRDefault="001E143A" w:rsidP="001E143A" w:rsidR="001E143A">
      <w:pPr>
        <w:numPr>
          <w:ilvl w:val="0"/>
          <w:numId w:val="48"/>
        </w:numPr>
        <w:spacing w:after="0"/>
        <w:jc w:val="both"/>
      </w:pPr>
      <w:r>
        <w:t xml:space="preserve">za nekretninu pod </w:t>
      </w:r>
      <w:proofErr w:type="spellStart"/>
      <w:r>
        <w:t>toč</w:t>
      </w:r>
      <w:proofErr w:type="spellEnd"/>
      <w:r>
        <w:t>. I/1, I/2, I/3, I/4, I/6 i I/7 izreke ovoga rješenja o dosudi – založnog prava upisanog u korist Hrvatske poštanske banke d.d.,</w:t>
      </w:r>
    </w:p>
    <w:p w:rsidRDefault="001E143A" w:rsidP="001E143A" w:rsidR="001E143A">
      <w:pPr>
        <w:numPr>
          <w:ilvl w:val="0"/>
          <w:numId w:val="48"/>
        </w:numPr>
        <w:spacing w:after="0"/>
        <w:jc w:val="both"/>
      </w:pPr>
      <w:r>
        <w:t xml:space="preserve">za nekretninu pod </w:t>
      </w:r>
      <w:proofErr w:type="spellStart"/>
      <w:r>
        <w:t>toč</w:t>
      </w:r>
      <w:proofErr w:type="spellEnd"/>
      <w:r>
        <w:t>. I/5. izreke ovoga rješenja o dosudi – založnih prava upisanih u korist Hypo Alpe-</w:t>
      </w:r>
      <w:proofErr w:type="spellStart"/>
      <w:r>
        <w:t>Adria</w:t>
      </w:r>
      <w:proofErr w:type="spellEnd"/>
      <w:r>
        <w:t xml:space="preserve"> Bank d.d. i H-ABDUCO d.o.o.,</w:t>
      </w:r>
    </w:p>
    <w:p w:rsidRDefault="001E143A" w:rsidP="001E143A" w:rsidR="001E143A">
      <w:pPr>
        <w:numPr>
          <w:ilvl w:val="0"/>
          <w:numId w:val="48"/>
        </w:numPr>
        <w:spacing w:after="0"/>
        <w:jc w:val="both"/>
      </w:pPr>
      <w:r>
        <w:t xml:space="preserve">za nekretninu pod </w:t>
      </w:r>
      <w:proofErr w:type="spellStart"/>
      <w:r>
        <w:t>toč</w:t>
      </w:r>
      <w:proofErr w:type="spellEnd"/>
      <w:r>
        <w:t>. I/7. izreke ovoga rješenja o dosudi – založnih prava upisanih u korist Republike Hrvatske – Ministarstva financija, Porezne uprave Sjeverna Hrvatska, Čakovec.</w:t>
      </w:r>
    </w:p>
    <w:p w:rsidRDefault="001E143A" w:rsidP="001E143A" w:rsidR="001E143A">
      <w:pPr>
        <w:spacing w:after="0"/>
        <w:ind w:left="1800"/>
        <w:jc w:val="both"/>
        <w:rPr>
          <w:b/>
          <w:sz w:val="22"/>
          <w:szCs w:val="22"/>
        </w:rPr>
      </w:pPr>
    </w:p>
    <w:p w:rsidRDefault="001E143A" w:rsidP="001E143A" w:rsidR="001E143A">
      <w:pPr>
        <w:spacing w:after="0"/>
        <w:ind w:left="1800"/>
        <w:jc w:val="both"/>
        <w:rPr>
          <w:b/>
        </w:rPr>
      </w:pPr>
    </w:p>
    <w:p w:rsidRDefault="001E143A" w:rsidP="001E143A" w:rsidR="001E143A">
      <w:pPr>
        <w:spacing w:after="0"/>
        <w:jc w:val="center"/>
      </w:pPr>
      <w:r>
        <w:t>Obrazloženje</w:t>
      </w:r>
    </w:p>
    <w:p w:rsidRDefault="001E143A" w:rsidP="001E143A" w:rsidR="001E143A">
      <w:pPr>
        <w:spacing w:after="0"/>
      </w:pPr>
    </w:p>
    <w:p w:rsidRDefault="001E143A" w:rsidP="001E143A" w:rsidR="001E143A">
      <w:pPr>
        <w:spacing w:after="0"/>
      </w:pPr>
    </w:p>
    <w:p w:rsidRDefault="001E143A" w:rsidP="001E143A" w:rsidR="001E143A">
      <w:pPr>
        <w:spacing w:after="0"/>
        <w:ind w:firstLine="720"/>
        <w:jc w:val="both"/>
      </w:pPr>
      <w:r>
        <w:t>Na javnoj dražbi održanoj kod ovog suda 15. rujna 2015. godine kupcu LUCE PRODUKT d.o.o., sa sjedištem u Varaždinu, Ivana Severa 2, OIB: 15634581231, kao jednom ponuditelju prodane su nekretnine navedene u točki I. izreke ovog rješenja o dosudi.</w:t>
      </w:r>
    </w:p>
    <w:p w:rsidRDefault="001E143A" w:rsidP="001E143A" w:rsidR="001E143A">
      <w:pPr>
        <w:spacing w:after="0"/>
        <w:ind w:firstLine="720"/>
        <w:jc w:val="both"/>
      </w:pPr>
    </w:p>
    <w:p w:rsidRDefault="001E143A" w:rsidP="001E143A" w:rsidR="001E143A">
      <w:pPr>
        <w:spacing w:after="0"/>
        <w:ind w:firstLine="720"/>
        <w:jc w:val="both"/>
      </w:pPr>
      <w:r>
        <w:t>S obzirom na iznijeto, sud je primjenom čl. 101. i 101.a Ovršnog zakona (Narodne novine broj 173/03, 194/03, 151/04, 88/05, 121/05, 67/08, 112/12, 25/13 i 93/14, dalje OZ), te čl. 164. Stečajnog zakona (Narodne novine broj 44/96, 29/99, 129/00, 123/03, 82/06, 116/10, 125/12 i 133/12) odlučio kao u izreci ovog rješenja o dosudi.</w:t>
      </w:r>
    </w:p>
    <w:p w:rsidRDefault="001E143A" w:rsidP="001E143A" w:rsidR="001E143A">
      <w:pPr>
        <w:spacing w:after="0"/>
        <w:jc w:val="center"/>
      </w:pPr>
    </w:p>
    <w:p w:rsidRDefault="001E143A" w:rsidP="001E143A" w:rsidR="001E143A">
      <w:pPr>
        <w:spacing w:after="0"/>
        <w:jc w:val="center"/>
      </w:pPr>
      <w:r>
        <w:t>U Varaždinu, 21. rujna 2015. godine.</w:t>
      </w:r>
    </w:p>
    <w:p w:rsidRDefault="001E143A" w:rsidP="001E143A" w:rsidR="001E143A">
      <w:pPr>
        <w:spacing w:after="0"/>
      </w:pPr>
    </w:p>
    <w:p w:rsidRDefault="001E143A" w:rsidP="001E143A" w:rsidR="001E143A">
      <w:pPr>
        <w:spacing w:after="0"/>
      </w:pPr>
    </w:p>
    <w:p w:rsidRDefault="001E143A" w:rsidP="001E143A" w:rsidR="001E143A">
      <w:pPr>
        <w:spacing w:after="0"/>
        <w:ind w:firstLine="96" w:left="6384"/>
        <w:jc w:val="both"/>
      </w:pPr>
      <w:r>
        <w:t>SUDAC</w:t>
      </w:r>
    </w:p>
    <w:p w:rsidRDefault="001E143A" w:rsidP="001E143A" w:rsidR="001E143A">
      <w:pPr>
        <w:spacing w:after="0"/>
        <w:ind w:firstLine="708" w:left="5664"/>
        <w:jc w:val="both"/>
      </w:pPr>
    </w:p>
    <w:p w:rsidRDefault="001E143A" w:rsidP="001E143A" w:rsidR="001E143A">
      <w:pPr>
        <w:spacing w:after="0"/>
        <w:ind w:firstLine="708" w:left="4956"/>
        <w:jc w:val="both"/>
      </w:pPr>
      <w:r>
        <w:t>Ksenija Flack-Makitan, v.r.</w:t>
      </w:r>
    </w:p>
    <w:p w:rsidRDefault="001E143A" w:rsidP="001E143A" w:rsidR="001E143A">
      <w:pPr>
        <w:spacing w:after="0"/>
        <w:ind w:firstLine="708" w:left="4956"/>
        <w:jc w:val="both"/>
      </w:pPr>
    </w:p>
    <w:p w:rsidRDefault="001E143A" w:rsidP="001E143A" w:rsidR="001E143A">
      <w:pPr>
        <w:spacing w:after="0"/>
        <w:ind w:left="4956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službenik:</w:t>
      </w:r>
    </w:p>
    <w:p w:rsidRDefault="001E143A" w:rsidP="001E143A" w:rsidR="001E143A">
      <w:pPr>
        <w:spacing w:after="0"/>
      </w:pPr>
    </w:p>
    <w:p w:rsidRDefault="001E143A" w:rsidP="001E143A" w:rsidR="001E143A">
      <w:pPr>
        <w:spacing w:after="0"/>
        <w:rPr>
          <w:sz w:val="22"/>
          <w:szCs w:val="22"/>
        </w:rPr>
      </w:pPr>
    </w:p>
    <w:p w:rsidRDefault="001E143A" w:rsidP="001E143A" w:rsidR="001E143A">
      <w:pPr>
        <w:spacing w:after="0"/>
      </w:pPr>
    </w:p>
    <w:p w:rsidRDefault="001E143A" w:rsidP="001E143A" w:rsidR="001E143A">
      <w:pPr>
        <w:spacing w:after="0"/>
      </w:pPr>
      <w:r>
        <w:t>UPUTA O PRAVNOM LIJEKU:</w:t>
      </w:r>
    </w:p>
    <w:p w:rsidRDefault="001E143A" w:rsidP="001E143A" w:rsidR="001E143A">
      <w:pPr>
        <w:spacing w:after="0"/>
        <w:jc w:val="both"/>
      </w:pPr>
      <w:r>
        <w:t xml:space="preserve">Protiv ovoga rješenja pravo žalbe imaju stečajni upravitelj i </w:t>
      </w:r>
      <w:proofErr w:type="spellStart"/>
      <w:r>
        <w:t>razlučni</w:t>
      </w:r>
      <w:proofErr w:type="spellEnd"/>
      <w:r>
        <w:t xml:space="preserve"> vjerovnici. Žalba se podnosi ovom sudu u četiri primjerka u roku od osam dana od dana dostave rješenja, a o njoj odlučuje Visoki trgovački sud Republike Hrvatske u Zagrebu.</w:t>
      </w:r>
    </w:p>
    <w:p w:rsidRDefault="001E143A" w:rsidP="001E143A" w:rsidR="001E143A">
      <w:pPr>
        <w:spacing w:after="0"/>
        <w:rPr>
          <w:sz w:val="22"/>
          <w:szCs w:val="22"/>
        </w:rPr>
      </w:pPr>
    </w:p>
    <w:p w:rsidRDefault="001E143A" w:rsidP="001E143A" w:rsidR="001E143A">
      <w:pPr>
        <w:spacing w:after="0"/>
      </w:pPr>
    </w:p>
    <w:p w:rsidRDefault="001E143A" w:rsidP="001E143A" w:rsidR="001E143A">
      <w:pPr>
        <w:spacing w:after="0"/>
      </w:pPr>
      <w:r>
        <w:t>DNA:</w:t>
      </w:r>
    </w:p>
    <w:p w:rsidRDefault="001E143A" w:rsidP="001E143A" w:rsidR="001E143A">
      <w:pPr>
        <w:spacing w:after="0"/>
      </w:pPr>
    </w:p>
    <w:p w:rsidRDefault="001E143A" w:rsidP="001E143A" w:rsidR="001E143A">
      <w:pPr>
        <w:numPr>
          <w:ilvl w:val="0"/>
          <w:numId w:val="49"/>
        </w:numPr>
        <w:spacing w:after="0"/>
        <w:jc w:val="both"/>
      </w:pPr>
      <w:r>
        <w:t>Stečajni upravitelj Stanko Makar, Ludbreg, P. Zrinskog 3,</w:t>
      </w:r>
    </w:p>
    <w:p w:rsidRDefault="001E143A" w:rsidP="001E143A" w:rsidR="001E143A">
      <w:pPr>
        <w:numPr>
          <w:ilvl w:val="0"/>
          <w:numId w:val="49"/>
        </w:numPr>
        <w:spacing w:after="0"/>
        <w:jc w:val="both"/>
      </w:pPr>
      <w:r>
        <w:t>Kupac LUCE PRODUKT d.o.o., sa sjedištem u Varaždinu, Ivana Severa 2,</w:t>
      </w:r>
    </w:p>
    <w:p w:rsidRDefault="001E143A" w:rsidP="001E143A" w:rsidR="001E143A">
      <w:pPr>
        <w:numPr>
          <w:ilvl w:val="0"/>
          <w:numId w:val="49"/>
        </w:numPr>
        <w:spacing w:after="0"/>
        <w:jc w:val="both"/>
      </w:pPr>
      <w:proofErr w:type="spellStart"/>
      <w:r>
        <w:t>Razlučni</w:t>
      </w:r>
      <w:proofErr w:type="spellEnd"/>
      <w:r>
        <w:t xml:space="preserve"> vjerovnik HRVATSKA POŠTANSKA BANKA d.d., Zagreb, </w:t>
      </w:r>
      <w:proofErr w:type="spellStart"/>
      <w:r>
        <w:t>Jurišićeva</w:t>
      </w:r>
      <w:proofErr w:type="spellEnd"/>
      <w:r>
        <w:t xml:space="preserve"> 4,</w:t>
      </w:r>
    </w:p>
    <w:p w:rsidRDefault="001E143A" w:rsidP="001E143A" w:rsidR="001E143A">
      <w:pPr>
        <w:numPr>
          <w:ilvl w:val="0"/>
          <w:numId w:val="49"/>
        </w:numPr>
        <w:spacing w:after="0"/>
        <w:jc w:val="both"/>
      </w:pPr>
      <w:proofErr w:type="spellStart"/>
      <w:r>
        <w:t>Razlučni</w:t>
      </w:r>
      <w:proofErr w:type="spellEnd"/>
      <w:r>
        <w:t xml:space="preserve"> vjerovnik – fiducijarni vlasnik Hypo Alpe-</w:t>
      </w:r>
      <w:proofErr w:type="spellStart"/>
      <w:r>
        <w:t>Adria</w:t>
      </w:r>
      <w:proofErr w:type="spellEnd"/>
      <w:r>
        <w:t xml:space="preserve"> Bank d.d., Zagreb, Slavonska avenija 6,</w:t>
      </w:r>
    </w:p>
    <w:p w:rsidRDefault="001E143A" w:rsidP="001E143A" w:rsidR="001E143A">
      <w:pPr>
        <w:numPr>
          <w:ilvl w:val="0"/>
          <w:numId w:val="49"/>
        </w:numPr>
        <w:spacing w:after="0"/>
        <w:jc w:val="both"/>
      </w:pPr>
      <w:proofErr w:type="spellStart"/>
      <w:r>
        <w:t>Razlučni</w:t>
      </w:r>
      <w:proofErr w:type="spellEnd"/>
      <w:r>
        <w:t xml:space="preserve"> vjerovnik – fiducijarni vlasnik H-ABDUCO d.o.o., Zagreb, Slavonska avenija 6A,</w:t>
      </w:r>
    </w:p>
    <w:p w:rsidRDefault="001E143A" w:rsidP="001E143A" w:rsidR="001E143A">
      <w:pPr>
        <w:numPr>
          <w:ilvl w:val="0"/>
          <w:numId w:val="49"/>
        </w:numPr>
        <w:spacing w:after="0"/>
        <w:jc w:val="both"/>
      </w:pPr>
      <w:proofErr w:type="spellStart"/>
      <w:r>
        <w:t>Razlučni</w:t>
      </w:r>
      <w:proofErr w:type="spellEnd"/>
      <w:r>
        <w:t xml:space="preserve"> vjerovnik Ministarstvo financija, Porezna uprava Sjeverna Hrvatska, Čakovec, Čakovec, O. </w:t>
      </w:r>
      <w:proofErr w:type="spellStart"/>
      <w:r>
        <w:t>Keršovanija</w:t>
      </w:r>
      <w:proofErr w:type="spellEnd"/>
      <w:r>
        <w:t xml:space="preserve"> 11,</w:t>
      </w:r>
    </w:p>
    <w:p w:rsidRDefault="001E143A" w:rsidP="001E143A" w:rsidR="001E143A">
      <w:pPr>
        <w:numPr>
          <w:ilvl w:val="0"/>
          <w:numId w:val="49"/>
        </w:numPr>
        <w:spacing w:after="0"/>
        <w:jc w:val="both"/>
      </w:pPr>
      <w:proofErr w:type="spellStart"/>
      <w:r>
        <w:t>Razlučni</w:t>
      </w:r>
      <w:proofErr w:type="spellEnd"/>
      <w:r>
        <w:t xml:space="preserve"> vjerovnik Republika Hrvatska, po Županijskom državnom odvjetništvu u Varaždinu, Građansko – upravni odjel, Varaždin, Braće Radića 2,</w:t>
      </w:r>
    </w:p>
    <w:p w:rsidRDefault="001E143A" w:rsidP="001E143A" w:rsidR="001E143A">
      <w:pPr>
        <w:numPr>
          <w:ilvl w:val="0"/>
          <w:numId w:val="49"/>
        </w:numPr>
        <w:spacing w:after="0"/>
        <w:jc w:val="both"/>
      </w:pPr>
      <w:r>
        <w:t>Zemljišno – knjižni odjel Općinskog suda u Čakovcu, Ruđera Boškovića 18, nakon pravomoćnosti,</w:t>
      </w:r>
    </w:p>
    <w:p w:rsidRDefault="001E143A" w:rsidP="001E143A" w:rsidR="001E143A">
      <w:pPr>
        <w:numPr>
          <w:ilvl w:val="0"/>
          <w:numId w:val="49"/>
        </w:numPr>
        <w:spacing w:after="0"/>
        <w:jc w:val="both"/>
      </w:pPr>
      <w:r>
        <w:t>E-oglasna ploča suda,</w:t>
      </w:r>
    </w:p>
    <w:p w:rsidRDefault="0071688E" w:rsidP="001E143A" w:rsidR="0071688E">
      <w:pPr>
        <w:pStyle w:val="Poetniodjeljak"/>
        <w:spacing w:after="0" w:before="0"/>
      </w:pPr>
    </w:p>
    <w:p w:rsidRDefault="00A21F0D" w:rsidP="001E143A" w:rsidR="00A21F0D">
      <w:pPr>
        <w:pStyle w:val="NormaleSPIS"/>
        <w:spacing w:after="0"/>
        <w:rPr>
          <w:noProof/>
        </w:rPr>
      </w:pPr>
    </w:p>
    <w:p w:rsidRDefault="00DA0242" w:rsidP="001E143A" w:rsidR="00DA0242">
      <w:pPr>
        <w:pStyle w:val="ZapisniarPotpis"/>
        <w:spacing w:after="0" w:before="0"/>
      </w:pPr>
    </w:p>
    <w:sectPr w:rsidSect="001E143A" w:rsidR="00DA0242">
      <w:headerReference w:type="default" r:id="rId11"/>
      <w:pgSz w:code="9" w:h="16839" w:w="11907"/>
      <w:pgMar w:gutter="0" w:footer="1134" w:header="1134" w:left="1701" w:bottom="993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143A" w:rsidR="008333A9">
    <w:pPr>
      <w:pStyle w:val="Zaglavlje"/>
    </w:pPr>
    <w:r>
      <w:rPr>
        <w:rStyle w:val="PozadinaSvijetloCrvena"/>
        <w:shd w:fill="auto" w:color="auto" w:val="clear"/>
      </w:rPr>
      <w:t>Poslovni broj: 5 St-53/09-300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26542F7"/>
    <w:multiLevelType w:val="hybridMultilevel"/>
    <w:tmpl w:val="11E628E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3EA492F"/>
    <w:multiLevelType w:val="hybridMultilevel"/>
    <w:tmpl w:val="8AE88CB0"/>
    <w:lvl w:tplc="041A0001" w:ilvl="0">
      <w:start w:val="1"/>
      <w:numFmt w:val="bullet"/>
      <w:lvlText w:val=""/>
      <w:lvlJc w:val="left"/>
      <w:pPr>
        <w:ind w:hanging="360" w:left="180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9">
    <w:nsid w:val="67CA6B3D"/>
    <w:multiLevelType w:val="hybridMultilevel"/>
    <w:tmpl w:val="CCC07EEE"/>
    <w:lvl w:tplc="10364A2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b/>
      </w:rPr>
    </w:lvl>
    <w:lvl w:tplc="5D6426D8" w:ilvl="1">
      <w:start w:val="1"/>
      <w:numFmt w:val="bullet"/>
      <w:lvlRestart w:val="0"/>
      <w:lvlText w:val=""/>
      <w:lvlJc w:val="left"/>
      <w:pPr>
        <w:tabs>
          <w:tab w:pos="1803" w:val="num"/>
        </w:tabs>
        <w:ind w:hanging="363" w:left="1803"/>
      </w:pPr>
      <w:rPr>
        <w:rFonts w:hAnsi="Symbol" w:ascii="Symbol" w:hint="default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2"/>
  </w:num>
  <w:num w:numId="5">
    <w:abstractNumId w:val="44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43A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2695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2015.</izvorni_sadrzaj>
    <derivirana_varijabla naziv="DomainObject.DatumDonosenjaOdluke_1">21.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St-53/2009-300</izvorni_sadrzaj>
    <derivirana_varijabla naziv="DomainObject.Oznaka_1">St-53/2009-300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</izvorni_sadrzaj>
    <derivirana_varijabla naziv="DomainObject.Predmet.Broj_1">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2009.</izvorni_sadrzaj>
    <derivirana_varijabla naziv="DomainObject.Predmet.DatumOsnivanja_1">15. rujna 2009.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St. otvoren: 14.10.2009. (rj. od 13.10.2009.,
br. St-53/09-15). Ogl. ploča: 14.10.2009. 
Objava  u NN-126/09 od 21.10.2009.</izvorni_sadrzaj>
    <derivirana_varijabla naziv="DomainObject.Predmet.Opis_1">St. otvoren: 14.10.2009. (rj. od 13.10.2009.,
br. St-53/09-15). Ogl. ploča: 14.10.2009. 
Objava  u NN-126/09 od 21.10.2009.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St-53/2009</izvorni_sadrzaj>
    <derivirana_varijabla naziv="DomainObject.Predmet.OznakaBroj_1">St-53/2009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Dana 1.10.2010. zatražen uvid za spis
4 P-153/2006.</izvorni_sadrzaj>
    <derivirana_varijabla naziv="DomainObject.Predmet.PrimjedbaSuca_1">Dana 1.10.2010. zatražen uvid za spis
4 P-153/2006.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MTČ Tvornica rublja, dioničko društvo</izvorni_sadrzaj>
    <derivirana_varijabla naziv="DomainObject.Predmet.ProtustrankaFormated_1">  MTČ Tvornica rublja, dioničko društvo</derivirana_varijabla>
  </DomainObject.Predmet.ProtustrankaFormated>
  <DomainObject.Predmet.ProtustrankaFormatedOIB>
    <izvorni_sadrzaj>  MTČ Tvornica rublja, dioničko društvo, OIB 58725699695</izvorni_sadrzaj>
    <derivirana_varijabla naziv="DomainObject.Predmet.ProtustrankaFormatedOIB_1">  MTČ Tvornica rublja, dioničko društvo, OIB 58725699695</derivirana_varijabla>
  </DomainObject.Predmet.ProtustrankaFormatedOIB>
  <DomainObject.Predmet.ProtustrankaFormatedWithAdress>
    <izvorni_sadrzaj> MTČ Tvornica rublja, dioničko društvo, Matice Hrvatske 10, 40000 Čakovec</izvorni_sadrzaj>
    <derivirana_varijabla naziv="DomainObject.Predmet.ProtustrankaFormatedWithAdress_1"> MTČ Tvornica rublja, dioničko društvo, Matice Hrvatske 10, 40000 Čakovec</derivirana_varijabla>
  </DomainObject.Predmet.ProtustrankaFormatedWithAdress>
  <DomainObject.Predmet.ProtustrankaFormatedWithAdressOIB>
    <izvorni_sadrzaj> MTČ Tvornica rublja, dioničko društvo, OIB 58725699695, Matice Hrvatske 10, 40000 Čakovec</izvorni_sadrzaj>
    <derivirana_varijabla naziv="DomainObject.Predmet.ProtustrankaFormatedWithAdressOIB_1"> MTČ Tvornica rublja, dioničko društvo, OIB 58725699695, Matice Hrvatske 10, 40000 Čakovec</derivirana_varijabla>
  </DomainObject.Predmet.ProtustrankaFormatedWithAdressOIB>
  <DomainObject.Predmet.ProtustrankaWithAdress>
    <izvorni_sadrzaj>MTČ Tvornica rublja, dioničko društvo Matice Hrvatske 10, 40000 Čakovec</izvorni_sadrzaj>
    <derivirana_varijabla naziv="DomainObject.Predmet.ProtustrankaWithAdress_1">MTČ Tvornica rublja, dioničko društvo Matice Hrvatske 10, 40000 Čakovec</derivirana_varijabla>
  </DomainObject.Predmet.ProtustrankaWithAdress>
  <DomainObject.Predmet.ProtustrankaWithAdressOIB>
    <izvorni_sadrzaj>MTČ Tvornica rublja, dioničko društvo, OIB 58725699695, Matice Hrvatske 10, 40000 Čakovec</izvorni_sadrzaj>
    <derivirana_varijabla naziv="DomainObject.Predmet.ProtustrankaWithAdressOIB_1">MTČ Tvornica rublja, dioničko društvo, OIB 58725699695, Matice Hrvatske 10, 40000 Čakovec</derivirana_varijabla>
  </DomainObject.Predmet.ProtustrankaWithAdressOIB>
  <DomainObject.Predmet.ProtustrankaNazivFormated>
    <izvorni_sadrzaj>MTČ Tvornica rublja, dioničko društvo</izvorni_sadrzaj>
    <derivirana_varijabla naziv="DomainObject.Predmet.ProtustrankaNazivFormated_1">MTČ Tvornica rublja, dioničko društvo</derivirana_varijabla>
  </DomainObject.Predmet.ProtustrankaNazivFormated>
  <DomainObject.Predmet.ProtustrankaNazivFormatedOIB>
    <izvorni_sadrzaj>MTČ Tvornica rublja, dioničko društvo, OIB 58725699695</izvorni_sadrzaj>
    <derivirana_varijabla naziv="DomainObject.Predmet.ProtustrankaNazivFormatedOIB_1">MTČ Tvornica rublja, dioničko društvo, OIB 58725699695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Sudnica 232</izvorni_sadrzaj>
    <derivirana_varijabla naziv="DomainObject.Predmet.Referada.Prostorija.Oznaka_1">Sudnica 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Jadranka Sermek i dr.   (1. 254), radnici</izvorni_sadrzaj>
    <derivirana_varijabla naziv="DomainObject.Predmet.StrankaFormated_1">  Jadranka Sermek i dr.   (1. 254), radnici</derivirana_varijabla>
  </DomainObject.Predmet.StrankaFormated>
  <DomainObject.Predmet.StrankaFormatedOIB>
    <izvorni_sadrzaj>  Jadranka Sermek i dr.   (1. 254), radnici</izvorni_sadrzaj>
    <derivirana_varijabla naziv="DomainObject.Predmet.StrankaFormatedOIB_1">  Jadranka Sermek i dr.   (1. 254), radnici</derivirana_varijabla>
  </DomainObject.Predmet.StrankaFormatedOIB>
  <DomainObject.Predmet.StrankaFormatedWithAdress>
    <izvorni_sadrzaj> Jadranka Sermek i dr.   (1. 254), radnici, Sveti Križ, A. Šenoe 13, 40321 Mala Subotica</izvorni_sadrzaj>
    <derivirana_varijabla naziv="DomainObject.Predmet.StrankaFormatedWithAdress_1"> Jadranka Sermek i dr.   (1. 254), radnici, Sveti Križ, A. Šenoe 13, 40321 Mala Subotica</derivirana_varijabla>
  </DomainObject.Predmet.StrankaFormatedWithAdress>
  <DomainObject.Predmet.StrankaFormatedWithAdressOIB>
    <izvorni_sadrzaj> Jadranka Sermek i dr.   (1. 254), radnici, Sveti Križ, A. Šenoe 13, 40321 Mala Subotica</izvorni_sadrzaj>
    <derivirana_varijabla naziv="DomainObject.Predmet.StrankaFormatedWithAdressOIB_1"> Jadranka Sermek i dr.   (1. 254), radnici, Sveti Križ, A. Šenoe 13, 40321 Mala Subotica</derivirana_varijabla>
  </DomainObject.Predmet.StrankaFormatedWithAdressOIB>
  <DomainObject.Predmet.StrankaWithAdress>
    <izvorni_sadrzaj>Jadranka Sermek i dr.   (1. 254), radnici Sveti Križ, A. Šenoe 13,40321 Mala Subotica</izvorni_sadrzaj>
    <derivirana_varijabla naziv="DomainObject.Predmet.StrankaWithAdress_1">Jadranka Sermek i dr.   (1. 254), radnici Sveti Križ, A. Šenoe 13,40321 Mala Subotica</derivirana_varijabla>
  </DomainObject.Predmet.StrankaWithAdress>
  <DomainObject.Predmet.StrankaWithAdressOIB>
    <izvorni_sadrzaj>Jadranka Sermek i dr.   (1. 254), radnici, Sveti Križ, A. Šenoe 13,40321 Mala Subotica</izvorni_sadrzaj>
    <derivirana_varijabla naziv="DomainObject.Predmet.StrankaWithAdressOIB_1">Jadranka Sermek i dr.   (1. 254), radnici, Sveti Križ, A. Šenoe 13,40321 Mala Subotica</derivirana_varijabla>
  </DomainObject.Predmet.StrankaWithAdressOIB>
  <DomainObject.Predmet.StrankaNazivFormated>
    <izvorni_sadrzaj>Jadranka Sermek i dr.   (1. 254), radnici</izvorni_sadrzaj>
    <derivirana_varijabla naziv="DomainObject.Predmet.StrankaNazivFormated_1">Jadranka Sermek i dr.   (1. 254), radnici</derivirana_varijabla>
  </DomainObject.Predmet.StrankaNazivFormated>
  <DomainObject.Predmet.StrankaNazivFormatedOIB>
    <izvorni_sadrzaj>Jadranka Sermek i dr.   (1. 254), radnici</izvorni_sadrzaj>
    <derivirana_varijabla naziv="DomainObject.Predmet.StrankaNazivFormatedOIB_1">Jadranka Sermek i dr.   (1. 254), radnici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Jadranka Sermek i dr.   (1. 254), radnici</item>
    </izvorni_sadrzaj>
    <derivirana_varijabla naziv="DomainObject.Predmet.StrankaListFormated_1">
      <item>Jadranka Sermek i dr.   (1. 254), radnici</item>
    </derivirana_varijabla>
  </DomainObject.Predmet.StrankaListFormated>
  <DomainObject.Predmet.StrankaListFormatedOIB>
    <izvorni_sadrzaj>
      <item>Jadranka Sermek i dr.   (1. 254), radnici</item>
    </izvorni_sadrzaj>
    <derivirana_varijabla naziv="DomainObject.Predmet.StrankaListFormatedOIB_1">
      <item>Jadranka Sermek i dr.   (1. 254), radnici</item>
    </derivirana_varijabla>
  </DomainObject.Predmet.StrankaListFormatedOIB>
  <DomainObject.Predmet.StrankaListFormatedWithAdress>
    <izvorni_sadrzaj>
      <item>Jadranka Sermek i dr.   (1. 254), radnici, Sveti Križ, A. Šenoe 13, 40321 Mala Subotica</item>
    </izvorni_sadrzaj>
    <derivirana_varijabla naziv="DomainObject.Predmet.StrankaListFormatedWithAdress_1">
      <item>Jadranka Sermek i dr.   (1. 254), radnici, Sveti Križ, A. Šenoe 13, 40321 Mala Subotica</item>
    </derivirana_varijabla>
  </DomainObject.Predmet.StrankaListFormatedWithAdress>
  <DomainObject.Predmet.StrankaListFormatedWithAdressOIB>
    <izvorni_sadrzaj>
      <item>Jadranka Sermek i dr.   (1. 254), radnici, Sveti Križ, A. Šenoe 13, 40321 Mala Subotica</item>
    </izvorni_sadrzaj>
    <derivirana_varijabla naziv="DomainObject.Predmet.StrankaListFormatedWithAdressOIB_1">
      <item>Jadranka Sermek i dr.   (1. 254), radnici, Sveti Križ, A. Šenoe 13, 40321 Mala Subotica</item>
    </derivirana_varijabla>
  </DomainObject.Predmet.StrankaListFormatedWithAdressOIB>
  <DomainObject.Predmet.StrankaListNazivFormated>
    <izvorni_sadrzaj>
      <item>Jadranka Sermek i dr.   (1. 254), radnici</item>
    </izvorni_sadrzaj>
    <derivirana_varijabla naziv="DomainObject.Predmet.StrankaListNazivFormated_1">
      <item>Jadranka Sermek i dr.   (1. 254), radnici</item>
    </derivirana_varijabla>
  </DomainObject.Predmet.StrankaListNazivFormated>
  <DomainObject.Predmet.StrankaListNazivFormatedOIB>
    <izvorni_sadrzaj>
      <item>Jadranka Sermek i dr.   (1. 254), radnici</item>
    </izvorni_sadrzaj>
    <derivirana_varijabla naziv="DomainObject.Predmet.StrankaListNazivFormatedOIB_1">
      <item>Jadranka Sermek i dr.   (1. 254), radnici</item>
    </derivirana_varijabla>
  </DomainObject.Predmet.StrankaListNazivFormatedOIB>
  <DomainObject.Predmet.ProtuStrankaListFormated>
    <izvorni_sadrzaj>
      <item>MTČ Tvornica rublja, dioničko društvo</item>
    </izvorni_sadrzaj>
    <derivirana_varijabla naziv="DomainObject.Predmet.ProtuStrankaListFormated_1">
      <item>MTČ Tvornica rublja, dioničko društvo</item>
    </derivirana_varijabla>
  </DomainObject.Predmet.ProtuStrankaListFormated>
  <DomainObject.Predmet.ProtuStrankaListFormatedOIB>
    <izvorni_sadrzaj>
      <item>MTČ Tvornica rublja, dioničko društvo, OIB 58725699695</item>
    </izvorni_sadrzaj>
    <derivirana_varijabla naziv="DomainObject.Predmet.ProtuStrankaListFormatedOIB_1">
      <item>MTČ Tvornica rublja, dioničko društvo, OIB 58725699695</item>
    </derivirana_varijabla>
  </DomainObject.Predmet.ProtuStrankaListFormatedOIB>
  <DomainObject.Predmet.ProtuStrankaListFormatedWithAdress>
    <izvorni_sadrzaj>
      <item>MTČ Tvornica rublja, dioničko društvo, Matice Hrvatske 10, 40000 Čakovec</item>
    </izvorni_sadrzaj>
    <derivirana_varijabla naziv="DomainObject.Predmet.ProtuStrankaListFormatedWithAdress_1">
      <item>MTČ Tvornica rublja, dioničko društvo, Matice Hrvatske 10, 40000 Čakovec</item>
    </derivirana_varijabla>
  </DomainObject.Predmet.ProtuStrankaListFormatedWithAdress>
  <DomainObject.Predmet.ProtuStrankaListFormatedWithAdressOIB>
    <izvorni_sadrzaj>
      <item>MTČ Tvornica rublja, dioničko društvo, OIB 58725699695, Matice Hrvatske 10, 40000 Čakovec</item>
    </izvorni_sadrzaj>
    <derivirana_varijabla naziv="DomainObject.Predmet.ProtuStrankaListFormatedWithAdressOIB_1">
      <item>MTČ Tvornica rublja, dioničko društvo, OIB 58725699695, Matice Hrvatske 10, 40000 Čakovec</item>
    </derivirana_varijabla>
  </DomainObject.Predmet.ProtuStrankaListFormatedWithAdressOIB>
  <DomainObject.Predmet.ProtuStrankaListNazivFormated>
    <izvorni_sadrzaj>
      <item>MTČ Tvornica rublja, dioničko društvo</item>
    </izvorni_sadrzaj>
    <derivirana_varijabla naziv="DomainObject.Predmet.ProtuStrankaListNazivFormated_1">
      <item>MTČ Tvornica rublja, dioničko društvo</item>
    </derivirana_varijabla>
  </DomainObject.Predmet.ProtuStrankaListNazivFormated>
  <DomainObject.Predmet.ProtuStrankaListNazivFormatedOIB>
    <izvorni_sadrzaj>
      <item>MTČ Tvornica rublja, dioničko društvo, OIB 58725699695</item>
    </izvorni_sadrzaj>
    <derivirana_varijabla naziv="DomainObject.Predmet.ProtuStrankaListNazivFormatedOIB_1">
      <item>MTČ Tvornica rublja, dioničko društvo, OIB 58725699695</item>
    </derivirana_varijabla>
  </DomainObject.Predmet.ProtuStrankaListNazivFormatedOIB>
  <DomainObject.Predmet.OstaliListFormated>
    <izvorni_sadrzaj>
      <item>ŽDO Građansko-upravni odjel u Varaždinu</item>
      <item>mr. sc. Želimir Breslauer i Sandra Breslauer iz ZOU</item>
      <item>Marija Šopar</item>
      <item>Violeta Njegač, odvjetnica</item>
      <item>VTS - web. stecaj</item>
      <item>Hypo Alpe-Adria-Bank d.d.</item>
      <item>Hrvatska poštanska banka d.d.</item>
      <item>MF RH Porezna uprava Čakovec po ŽDO GU odjel u Varaždinu</item>
      <item>Odvjetnik Stjepan Grubišić</item>
      <item>Narodne novine d.d. Odjel oglasa i pretplate</item>
      <item>ASTREA-SPORT društvo s ograničenom odgovornošću za proizvodnju i trgovinu</item>
      <item>Stanko Makar</item>
      <item>Visoki trgovački sud RH</item>
      <item>Damir VUKMANOVIĆ</item>
      <item>H-ABDUCO društvo s ograničenom odgovornošću za usluge</item>
    </izvorni_sadrzaj>
    <derivirana_varijabla naziv="DomainObject.Predmet.OstaliListFormated_1">
      <item>ŽDO Građansko-upravni odjel u Varaždinu</item>
      <item>mr. sc. Želimir Breslauer i Sandra Breslauer iz ZOU</item>
      <item>Marija Šopar</item>
      <item>Violeta Njegač, odvjetnica</item>
      <item>VTS - web. stecaj</item>
      <item>Hypo Alpe-Adria-Bank d.d.</item>
      <item>Hrvatska poštanska banka d.d.</item>
      <item>MF RH Porezna uprava Čakovec po ŽDO GU odjel u Varaždinu</item>
      <item>Odvjetnik Stjepan Grubišić</item>
      <item>Narodne novine d.d. Odjel oglasa i pretplate</item>
      <item>ASTREA-SPORT društvo s ograničenom odgovornošću za proizvodnju i trgovinu</item>
      <item>Stanko Makar</item>
      <item>Visoki trgovački sud RH</item>
      <item>Damir VUKMANOVIĆ</item>
      <item>H-ABDUCO društvo s ograničenom odgovornošću za usluge</item>
    </derivirana_varijabla>
  </DomainObject.Predmet.OstaliListFormated>
  <DomainObject.Predmet.OstaliListFormatedOIB>
    <izvorni_sadrzaj>
      <item>ŽDO Građansko-upravni odjel u Varaždinu</item>
      <item>mr. sc. Želimir Breslauer i Sandra Breslauer iz ZOU</item>
      <item>Marija Šopar</item>
      <item>Violeta Njegač, odvjetnica</item>
      <item>VTS - web. stecaj</item>
      <item>Hypo Alpe-Adria-Bank d.d., OIB 14036333877</item>
      <item>Hrvatska poštanska banka d.d., OIB 87939104217</item>
      <item>MF RH Porezna uprava Čakovec po ŽDO GU odjel u Varaždinu</item>
      <item>Odvjetnik Stjepan Grubišić</item>
      <item>Narodne novine d.d. Odjel oglasa i pretplate</item>
      <item>ASTREA-SPORT društvo s ograničenom odgovornošću za proizvodnju i trgovinu, OIB 27081006197</item>
      <item>Stanko Makar, OIB 49218337993</item>
      <item>Visoki trgovački sud RH</item>
      <item>Damir VUKMANOVIĆ</item>
      <item>H-ABDUCO društvo s ograničenom odgovornošću za usluge, OIB 13667298928</item>
    </izvorni_sadrzaj>
    <derivirana_varijabla naziv="DomainObject.Predmet.OstaliListFormatedOIB_1">
      <item>ŽDO Građansko-upravni odjel u Varaždinu</item>
      <item>mr. sc. Želimir Breslauer i Sandra Breslauer iz ZOU</item>
      <item>Marija Šopar</item>
      <item>Violeta Njegač, odvjetnica</item>
      <item>VTS - web. stecaj</item>
      <item>Hypo Alpe-Adria-Bank d.d., OIB 14036333877</item>
      <item>Hrvatska poštanska banka d.d., OIB 87939104217</item>
      <item>MF RH Porezna uprava Čakovec po ŽDO GU odjel u Varaždinu</item>
      <item>Odvjetnik Stjepan Grubišić</item>
      <item>Narodne novine d.d. Odjel oglasa i pretplate</item>
      <item>ASTREA-SPORT društvo s ograničenom odgovornošću za proizvodnju i trgovinu, OIB 27081006197</item>
      <item>Stanko Makar, OIB 49218337993</item>
      <item>Visoki trgovački sud RH</item>
      <item>Damir VUKMANOVIĆ</item>
      <item>H-ABDUCO društvo s ograničenom odgovornošću za usluge, OIB 13667298928</item>
    </derivirana_varijabla>
  </DomainObject.Predmet.OstaliListFormatedOIB>
  <DomainObject.Predmet.OstaliListFormatedWithAdress>
    <izvorni_sadrzaj>
      <item>ŽDO Građansko-upravni odjel u Varaždinu, Kratka 1, 42000 Varaždin</item>
      <item>mr. sc. Želimir Breslauer i Sandra Breslauer iz ZOU, R. Boškovića 21, 40000 Čakovec</item>
      <item>Marija Šopar, Žiškovec 7, 40316 Vratišinec</item>
      <item>Violeta Njegač, odvjetnica, Trnsko 35B, 10000 Zagreb</item>
      <item>VTS - web. stecaj</item>
      <item>Hypo Alpe-Adria-Bank d.d., Slavonska avenija 6, 10000 Zagreb</item>
      <item>Hrvatska poštanska banka d.d., Jurišićeva 4, 10000 Zagreb</item>
      <item>MF RH Porezna uprava Čakovec po ŽDO GU odjel u Varaždinu, Braće Radić 2, 42000 Varaždin</item>
      <item>Odvjetnik Stjepan Grubišić, Zvonimirova 81, 21210 Solin</item>
      <item>Narodne novine d.d. Odjel oglasa i pretplate, Savski gaj, XIII. put 6, 10020 Zagreb</item>
      <item>ASTREA-SPORT društvo s ograničenom odgovornošću za proizvodnju i trgovinu, Kalnička 1/A, Ivanovec</item>
      <item>Stanko Makar, P. Zrinskog 3, 42230 Ludbreg</item>
      <item>Visoki trgovački sud RH, Berislavićeva 11, 10 000 Zagreb</item>
      <item>Damir VUKMANOVIĆ, M. Sufflaya 15 A, 43 000 Bjelovar</item>
      <item>H-ABDUCO društvo s ograničenom odgovornošću za usluge, Slavonska avenija 6A, 10000 Zagreb</item>
    </izvorni_sadrzaj>
    <derivirana_varijabla naziv="DomainObject.Predmet.OstaliListFormatedWithAdress_1">
      <item>ŽDO Građansko-upravni odjel u Varaždinu, Kratka 1, 42000 Varaždin</item>
      <item>mr. sc. Želimir Breslauer i Sandra Breslauer iz ZOU, R. Boškovića 21, 40000 Čakovec</item>
      <item>Marija Šopar, Žiškovec 7, 40316 Vratišinec</item>
      <item>Violeta Njegač, odvjetnica, Trnsko 35B, 10000 Zagreb</item>
      <item>VTS - web. stecaj</item>
      <item>Hypo Alpe-Adria-Bank d.d., Slavonska avenija 6, 10000 Zagreb</item>
      <item>Hrvatska poštanska banka d.d., Jurišićeva 4, 10000 Zagreb</item>
      <item>MF RH Porezna uprava Čakovec po ŽDO GU odjel u Varaždinu, Braće Radić 2, 42000 Varaždin</item>
      <item>Odvjetnik Stjepan Grubišić, Zvonimirova 81, 21210 Solin</item>
      <item>Narodne novine d.d. Odjel oglasa i pretplate, Savski gaj, XIII. put 6, 10020 Zagreb</item>
      <item>ASTREA-SPORT društvo s ograničenom odgovornošću za proizvodnju i trgovinu, Kalnička 1/A, Ivanovec</item>
      <item>Stanko Makar, P. Zrinskog 3, 42230 Ludbreg</item>
      <item>Visoki trgovački sud RH, Berislavićeva 11, 10 000 Zagreb</item>
      <item>Damir VUKMANOVIĆ, M. Sufflaya 15 A, 43 000 Bjelovar</item>
      <item>H-ABDUCO društvo s ograničenom odgovornošću za usluge, Slavonska avenija 6A, 10000 Zagreb</item>
    </derivirana_varijabla>
  </DomainObject.Predmet.OstaliListFormatedWithAdress>
  <DomainObject.Predmet.OstaliListFormatedWithAdressOIB>
    <izvorni_sadrzaj>
      <item>ŽDO Građansko-upravni odjel u Varaždinu, Kratka 1, 42000 Varaždin</item>
      <item>mr. sc. Želimir Breslauer i Sandra Breslauer iz ZOU, R. Boškovića 21, 40000 Čakovec</item>
      <item>Marija Šopar, Žiškovec 7, 40316 Vratišinec</item>
      <item>Violeta Njegač, odvjetnica, Trnsko 35B, 10000 Zagreb</item>
      <item>VTS - web. stecaj</item>
      <item>Hypo Alpe-Adria-Bank d.d., OIB 14036333877, Slavonska avenija 6, 10000 Zagreb</item>
      <item>Hrvatska poštanska banka d.d., OIB 87939104217, Jurišićeva 4, 10000 Zagreb</item>
      <item>MF RH Porezna uprava Čakovec po ŽDO GU odjel u Varaždinu, Braće Radić 2, 42000 Varaždin</item>
      <item>Odvjetnik Stjepan Grubišić, Zvonimirova 81, 21210 Solin</item>
      <item>Narodne novine d.d. Odjel oglasa i pretplate, Savski gaj, XIII. put 6, 10020 Zagreb</item>
      <item>ASTREA-SPORT društvo s ograničenom odgovornošću za proizvodnju i trgovinu, OIB 27081006197, Kalnička 1/A, Ivanovec</item>
      <item>Stanko Makar, OIB 49218337993, P. Zrinskog 3, 42230 Ludbreg</item>
      <item>Visoki trgovački sud RH, Berislavićeva 11, 10 000 Zagreb</item>
      <item>Damir VUKMANOVIĆ, M. Sufflaya 15 A, 43 000 Bjelovar</item>
      <item>H-ABDUCO društvo s ograničenom odgovornošću za usluge, OIB 13667298928, Slavonska avenija 6A, 10000 Zagreb</item>
    </izvorni_sadrzaj>
    <derivirana_varijabla naziv="DomainObject.Predmet.OstaliListFormatedWithAdressOIB_1">
      <item>ŽDO Građansko-upravni odjel u Varaždinu, Kratka 1, 42000 Varaždin</item>
      <item>mr. sc. Želimir Breslauer i Sandra Breslauer iz ZOU, R. Boškovića 21, 40000 Čakovec</item>
      <item>Marija Šopar, Žiškovec 7, 40316 Vratišinec</item>
      <item>Violeta Njegač, odvjetnica, Trnsko 35B, 10000 Zagreb</item>
      <item>VTS - web. stecaj</item>
      <item>Hypo Alpe-Adria-Bank d.d., OIB 14036333877, Slavonska avenija 6, 10000 Zagreb</item>
      <item>Hrvatska poštanska banka d.d., OIB 87939104217, Jurišićeva 4, 10000 Zagreb</item>
      <item>MF RH Porezna uprava Čakovec po ŽDO GU odjel u Varaždinu, Braće Radić 2, 42000 Varaždin</item>
      <item>Odvjetnik Stjepan Grubišić, Zvonimirova 81, 21210 Solin</item>
      <item>Narodne novine d.d. Odjel oglasa i pretplate, Savski gaj, XIII. put 6, 10020 Zagreb</item>
      <item>ASTREA-SPORT društvo s ograničenom odgovornošću za proizvodnju i trgovinu, OIB 27081006197, Kalnička 1/A, Ivanovec</item>
      <item>Stanko Makar, OIB 49218337993, P. Zrinskog 3, 42230 Ludbreg</item>
      <item>Visoki trgovački sud RH, Berislavićeva 11, 10 000 Zagreb</item>
      <item>Damir VUKMANOVIĆ, M. Sufflaya 15 A, 43 000 Bjelovar</item>
      <item>H-ABDUCO društvo s ograničenom odgovornošću za usluge, OIB 13667298928, Slavonska avenija 6A, 10000 Zagreb</item>
    </derivirana_varijabla>
  </DomainObject.Predmet.OstaliListFormatedWithAdressOIB>
  <DomainObject.Predmet.OstaliListNazivFormated>
    <izvorni_sadrzaj>
      <item>ŽDO Građansko-upravni odjel u Varaždinu</item>
      <item>mr. sc. Želimir Breslauer i Sandra Breslauer iz ZOU</item>
      <item>Marija Šopar</item>
      <item>Violeta Njegač, odvjetnica</item>
      <item>VTS - web. stecaj</item>
      <item>Hypo Alpe-Adria-Bank d.d.</item>
      <item>Hrvatska poštanska banka d.d.</item>
      <item>MF RH Porezna uprava Čakovec po ŽDO GU odjel u Varaždinu</item>
      <item>Odvjetnik Stjepan Grubišić</item>
      <item>Narodne novine d.d. Odjel oglasa i pretplate</item>
      <item>ASTREA-SPORT društvo s ograničenom odgovornošću za proizvodnju i trgovinu</item>
      <item>Stanko Makar</item>
      <item>Visoki trgovački sud RH</item>
      <item>Damir VUKMANOVIĆ</item>
      <item>H-ABDUCO društvo s ograničenom odgovornošću za usluge</item>
    </izvorni_sadrzaj>
    <derivirana_varijabla naziv="DomainObject.Predmet.OstaliListNazivFormated_1">
      <item>ŽDO Građansko-upravni odjel u Varaždinu</item>
      <item>mr. sc. Želimir Breslauer i Sandra Breslauer iz ZOU</item>
      <item>Marija Šopar</item>
      <item>Violeta Njegač, odvjetnica</item>
      <item>VTS - web. stecaj</item>
      <item>Hypo Alpe-Adria-Bank d.d.</item>
      <item>Hrvatska poštanska banka d.d.</item>
      <item>MF RH Porezna uprava Čakovec po ŽDO GU odjel u Varaždinu</item>
      <item>Odvjetnik Stjepan Grubišić</item>
      <item>Narodne novine d.d. Odjel oglasa i pretplate</item>
      <item>ASTREA-SPORT društvo s ograničenom odgovornošću za proizvodnju i trgovinu</item>
      <item>Stanko Makar</item>
      <item>Visoki trgovački sud RH</item>
      <item>Damir VUKMANOVIĆ</item>
      <item>H-ABDUCO društvo s ograničenom odgovornošću za usluge</item>
    </derivirana_varijabla>
  </DomainObject.Predmet.OstaliListNazivFormated>
  <DomainObject.Predmet.OstaliListNazivFormatedOIB>
    <izvorni_sadrzaj>
      <item>ŽDO Građansko-upravni odjel u Varaždinu</item>
      <item>mr. sc. Želimir Breslauer i Sandra Breslauer iz ZOU</item>
      <item>Marija Šopar</item>
      <item>Violeta Njegač, odvjetnica</item>
      <item>VTS - web. stecaj</item>
      <item>Hypo Alpe-Adria-Bank d.d., OIB 14036333877</item>
      <item>Hrvatska poštanska banka d.d., OIB 87939104217</item>
      <item>MF RH Porezna uprava Čakovec po ŽDO GU odjel u Varaždinu</item>
      <item>Odvjetnik Stjepan Grubišić</item>
      <item>Narodne novine d.d. Odjel oglasa i pretplate</item>
      <item>ASTREA-SPORT društvo s ograničenom odgovornošću za proizvodnju i trgovinu, OIB 27081006197</item>
      <item>Stanko Makar, OIB 49218337993</item>
      <item>Visoki trgovački sud RH</item>
      <item>Damir VUKMANOVIĆ</item>
      <item>H-ABDUCO društvo s ograničenom odgovornošću za usluge, OIB 13667298928</item>
    </izvorni_sadrzaj>
    <derivirana_varijabla naziv="DomainObject.Predmet.OstaliListNazivFormatedOIB_1">
      <item>ŽDO Građansko-upravni odjel u Varaždinu</item>
      <item>mr. sc. Želimir Breslauer i Sandra Breslauer iz ZOU</item>
      <item>Marija Šopar</item>
      <item>Violeta Njegač, odvjetnica</item>
      <item>VTS - web. stecaj</item>
      <item>Hypo Alpe-Adria-Bank d.d., OIB 14036333877</item>
      <item>Hrvatska poštanska banka d.d., OIB 87939104217</item>
      <item>MF RH Porezna uprava Čakovec po ŽDO GU odjel u Varaždinu</item>
      <item>Odvjetnik Stjepan Grubišić</item>
      <item>Narodne novine d.d. Odjel oglasa i pretplate</item>
      <item>ASTREA-SPORT društvo s ograničenom odgovornošću za proizvodnju i trgovinu, OIB 27081006197</item>
      <item>Stanko Makar, OIB 49218337993</item>
      <item>Visoki trgovački sud RH</item>
      <item>Damir VUKMANOVIĆ</item>
      <item>H-ABDUCO društvo s ograničenom odgovornošću za usluge,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2015.</izvorni_sadrzaj>
    <derivirana_varijabla naziv="DomainObject.Datum_1">21. rujna 2015.</derivirana_varijabla>
  </DomainObject.Datum>
  <DomainObject.PoslovniBrojDokumenta>
    <izvorni_sadrzaj>St-53/2009-300</izvorni_sadrzaj>
    <derivirana_varijabla naziv="DomainObject.PoslovniBrojDokumenta_1">St-53/2009-300</derivirana_varijabla>
  </DomainObject.PoslovniBrojDokumenta>
  <DomainObject.Predmet.StrankaIDrugi>
    <izvorni_sadrzaj>Jadranka Sermek i dr.   (1. 254), radnici</izvorni_sadrzaj>
    <derivirana_varijabla naziv="DomainObject.Predmet.StrankaIDrugi_1">Jadranka Sermek i dr.   (1. 254), radnici</derivirana_varijabla>
  </DomainObject.Predmet.StrankaIDrugi>
  <DomainObject.Predmet.ProtustrankaIDrugi>
    <izvorni_sadrzaj>MTČ Tvornica rublja, dioničko društvo</izvorni_sadrzaj>
    <derivirana_varijabla naziv="DomainObject.Predmet.ProtustrankaIDrugi_1">MTČ Tvornica rublja, dioničko društvo</derivirana_varijabla>
  </DomainObject.Predmet.ProtustrankaIDrugi>
  <DomainObject.Predmet.StrankaIDrugiAdressOIB>
    <izvorni_sadrzaj>Jadranka Sermek i dr.   (1. 254), radnici, Sveti Križ, A. Šenoe 13, 40321 Mala Subotica</izvorni_sadrzaj>
    <derivirana_varijabla naziv="DomainObject.Predmet.StrankaIDrugiAdressOIB_1">Jadranka Sermek i dr.   (1. 254), radnici, Sveti Križ, A. Šenoe 13, 40321 Mala Subotica</derivirana_varijabla>
  </DomainObject.Predmet.StrankaIDrugiAdressOIB>
  <DomainObject.Predmet.ProtustrankaIDrugiAdressOIB>
    <izvorni_sadrzaj>MTČ Tvornica rublja, dioničko društvo, OIB 58725699695, Matice Hrvatske 10, 40000 Čakovec</izvorni_sadrzaj>
    <derivirana_varijabla naziv="DomainObject.Predmet.ProtustrankaIDrugiAdressOIB_1">MTČ Tvornica rublja, dioničko društvo, OIB 58725699695, Matice Hrvatske 10,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Jadranka Sermek i dr.   (1. 254), radnici</item>
      <item>MTČ Tvornica rublja, dioničko društvo</item>
      <item>ŽDO Građansko-upravni odjel u Varaždinu</item>
      <item>mr. sc. Želimir Breslauer i Sandra Breslauer iz ZOU</item>
      <item>Marija Šopar</item>
      <item>Violeta Njegač, odvjetnica</item>
      <item>VTS - web. stecaj</item>
      <item>Hypo Alpe-Adria-Bank d.d.</item>
      <item>Hrvatska poštanska banka d.d.</item>
      <item>MF RH Porezna uprava Čakovec po ŽDO GU odjel u Varaždinu</item>
      <item>Odvjetnik Stjepan Grubišić</item>
      <item>Narodne novine d.d. Odjel oglasa i pretplate</item>
      <item>ASTREA-SPORT društvo s ograničenom odgovornošću za proizvodnju i trgovinu</item>
      <item>Stanko Makar</item>
      <item>Visoki trgovački sud RH</item>
      <item>Damir VUKMANOVIĆ</item>
      <item>H-ABDUCO društvo s ograničenom odgovornošću za usluge</item>
    </izvorni_sadrzaj>
    <derivirana_varijabla naziv="DomainObject.Predmet.SudioniciListNaziv_1">
      <item>Jadranka Sermek i dr.   (1. 254), radnici</item>
      <item>MTČ Tvornica rublja, dioničko društvo</item>
      <item>ŽDO Građansko-upravni odjel u Varaždinu</item>
      <item>mr. sc. Želimir Breslauer i Sandra Breslauer iz ZOU</item>
      <item>Marija Šopar</item>
      <item>Violeta Njegač, odvjetnica</item>
      <item>VTS - web. stecaj</item>
      <item>Hypo Alpe-Adria-Bank d.d.</item>
      <item>Hrvatska poštanska banka d.d.</item>
      <item>MF RH Porezna uprava Čakovec po ŽDO GU odjel u Varaždinu</item>
      <item>Odvjetnik Stjepan Grubišić</item>
      <item>Narodne novine d.d. Odjel oglasa i pretplate</item>
      <item>ASTREA-SPORT društvo s ograničenom odgovornošću za proizvodnju i trgovinu</item>
      <item>Stanko Makar</item>
      <item>Visoki trgovački sud RH</item>
      <item>Damir VUKMANOVIĆ</item>
      <item>H-ABDUCO društvo s ograničenom odgovornošću za usluge</item>
    </derivirana_varijabla>
  </DomainObject.Predmet.SudioniciListNaziv>
  <DomainObject.Predmet.SudioniciListAdressOIB>
    <izvorni_sadrzaj>
      <item>Jadranka Sermek i dr.   (1. 254), radnici, Sveti Križ, A. Šenoe 13,40321 Mala Subotica</item>
      <item>MTČ Tvornica rublja, dioničko društvo, OIB 58725699695, Matice Hrvatske 10,40000 Čakovec</item>
      <item>ŽDO Građansko-upravni odjel u Varaždinu, Kratka 1,42000 Varaždin</item>
      <item>mr. sc. Želimir Breslauer i Sandra Breslauer iz ZOU, R. Boškovića 21,40000 Čakovec</item>
      <item>Marija Šopar, Žiškovec 7,40316 Vratišinec</item>
      <item>Violeta Njegač, odvjetnica, Trnsko 35B,10000 Zagreb</item>
      <item>VTS - web. stecaj</item>
      <item>Hypo Alpe-Adria-Bank d.d., OIB 14036333877, Slavonska avenija 6,10000 Zagreb</item>
      <item>Hrvatska poštanska banka d.d., OIB 87939104217, Jurišićeva 4,10000 Zagreb</item>
      <item>MF RH Porezna uprava Čakovec po ŽDO GU odjel u Varaždinu, Braće Radić 2,42000 Varaždin</item>
      <item>Odvjetnik Stjepan Grubišić, Zvonimirova 81,21210 Solin</item>
      <item>Narodne novine d.d. Odjel oglasa i pretplate, Savski gaj, XIII. put 6,10020 Zagreb</item>
      <item>ASTREA-SPORT društvo s ograničenom odgovornošću za proizvodnju i trgovinu, OIB 27081006197, Kalnička 1/A,Ivanovec</item>
      <item>Stanko Makar, OIB 49218337993, P. Zrinskog 3,42230 Ludbreg</item>
      <item>Visoki trgovački sud RH, Berislavićeva 11,10 000 Zagreb</item>
      <item>Damir VUKMANOVIĆ, M. Sufflaya 15 A,43 000 Bjelovar</item>
      <item>H-ABDUCO društvo s ograničenom odgovornošću za usluge, OIB 13667298928, Slavonska avenija 6A,10000 Zagreb</item>
    </izvorni_sadrzaj>
    <derivirana_varijabla naziv="DomainObject.Predmet.SudioniciListAdressOIB_1">
      <item>Jadranka Sermek i dr.   (1. 254), radnici, Sveti Križ, A. Šenoe 13,40321 Mala Subotica</item>
      <item>MTČ Tvornica rublja, dioničko društvo, OIB 58725699695, Matice Hrvatske 10,40000 Čakovec</item>
      <item>ŽDO Građansko-upravni odjel u Varaždinu, Kratka 1,42000 Varaždin</item>
      <item>mr. sc. Želimir Breslauer i Sandra Breslauer iz ZOU, R. Boškovića 21,40000 Čakovec</item>
      <item>Marija Šopar, Žiškovec 7,40316 Vratišinec</item>
      <item>Violeta Njegač, odvjetnica, Trnsko 35B,10000 Zagreb</item>
      <item>VTS - web. stecaj</item>
      <item>Hypo Alpe-Adria-Bank d.d., OIB 14036333877, Slavonska avenija 6,10000 Zagreb</item>
      <item>Hrvatska poštanska banka d.d., OIB 87939104217, Jurišićeva 4,10000 Zagreb</item>
      <item>MF RH Porezna uprava Čakovec po ŽDO GU odjel u Varaždinu, Braće Radić 2,42000 Varaždin</item>
      <item>Odvjetnik Stjepan Grubišić, Zvonimirova 81,21210 Solin</item>
      <item>Narodne novine d.d. Odjel oglasa i pretplate, Savski gaj, XIII. put 6,10020 Zagreb</item>
      <item>ASTREA-SPORT društvo s ograničenom odgovornošću za proizvodnju i trgovinu, OIB 27081006197, Kalnička 1/A,Ivanovec</item>
      <item>Stanko Makar, OIB 49218337993, P. Zrinskog 3,42230 Ludbreg</item>
      <item>Visoki trgovački sud RH, Berislavićeva 11,10 000 Zagreb</item>
      <item>Damir VUKMANOVIĆ, M. Sufflaya 15 A,43 000 Bjelovar</item>
      <item>H-ABDUCO društvo s ograničenom odgovornošću za usluge,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173997-88AF-4C32-8308-79B4DA086A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1200</properties:Words>
  <properties:Characters>6592</properties:Characters>
  <properties:Lines>148</properties:Lines>
  <properties:Paragraphs>36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Lea Rogina</cp:lastModifiedBy>
  <dcterms:modified xmlns:xsi="http://www.w3.org/2001/XMLSchema-instance" xsi:type="dcterms:W3CDTF">2015-09-21T13:25:00Z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St-53/2009-300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