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ecfa" w14:paraId="93fecfa" w:rsidRDefault="00A04DF4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BA086E">
        <w:t>-778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BA086E">
        <w:t xml:space="preserve">IOURKINE </w:t>
      </w:r>
      <w:r w:rsidR="000E78DF">
        <w:t xml:space="preserve">d.o.o., </w:t>
      </w:r>
      <w:r w:rsidR="00BA086E">
        <w:t>Stari Grad, otok Hvar</w:t>
      </w:r>
      <w:r w:rsidR="00F61726">
        <w:t xml:space="preserve">, </w:t>
      </w:r>
      <w:r w:rsidR="004D7D95">
        <w:t xml:space="preserve">OIB: </w:t>
      </w:r>
      <w:r w:rsidR="00BA086E">
        <w:t>32007725666</w:t>
      </w:r>
      <w:r w:rsidR="001E6581">
        <w:t>, MBS:</w:t>
      </w:r>
      <w:r w:rsidR="000E78DF">
        <w:t xml:space="preserve"> 060</w:t>
      </w:r>
      <w:r w:rsidR="00BA086E">
        <w:t>160032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A086E" w:rsidRPr="00BA086E">
        <w:t xml:space="preserve">IOURKINE d.o.o., Stari Grad, otok Hvar, OIB: 32007725666, MBS: 060160032, </w:t>
      </w:r>
      <w:r>
        <w:t xml:space="preserve">na 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BA086E">
        <w:t>1205</w:t>
      </w:r>
      <w:r>
        <w:t xml:space="preserve"> dana, u </w:t>
      </w:r>
      <w:r w:rsidR="00E076CF">
        <w:t>u</w:t>
      </w:r>
      <w:r w:rsidR="001E6581">
        <w:t>kupnom iznosu o</w:t>
      </w:r>
      <w:r w:rsidR="00BA086E">
        <w:t>d 155.183,19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BA086E">
        <w:t>23. ST-778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E6581"/>
    <w:rsid w:val="00296435"/>
    <w:rsid w:val="002A267F"/>
    <w:rsid w:val="0043500C"/>
    <w:rsid w:val="004D7D95"/>
    <w:rsid w:val="0071420F"/>
    <w:rsid w:val="00737DD6"/>
    <w:rsid w:val="00776F7C"/>
    <w:rsid w:val="008138F5"/>
    <w:rsid w:val="008922FD"/>
    <w:rsid w:val="008A2CF5"/>
    <w:rsid w:val="00A04DF4"/>
    <w:rsid w:val="00AA5FA1"/>
    <w:rsid w:val="00AD5BE5"/>
    <w:rsid w:val="00B44A30"/>
    <w:rsid w:val="00B83953"/>
    <w:rsid w:val="00BA086E"/>
    <w:rsid w:val="00C81826"/>
    <w:rsid w:val="00CB223B"/>
    <w:rsid w:val="00D02BB5"/>
    <w:rsid w:val="00D242DA"/>
    <w:rsid w:val="00D8312C"/>
    <w:rsid w:val="00E076CF"/>
    <w:rsid w:val="00E634A0"/>
    <w:rsid w:val="00EB7A0E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4D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4D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2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4D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4D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2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St-778/2015</izvorni_sadrzaj>
    <derivirana_varijabla naziv="DomainObject.Predmet.OznakaBroj_1">St-778/2015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IOURKINE društvo s ograničenom odgovornošću za iznajmljivanje strojeva i opreme bez rukovatelja</izvorni_sadrzaj>
    <derivirana_varijabla naziv="DomainObject.Predmet.ProtustrankaFormated_1">  IOURKINE društvo s ograničenom odgovornošću za iznajmljivanje strojeva i opreme bez rukovatelja</derivirana_varijabla>
  </DomainObject.Predmet.ProtustrankaFormated>
  <DomainObject.Predmet.ProtustrankaFormatedOIB>
    <izvorni_sadrzaj>  IOURKINE društvo s ograničenom odgovornošću za iznajmljivanje strojeva i opreme bez rukovatelja, OIB 32007725666</izvorni_sadrzaj>
    <derivirana_varijabla naziv="DomainObject.Predmet.ProtustrankaFormatedOIB_1">  IOURKINE društvo s ograničenom odgovornošću za iznajmljivanje strojeva i opreme bez rukovatelja, OIB 32007725666</derivirana_varijabla>
  </DomainObject.Predmet.ProtustrankaFormatedOIB>
  <DomainObject.Predmet.ProtustrankaFormatedWithAdress>
    <izvorni_sadrzaj> IOURKINE društvo s ograničenom odgovornošću za iznajmljivanje strojeva i opreme bez rukovatelja, otok Hvar, 21460 Stari Grad</izvorni_sadrzaj>
    <derivirana_varijabla naziv="DomainObject.Predmet.ProtustrankaFormatedWithAdress_1"> IOURKINE društvo s ograničenom odgovornošću za iznajmljivanje strojeva i opreme bez rukovatelja, otok Hvar, 21460 Stari Grad</derivirana_varijabla>
  </DomainObject.Predmet.ProtustrankaFormatedWithAdress>
  <DomainObject.Predmet.ProtustrankaFormatedWithAdressOIB>
    <izvorni_sadrzaj> IOURKINE društvo s ograničenom odgovornošću za iznajmljivanje strojeva i opreme bez rukovatelja, OIB 32007725666, otok Hvar, 21460 Stari Grad</izvorni_sadrzaj>
    <derivirana_varijabla naziv="DomainObject.Predmet.ProtustrankaFormatedWithAdressOIB_1"> IOURKINE društvo s ograničenom odgovornošću za iznajmljivanje strojeva i opreme bez rukovatelja, OIB 32007725666, otok Hvar, 21460 Stari Grad</derivirana_varijabla>
  </DomainObject.Predmet.ProtustrankaFormatedWithAdressOIB>
  <DomainObject.Predmet.ProtustrankaWithAdress>
    <izvorni_sadrzaj>IOURKINE društvo s ograničenom odgovornošću za iznajmljivanje strojeva i opreme bez rukovatelja otok Hvar, 21460 Stari Grad</izvorni_sadrzaj>
    <derivirana_varijabla naziv="DomainObject.Predmet.ProtustrankaWithAdress_1">IOURKINE društvo s ograničenom odgovornošću za iznajmljivanje strojeva i opreme bez rukovatelja otok Hvar, 21460 Stari Grad</derivirana_varijabla>
  </DomainObject.Predmet.ProtustrankaWithAdress>
  <DomainObject.Predmet.ProtustrankaWithAdressOIB>
    <izvorni_sadrzaj>IOURKINE društvo s ograničenom odgovornošću za iznajmljivanje strojeva i opreme bez rukovatelja, OIB 32007725666, otok Hvar, 21460 Stari Grad</izvorni_sadrzaj>
    <derivirana_varijabla naziv="DomainObject.Predmet.ProtustrankaWithAdressOIB_1">IOURKINE društvo s ograničenom odgovornošću za iznajmljivanje strojeva i opreme bez rukovatelja, OIB 32007725666, otok Hvar, 21460 Stari Grad</derivirana_varijabla>
  </DomainObject.Predmet.ProtustrankaWithAdressOIB>
  <DomainObject.Predmet.ProtustrankaNazivFormated>
    <izvorni_sadrzaj>IOURKINE društvo s ograničenom odgovornošću za iznajmljivanje strojeva i opreme bez rukovatelja</izvorni_sadrzaj>
    <derivirana_varijabla naziv="DomainObject.Predmet.ProtustrankaNazivFormated_1">IOURKINE društvo s ograničenom odgovornošću za iznajmljivanje strojeva i opreme bez rukovatelja</derivirana_varijabla>
  </DomainObject.Predmet.ProtustrankaNazivFormated>
  <DomainObject.Predmet.ProtustrankaNazivFormatedOIB>
    <izvorni_sadrzaj>IOURKINE društvo s ograničenom odgovornošću za iznajmljivanje strojeva i opreme bez rukovatelja, OIB 32007725666</izvorni_sadrzaj>
    <derivirana_varijabla naziv="DomainObject.Predmet.ProtustrankaNazivFormatedOIB_1">IOURKINE društvo s ograničenom odgovornošću za iznajmljivanje strojeva i opreme bez rukovatelja, OIB 32007725666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155183.19</izvorni_sadrzaj>
    <derivirana_varijabla naziv="DomainObject.Predmet.TrenutnaVrijednost_1">155183.19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IOURKINE društvo s ograničenom odgovornošću za iznajmljivanje strojeva i opreme bez rukovatelja</item>
    </izvorni_sadrzaj>
    <derivirana_varijabla naziv="DomainObject.Predmet.ProtuStrankaListFormated_1">
      <item>IOURKINE društvo s ograničenom odgovornošću za iznajmljivanje strojeva i opreme bez rukovatelja</item>
    </derivirana_varijabla>
  </DomainObject.Predmet.ProtuStrankaListFormated>
  <DomainObject.Predmet.ProtuStrankaListFormatedOIB>
    <izvorni_sadrzaj>
      <item>IOURKINE društvo s ograničenom odgovornošću za iznajmljivanje strojeva i opreme bez rukovatelja, OIB 32007725666</item>
    </izvorni_sadrzaj>
    <derivirana_varijabla naziv="DomainObject.Predmet.ProtuStrankaListFormatedOIB_1">
      <item>IOURKINE društvo s ograničenom odgovornošću za iznajmljivanje strojeva i opreme bez rukovatelja, OIB 32007725666</item>
    </derivirana_varijabla>
  </DomainObject.Predmet.ProtuStrankaListFormatedOIB>
  <DomainObject.Predmet.ProtuStrankaListFormatedWithAdress>
    <izvorni_sadrzaj>
      <item>IOURKINE društvo s ograničenom odgovornošću za iznajmljivanje strojeva i opreme bez rukovatelja, otok Hvar, 21460 Stari Grad</item>
    </izvorni_sadrzaj>
    <derivirana_varijabla naziv="DomainObject.Predmet.ProtuStrankaListFormatedWithAdress_1">
      <item>IOURKINE društvo s ograničenom odgovornošću za iznajmljivanje strojeva i opreme bez rukovatelja, otok Hvar, 21460 Stari Grad</item>
    </derivirana_varijabla>
  </DomainObject.Predmet.ProtuStrankaListFormatedWithAdress>
  <DomainObject.Predmet.ProtuStrankaListFormatedWithAdressOIB>
    <izvorni_sadrzaj>
      <item>IOURKINE društvo s ograničenom odgovornošću za iznajmljivanje strojeva i opreme bez rukovatelja, OIB 32007725666, otok Hvar, 21460 Stari Grad</item>
    </izvorni_sadrzaj>
    <derivirana_varijabla naziv="DomainObject.Predmet.ProtuStrankaListFormatedWithAdressOIB_1">
      <item>IOURKINE društvo s ograničenom odgovornošću za iznajmljivanje strojeva i opreme bez rukovatelja, OIB 32007725666, otok Hvar, 21460 Stari Grad</item>
    </derivirana_varijabla>
  </DomainObject.Predmet.ProtuStrankaListFormatedWithAdressOIB>
  <DomainObject.Predmet.ProtuStrankaListNazivFormated>
    <izvorni_sadrzaj>
      <item>IOURKINE društvo s ograničenom odgovornošću za iznajmljivanje strojeva i opreme bez rukovatelja</item>
    </izvorni_sadrzaj>
    <derivirana_varijabla naziv="DomainObject.Predmet.ProtuStrankaListNazivFormated_1">
      <item>IOURKINE društvo s ograničenom odgovornošću za iznajmljivanje strojeva i opreme bez rukovatelja</item>
    </derivirana_varijabla>
  </DomainObject.Predmet.ProtuStrankaListNazivFormated>
  <DomainObject.Predmet.ProtuStrankaListNazivFormatedOIB>
    <izvorni_sadrzaj>
      <item>IOURKINE društvo s ograničenom odgovornošću za iznajmljivanje strojeva i opreme bez rukovatelja, OIB 32007725666</item>
    </izvorni_sadrzaj>
    <derivirana_varijabla naziv="DomainObject.Predmet.ProtuStrankaListNazivFormatedOIB_1">
      <item>IOURKINE društvo s ograničenom odgovornošću za iznajmljivanje strojeva i opreme bez rukovatelja, OIB 32007725666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IOURKINE društvo s ograničenom odgovornošću za iznajmljivanje strojeva i opreme bez rukovatelja</izvorni_sadrzaj>
    <derivirana_varijabla naziv="DomainObject.Predmet.ProtustrankaIDrugi_1">IOURKINE društvo s ograničenom odgovornošću za iznajmljivanje strojeva i opreme bez rukovatelja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IOURKINE društvo s ograničenom odgovornošću za iznajmljivanje strojeva i opreme bez rukovatelja, OIB 32007725666, otok Hvar, 21460 Stari Grad</izvorni_sadrzaj>
    <derivirana_varijabla naziv="DomainObject.Predmet.ProtustrankaIDrugiAdressOIB_1">IOURKINE društvo s ograničenom odgovornošću za iznajmljivanje strojeva i opreme bez rukovatelja, OIB 32007725666, otok Hvar,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IOURKINE društvo s ograničenom odgovornošću za iznajmljivanje strojeva i opreme bez rukovatelja</item>
      <item>FINANCIJSKA AGENCIJA, RC SPLIT</item>
    </izvorni_sadrzaj>
    <derivirana_varijabla naziv="DomainObject.Predmet.SudioniciListNaziv_1">
      <item>IOURKINE društvo s ograničenom odgovornošću za iznajmljivanje strojeva i opreme bez rukovatelja</item>
      <item>FINANCIJSKA AGENCIJA, RC SPLIT</item>
    </derivirana_varijabla>
  </DomainObject.Predmet.SudioniciListNaziv>
  <DomainObject.Predmet.SudioniciListAdressOIB>
    <izvorni_sadrzaj>
      <item>IOURKINE društvo s ograničenom odgovornošću za iznajmljivanje strojeva i opreme bez rukovatelja, OIB 32007725666, otok Hvar,21460 Stari Grad</item>
      <item>FINANCIJSKA AGENCIJA, RC SPLIT, OIB 85821130368, Mažuranićevo šetalište 24 b,21000 Split</item>
    </izvorni_sadrzaj>
    <derivirana_varijabla naziv="DomainObject.Predmet.SudioniciListAdressOIB_1">
      <item>IOURKINE društvo s ograničenom odgovornošću za iznajmljivanje strojeva i opreme bez rukovatelja, OIB 32007725666, otok Hvar,21460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32007725666</item>
      <item>, OIB 85821130368</item>
    </izvorni_sadrzaj>
    <derivirana_varijabla naziv="DomainObject.Predmet.SudioniciListNazivOIB_1">
      <item>, OIB 32007725666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2015-11-11T08:07:00Z</dcterms:created>
  <dc:creator>Lari Glavaš</dc:creator>
  <cp:lastModifiedBy>Lari Glavaš</cp:lastModifiedBy>
  <cp:lastPrinted>2015-11-11T08:07:00Z</cp:lastPrinted>
  <dcterms:modified xmlns:xsi="http://www.w3.org/2001/XMLSchema-instance" xsi:type="dcterms:W3CDTF">2015-11-11T08:07:00Z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