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6472" w14:paraId="8c26472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D17FE">
        <w:rPr>
          <w:rFonts w:hAnsi="Times New Roman" w:ascii="Times New Roman"/>
          <w:color w:val="auto"/>
          <w:sz w:val="24"/>
          <w:szCs w:val="24"/>
          <w:lang w:val="hr-HR"/>
        </w:rPr>
        <w:t>4323/16-11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0A29A2">
        <w:rPr>
          <w:szCs w:val="24"/>
        </w:rPr>
        <w:t xml:space="preserve"> </w:t>
      </w:r>
      <w:r w:rsidR="00E32389" w:rsidRPr="00182FDA">
        <w:rPr>
          <w:szCs w:val="24"/>
        </w:rPr>
        <w:t>AGRO-BUBI d.</w:t>
      </w:r>
      <w:r w:rsidR="00E32389">
        <w:rPr>
          <w:szCs w:val="24"/>
        </w:rPr>
        <w:t xml:space="preserve"> </w:t>
      </w:r>
      <w:r w:rsidR="00E32389" w:rsidRPr="00182FDA">
        <w:rPr>
          <w:szCs w:val="24"/>
        </w:rPr>
        <w:t>o.</w:t>
      </w:r>
      <w:r w:rsidR="00E32389">
        <w:rPr>
          <w:szCs w:val="24"/>
        </w:rPr>
        <w:t xml:space="preserve"> </w:t>
      </w:r>
      <w:r w:rsidR="00E32389" w:rsidRPr="00182FDA">
        <w:rPr>
          <w:szCs w:val="24"/>
        </w:rPr>
        <w:t>o., Strmac Pribićki, Strmac Pribićki 6, OIB 25919845587</w:t>
      </w:r>
      <w:r w:rsidRPr="009053FD">
        <w:rPr>
          <w:szCs w:val="24"/>
        </w:rPr>
        <w:t>, 16.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053F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E3238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E32389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32389" w:rsidRPr="00E32389">
        <w:rPr>
          <w:rFonts w:hAnsi="Times New Roman" w:ascii="Times New Roman"/>
          <w:color w:val="auto"/>
          <w:sz w:val="24"/>
          <w:szCs w:val="24"/>
        </w:rPr>
        <w:t>AGRO-BUBI d.</w:t>
      </w:r>
      <w:r w:rsidR="00E32389" w:rsidRPr="00E32389">
        <w:rPr>
          <w:color w:val="auto"/>
          <w:szCs w:val="24"/>
        </w:rPr>
        <w:t xml:space="preserve"> </w:t>
      </w:r>
      <w:r w:rsidR="00E32389" w:rsidRPr="00E32389">
        <w:rPr>
          <w:rFonts w:hAnsi="Times New Roman" w:ascii="Times New Roman"/>
          <w:color w:val="auto"/>
          <w:sz w:val="24"/>
          <w:szCs w:val="24"/>
        </w:rPr>
        <w:t>o.</w:t>
      </w:r>
      <w:r w:rsidR="00E32389" w:rsidRPr="00E32389">
        <w:rPr>
          <w:color w:val="auto"/>
          <w:szCs w:val="24"/>
        </w:rPr>
        <w:t xml:space="preserve"> </w:t>
      </w:r>
      <w:r w:rsidR="00E32389" w:rsidRPr="00E32389">
        <w:rPr>
          <w:rFonts w:hAnsi="Times New Roman" w:ascii="Times New Roman"/>
          <w:color w:val="auto"/>
          <w:sz w:val="24"/>
          <w:szCs w:val="24"/>
        </w:rPr>
        <w:t>o., Strmac Pribićki, Strmac Pribićki 6, OIB 25919845587</w:t>
      </w: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E3238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3C5C36" w:rsidRPr="00E3238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32389" w:rsidRPr="00E32389">
        <w:rPr>
          <w:rFonts w:hAnsi="Times New Roman" w:ascii="Times New Roman"/>
          <w:color w:val="auto"/>
          <w:sz w:val="24"/>
          <w:szCs w:val="24"/>
          <w:lang w:val="hr-HR"/>
        </w:rPr>
        <w:t>Jozo Brčić, Zagreb, Horvaćanska cesta 146a, OIB 08987900956.</w:t>
      </w:r>
    </w:p>
    <w:p w:rsidRDefault="00E2213A" w:rsidP="00E2213A" w:rsidR="00E2213A" w:rsidRPr="00E3238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E32389" w:rsidRPr="00E32389">
        <w:rPr>
          <w:rFonts w:hAnsi="Times New Roman" w:ascii="Times New Roman"/>
          <w:color w:val="auto"/>
          <w:sz w:val="24"/>
          <w:szCs w:val="24"/>
        </w:rPr>
        <w:t>AGRO-BUBI d.</w:t>
      </w:r>
      <w:r w:rsidR="00E32389" w:rsidRPr="00E32389">
        <w:rPr>
          <w:color w:val="auto"/>
          <w:szCs w:val="24"/>
        </w:rPr>
        <w:t xml:space="preserve"> </w:t>
      </w:r>
      <w:r w:rsidR="00E32389" w:rsidRPr="00E32389">
        <w:rPr>
          <w:rFonts w:hAnsi="Times New Roman" w:ascii="Times New Roman"/>
          <w:color w:val="auto"/>
          <w:sz w:val="24"/>
          <w:szCs w:val="24"/>
        </w:rPr>
        <w:t>o.</w:t>
      </w:r>
      <w:r w:rsidR="00E32389" w:rsidRPr="00E32389">
        <w:rPr>
          <w:color w:val="auto"/>
          <w:szCs w:val="24"/>
        </w:rPr>
        <w:t xml:space="preserve"> </w:t>
      </w:r>
      <w:r w:rsidR="00E32389" w:rsidRPr="00E32389">
        <w:rPr>
          <w:rFonts w:hAnsi="Times New Roman" w:ascii="Times New Roman"/>
          <w:color w:val="auto"/>
          <w:sz w:val="24"/>
          <w:szCs w:val="24"/>
        </w:rPr>
        <w:t>o., Strmac Pribićki, Strmac Pribićki 6, OIB 25919845587</w:t>
      </w:r>
      <w:r w:rsidR="002C1868" w:rsidRPr="00E32389">
        <w:rPr>
          <w:rFonts w:hAnsi="Times New Roman" w:ascii="Times New Roman"/>
          <w:color w:val="auto"/>
          <w:sz w:val="24"/>
          <w:szCs w:val="24"/>
        </w:rPr>
        <w:t>.</w:t>
      </w: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E3238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7662F" w:rsidP="0027662F" w:rsidR="0027662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13. svibnja  2016. prijedlog za otvaranje stečajnog postupka nad gore navedenom pravnom osobom.</w:t>
      </w:r>
    </w:p>
    <w:p w:rsidRDefault="0027662F" w:rsidP="0027662F" w:rsidR="0027662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1408 dana u ukupnom iznosu od 394.587,53 kn.</w:t>
      </w:r>
    </w:p>
    <w:p w:rsidRDefault="0027662F" w:rsidP="0027662F" w:rsidR="0027662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27662F" w:rsidP="0027662F" w:rsidR="0027662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19. svibnja 2016.</w:t>
      </w:r>
    </w:p>
    <w:p w:rsidRDefault="00937537" w:rsidP="0027662F" w:rsidR="0027662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7662F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St-4323/16-6 od 15. veljače 2017. 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27662F" w:rsidP="0027662F" w:rsidR="0027662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30. svibnja 2017.,  nije pristupio zakonski zastupnik dužnika niti je postupio po nalogu suda.</w:t>
      </w:r>
    </w:p>
    <w:p w:rsidRDefault="0027662F" w:rsidP="0027662F" w:rsidR="0027662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22. veljače 2017. proizlazi da  dužnik ima evidentirane neizvršene osnove za plaćanje u neprekinutom razdoblju od 1947 dana u iznosu od 417.230,19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53535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53535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53535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3918AC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918AC" w:rsidP="00AB7A2F" w:rsidR="003918AC" w:rsidRPr="003918A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918A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918AC" w:rsidP="00995CE9" w:rsidR="003918AC" w:rsidRPr="003918A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918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918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918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918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918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918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918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918A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3918A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918A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1D17FE">
      <w:rPr>
        <w:rFonts w:hAnsi="Verdana" w:ascii="Verdana"/>
        <w:color w:val="auto"/>
        <w:sz w:val="22"/>
        <w:szCs w:val="22"/>
      </w:rPr>
      <w:t>4323</w:t>
    </w:r>
    <w:r w:rsidR="008B17F4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66C0E"/>
    <w:rsid w:val="002740B1"/>
    <w:rsid w:val="0027662F"/>
    <w:rsid w:val="00280226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918AC"/>
    <w:rsid w:val="003C5C36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20A1F"/>
    <w:rsid w:val="00535356"/>
    <w:rsid w:val="00545435"/>
    <w:rsid w:val="00545D7C"/>
    <w:rsid w:val="00546DBA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42D18"/>
    <w:rsid w:val="00656D79"/>
    <w:rsid w:val="006842AB"/>
    <w:rsid w:val="006B11E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2913"/>
    <w:rsid w:val="00814109"/>
    <w:rsid w:val="00821BCD"/>
    <w:rsid w:val="0082353D"/>
    <w:rsid w:val="00825EEB"/>
    <w:rsid w:val="008422C4"/>
    <w:rsid w:val="0084231A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07344"/>
    <w:rsid w:val="00C11A6A"/>
    <w:rsid w:val="00C227BF"/>
    <w:rsid w:val="00C25E8E"/>
    <w:rsid w:val="00C33D2E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1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8A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8A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8A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8A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1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8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8A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8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8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4323</izvorni_sadrzaj>
    <derivirana_varijabla naziv="DomainObject.Predmet.Broj_1">4323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St-4323/2016</izvorni_sadrzaj>
    <derivirana_varijabla naziv="DomainObject.Predmet.OznakaBroj_1">St-4323/2016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AGRO-BUBI d.o.o. zastupanog po punomoćniku Dražen Bubanović</izvorni_sadrzaj>
    <derivirana_varijabla naziv="DomainObject.Predmet.ProtustrankaFormated_1">  AGRO-BUBI d.o.o. zastupanog po punomoćniku Dražen Bubanović</derivirana_varijabla>
  </DomainObject.Predmet.ProtustrankaFormated>
  <DomainObject.Predmet.ProtustrankaFormatedOIB>
    <izvorni_sadrzaj>  AGRO-BUBI d.o.o., OIB 25919845587 zastupanog po punomoćniku Dražen Bubanović</izvorni_sadrzaj>
    <derivirana_varijabla naziv="DomainObject.Predmet.ProtustrankaFormatedOIB_1">  AGRO-BUBI d.o.o., OIB 25919845587 zastupanog po punomoćniku Dražen Bubanović</derivirana_varijabla>
  </DomainObject.Predmet.ProtustrankaFormatedOIB>
  <DomainObject.Predmet.ProtustrankaFormatedWithAdress>
    <izvorni_sadrzaj> AGRO-BUBI d.o.o., Strmac Pribićki 6, 10454 Strmac Pribićki zastupanog po punomoćniku Dražen Bubanović</izvorni_sadrzaj>
    <derivirana_varijabla naziv="DomainObject.Predmet.ProtustrankaFormatedWithAdress_1"> AGRO-BUBI d.o.o., Strmac Pribićki 6, 10454 Strmac Pribićki zastupanog po punomoćniku Dražen Bubanović</derivirana_varijabla>
  </DomainObject.Predmet.ProtustrankaFormatedWithAdress>
  <DomainObject.Predmet.ProtustrankaFormatedWithAdressOIB>
    <izvorni_sadrzaj> AGRO-BUBI d.o.o., OIB 25919845587, Strmac Pribićki 6, 10454 Strmac Pribićki zastupanog po punomoćniku Dražen Bubanović</izvorni_sadrzaj>
    <derivirana_varijabla naziv="DomainObject.Predmet.ProtustrankaFormatedWithAdressOIB_1"> AGRO-BUBI d.o.o., OIB 25919845587, Strmac Pribićki 6, 10454 Strmac Pribićki zastupanog po punomoćniku Dražen Bubanović</derivirana_varijabla>
  </DomainObject.Predmet.ProtustrankaFormatedWithAdressOIB>
  <DomainObject.Predmet.ProtustrankaWithAdress>
    <izvorni_sadrzaj>AGRO-BUBI d.o.o. Strmac Pribićki 6, 10454 Strmac Pribićki</izvorni_sadrzaj>
    <derivirana_varijabla naziv="DomainObject.Predmet.ProtustrankaWithAdress_1">AGRO-BUBI d.o.o. Strmac Pribićki 6, 10454 Strmac Pribićki</derivirana_varijabla>
  </DomainObject.Predmet.ProtustrankaWithAdress>
  <DomainObject.Predmet.ProtustrankaWithAdressOIB>
    <izvorni_sadrzaj>AGRO-BUBI d.o.o., OIB 25919845587, Strmac Pribićki 6, 10454 Strmac Pribićki</izvorni_sadrzaj>
    <derivirana_varijabla naziv="DomainObject.Predmet.ProtustrankaWithAdressOIB_1">AGRO-BUBI d.o.o., OIB 25919845587, Strmac Pribićki 6, 10454 Strmac Pribićki</derivirana_varijabla>
  </DomainObject.Predmet.ProtustrankaWithAdressOIB>
  <DomainObject.Predmet.ProtustrankaNazivFormated>
    <izvorni_sadrzaj>AGRO-BUBI d.o.o.</izvorni_sadrzaj>
    <derivirana_varijabla naziv="DomainObject.Predmet.ProtustrankaNazivFormated_1">AGRO-BUBI d.o.o.</derivirana_varijabla>
  </DomainObject.Predmet.ProtustrankaNazivFormated>
  <DomainObject.Predmet.ProtustrankaNazivFormatedOIB>
    <izvorni_sadrzaj>AGRO-BUBI d.o.o., OIB 25919845587</izvorni_sadrzaj>
    <derivirana_varijabla naziv="DomainObject.Predmet.ProtustrankaNazivFormatedOIB_1">AGRO-BUBI d.o.o., OIB 25919845587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Bubanović; vjerovnici</izvorni_sadrzaj>
    <derivirana_varijabla naziv="DomainObject.Predmet.StrankaFormated_1">  FINA Regionalni centar Zagreb; Dražen Bubanović; vjerovnici</derivirana_varijabla>
  </DomainObject.Predmet.StrankaFormated>
  <DomainObject.Predmet.StrankaFormatedOIB>
    <izvorni_sadrzaj>  FINA Regionalni centar Zagreb, OIB 85821130368; Dražen Bubanović, OIB 72609525810; vjerovnici</izvorni_sadrzaj>
    <derivirana_varijabla naziv="DomainObject.Predmet.StrankaFormatedOIB_1">  FINA Regionalni centar Zagreb, OIB 85821130368; Dražen Bubanović, OIB 72609525810; vjerovnici</derivirana_varijabla>
  </DomainObject.Predmet.StrankaFormatedOIB>
  <DomainObject.Predmet.StrankaFormatedWithAdress>
    <izvorni_sadrzaj> FINA Regionalni centar Zagreb, Trg svibanjskih žrtava 1995. br. 1, 10000 Zagreb; Dražen Bubanović, Strmac Pribićki 6, 10454 Strmac Pribićki; vjerovnici</izvorni_sadrzaj>
    <derivirana_varijabla naziv="DomainObject.Predmet.StrankaFormatedWithAdress_1"> FINA Regionalni centar Zagreb, Trg svibanjskih žrtava 1995. br. 1, 10000 Zagreb; Dražen Bubanović, Strmac Pribićki 6, 10454 Strmac Pribićki; vjerovnici</derivirana_varijabla>
  </DomainObject.Predmet.StrankaFormatedWithAdress>
  <DomainObject.Predmet.StrankaFormatedWithAdressOIB>
    <izvorni_sadrzaj> FINA Regionalni centar Zagreb, OIB 85821130368, Trg svibanjskih žrtava 1995. br. 1, 10000 Zagreb; Dražen Bubanović, OIB 72609525810, Strmac Pribićki 6, 10454 Strmac Pribićki; vjerovnici</izvorni_sadrzaj>
    <derivirana_varijabla naziv="DomainObject.Predmet.StrankaFormatedWithAdressOIB_1"> FINA Regionalni centar Zagreb, OIB 85821130368, Trg svibanjskih žrtava 1995. br. 1, 10000 Zagreb; Dražen Bubanović, OIB 72609525810, Strmac Pribićki 6, 10454 Strmac Pribićki; vjerovnici</derivirana_varijabla>
  </DomainObject.Predmet.StrankaFormatedWithAdressOIB>
  <DomainObject.Predmet.StrankaWithAdress>
    <izvorni_sadrzaj>FINA Regionalni centar Zagreb Trg svibanjskih žrtava 1995. br. 1,10000 Zagreb,Dražen Bubanović Strmac Pribićki 6,10454 Strmac Pribićki,vjerovnici </izvorni_sadrzaj>
    <derivirana_varijabla naziv="DomainObject.Predmet.StrankaWithAdress_1">FINA Regionalni centar Zagreb Trg svibanjskih žrtava 1995. br. 1,10000 Zagreb,Dražen Bubanović Strmac Pribićki 6,10454 Strmac Pribićki,vjerovnici </derivirana_varijabla>
  </DomainObject.Predmet.StrankaWithAdress>
  <DomainObject.Predmet.StrankaWithAdressOIB>
    <izvorni_sadrzaj>FINA Regionalni centar Zagreb, OIB 85821130368, Trg svibanjskih žrtava 1995. br. 1,10000 Zagreb,Dražen Bubanović, OIB 72609525810, Strmac Pribićki 6,10454 Strmac Pribićki,vjerovnici</izvorni_sadrzaj>
    <derivirana_varijabla naziv="DomainObject.Predmet.StrankaWithAdressOIB_1">FINA Regionalni centar Zagreb, OIB 85821130368, Trg svibanjskih žrtava 1995. br. 1,10000 Zagreb,Dražen Bubanović, OIB 72609525810, Strmac Pribićki 6,10454 Strmac Pribićki,vjerovnici</derivirana_varijabla>
  </DomainObject.Predmet.StrankaWithAdressOIB>
  <DomainObject.Predmet.StrankaNazivFormated>
    <izvorni_sadrzaj>FINA Regionalni centar Zagreb,Dražen Bubanović,vjerovnici</izvorni_sadrzaj>
    <derivirana_varijabla naziv="DomainObject.Predmet.StrankaNazivFormated_1">FINA Regionalni centar Zagreb,Dražen Bubanović,vjerovnici</derivirana_varijabla>
  </DomainObject.Predmet.StrankaNazivFormated>
  <DomainObject.Predmet.StrankaNazivFormatedOIB>
    <izvorni_sadrzaj>FINA Regionalni centar Zagreb, OIB 85821130368,Dražen Bubanović, OIB 72609525810,vjerovnici</izvorni_sadrzaj>
    <derivirana_varijabla naziv="DomainObject.Predmet.StrankaNazivFormatedOIB_1">FINA Regionalni centar Zagreb, OIB 85821130368,Dražen Bubanović, OIB 72609525810,vjerovnici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Dražen Bubanović</item>
      <item>vjerovnici</item>
    </izvorni_sadrzaj>
    <derivirana_varijabla naziv="DomainObject.Predmet.StrankaListFormated_1">
      <item>FINA Regionalni centar Zagreb</item>
      <item>Dražen Bubanović</item>
      <item>vjerovnici</item>
    </derivirana_varijabla>
  </DomainObject.Predmet.StrankaListFormated>
  <DomainObject.Predmet.StrankaListFormatedOIB>
    <izvorni_sadrzaj>
      <item>FINA Regionalni centar Zagreb, OIB 85821130368</item>
      <item>Dražen Bubanović, OIB 72609525810</item>
      <item>vjerovnici</item>
    </izvorni_sadrzaj>
    <derivirana_varijabla naziv="DomainObject.Predmet.StrankaListFormatedOIB_1">
      <item>FINA Regionalni centar Zagreb, OIB 85821130368</item>
      <item>Dražen Bubanović, OIB 72609525810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Bubanović, Strmac Pribićki 6, 10454 Strmac Pribićki</item>
      <item>vjerovnici</item>
    </izvorni_sadrzaj>
    <derivirana_varijabla naziv="DomainObject.Predmet.StrankaListFormatedWithAdress_1">
      <item>FINA Regionalni centar Zagreb, Trg svibanjskih žrtava 1995. br. 1, 10000 Zagreb</item>
      <item>Dražen Bubanović, Strmac Pribićki 6, 10454 Strmac Pribićki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Bubanović, OIB 72609525810, Strmac Pribićki 6, 10454 Strmac Pribićki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Dražen Bubanović, OIB 72609525810, Strmac Pribićki 6, 10454 Strmac Pribićki</item>
      <item>vjerovnici</item>
    </derivirana_varijabla>
  </DomainObject.Predmet.StrankaListFormatedWithAdressOIB>
  <DomainObject.Predmet.StrankaListNazivFormated>
    <izvorni_sadrzaj>
      <item>FINA Regionalni centar Zagreb</item>
      <item>Dražen Bubanović</item>
      <item>vjerovnici</item>
    </izvorni_sadrzaj>
    <derivirana_varijabla naziv="DomainObject.Predmet.StrankaListNazivFormated_1">
      <item>FINA Regionalni centar Zagreb</item>
      <item>Dražen Bubanović</item>
      <item>vjerovnici</item>
    </derivirana_varijabla>
  </DomainObject.Predmet.StrankaListNazivFormated>
  <DomainObject.Predmet.StrankaListNazivFormatedOIB>
    <izvorni_sadrzaj>
      <item>FINA Regionalni centar Zagreb, OIB 85821130368</item>
      <item>Dražen Bubanović, OIB 72609525810</item>
      <item>vjerovnici</item>
    </izvorni_sadrzaj>
    <derivirana_varijabla naziv="DomainObject.Predmet.StrankaListNazivFormatedOIB_1">
      <item>FINA Regionalni centar Zagreb, OIB 85821130368</item>
      <item>Dražen Bubanović, OIB 72609525810</item>
      <item>vjerovnici</item>
    </derivirana_varijabla>
  </DomainObject.Predmet.StrankaListNazivFormatedOIB>
  <DomainObject.Predmet.ProtuStrankaListFormated>
    <izvorni_sadrzaj>
      <item>AGRO-BUBI d.o.o. zastupanog po punomoćniku Dražen Bubanović</item>
    </izvorni_sadrzaj>
    <derivirana_varijabla naziv="DomainObject.Predmet.ProtuStrankaListFormated_1">
      <item>AGRO-BUBI d.o.o. zastupanog po punomoćniku Dražen Bubanović</item>
    </derivirana_varijabla>
  </DomainObject.Predmet.ProtuStrankaListFormated>
  <DomainObject.Predmet.ProtuStrankaListFormatedOIB>
    <izvorni_sadrzaj>
      <item>AGRO-BUBI d.o.o., OIB 25919845587 zastupanog po punomoćniku Dražen Bubanović</item>
    </izvorni_sadrzaj>
    <derivirana_varijabla naziv="DomainObject.Predmet.ProtuStrankaListFormatedOIB_1">
      <item>AGRO-BUBI d.o.o., OIB 25919845587 zastupanog po punomoćniku Dražen Bubanović</item>
    </derivirana_varijabla>
  </DomainObject.Predmet.ProtuStrankaListFormatedOIB>
  <DomainObject.Predmet.ProtuStrankaListFormatedWithAdress>
    <izvorni_sadrzaj>
      <item>AGRO-BUBI d.o.o., Strmac Pribićki 6, 10454 Strmac Pribićki zastupanog po punomoćniku Dražen Bubanović</item>
    </izvorni_sadrzaj>
    <derivirana_varijabla naziv="DomainObject.Predmet.ProtuStrankaListFormatedWithAdress_1">
      <item>AGRO-BUBI d.o.o., Strmac Pribićki 6, 10454 Strmac Pribićki zastupanog po punomoćniku Dražen Bubanović</item>
    </derivirana_varijabla>
  </DomainObject.Predmet.ProtuStrankaListFormatedWithAdress>
  <DomainObject.Predmet.ProtuStrankaListFormatedWithAdressOIB>
    <izvorni_sadrzaj>
      <item>AGRO-BUBI d.o.o., OIB 25919845587, Strmac Pribićki 6, 10454 Strmac Pribićki zastupanog po punomoćniku Dražen Bubanović</item>
    </izvorni_sadrzaj>
    <derivirana_varijabla naziv="DomainObject.Predmet.ProtuStrankaListFormatedWithAdressOIB_1">
      <item>AGRO-BUBI d.o.o., OIB 25919845587, Strmac Pribićki 6, 10454 Strmac Pribićki zastupanog po punomoćniku Dražen Bubanović</item>
    </derivirana_varijabla>
  </DomainObject.Predmet.ProtuStrankaListFormatedWithAdressOIB>
  <DomainObject.Predmet.ProtuStrankaListNazivFormated>
    <izvorni_sadrzaj>
      <item>AGRO-BUBI d.o.o.</item>
    </izvorni_sadrzaj>
    <derivirana_varijabla naziv="DomainObject.Predmet.ProtuStrankaListNazivFormated_1">
      <item>AGRO-BUBI d.o.o.</item>
    </derivirana_varijabla>
  </DomainObject.Predmet.ProtuStrankaListNazivFormated>
  <DomainObject.Predmet.ProtuStrankaListNazivFormatedOIB>
    <izvorni_sadrzaj>
      <item>AGRO-BUBI d.o.o., OIB 25919845587</item>
    </izvorni_sadrzaj>
    <derivirana_varijabla naziv="DomainObject.Predmet.ProtuStrankaListNazivFormatedOIB_1">
      <item>AGRO-BUBI d.o.o., OIB 25919845587</item>
    </derivirana_varijabla>
  </DomainObject.Predmet.ProtuStrankaListNazivFormatedOIB>
  <DomainObject.Predmet.OstaliListFormated>
    <izvorni_sadrzaj>
      <item>Dražen Bubanović punomoćnik sudionika u postupku AGRO-BUBI d.o.o.</item>
      <item>Jozo Brčić</item>
    </izvorni_sadrzaj>
    <derivirana_varijabla naziv="DomainObject.Predmet.OstaliListFormated_1">
      <item>Dražen Bubanović punomoćnik sudionika u postupku AGRO-BUBI d.o.o.</item>
      <item>Jozo Brčić</item>
    </derivirana_varijabla>
  </DomainObject.Predmet.OstaliListFormated>
  <DomainObject.Predmet.OstaliListFormatedOIB>
    <izvorni_sadrzaj>
      <item>Dražen Bubanović, OIB 72609525810 punomoćnik sudionika u postupku AGRO-BUBI d.o.o.</item>
      <item>Jozo Brčić, OIB 08987900956</item>
    </izvorni_sadrzaj>
    <derivirana_varijabla naziv="DomainObject.Predmet.OstaliListFormatedOIB_1">
      <item>Dražen Bubanović, OIB 72609525810 punomoćnik sudionika u postupku AGRO-BUBI d.o.o.</item>
      <item>Jozo Brčić, OIB 08987900956</item>
    </derivirana_varijabla>
  </DomainObject.Predmet.OstaliListFormatedOIB>
  <DomainObject.Predmet.OstaliListFormatedWithAdress>
    <izvorni_sadrzaj>
      <item>Dražen Bubanović, Strmac Pribićki 6, 10454 Strmac Pribićki punomoćnik sudionika u postupku AGRO-BUBI d.o.o.</item>
      <item>Jozo Brčić, Horvaćanska Cesta 146a, 10000 Zagreb</item>
    </izvorni_sadrzaj>
    <derivirana_varijabla naziv="DomainObject.Predmet.OstaliListFormatedWithAdress_1">
      <item>Dražen Bubanović, Strmac Pribićki 6, 10454 Strmac Pribićki punomoćnik sudionika u postupku AGRO-BUBI d.o.o.</item>
      <item>Jozo Brčić, Horvaćanska Cesta 146a, 10000 Zagreb</item>
    </derivirana_varijabla>
  </DomainObject.Predmet.OstaliListFormatedWithAdress>
  <DomainObject.Predmet.OstaliListFormatedWithAdressOIB>
    <izvorni_sadrzaj>
      <item>Dražen Bubanović, OIB 72609525810, Strmac Pribićki 6, 10454 Strmac Pribićki punomoćnik sudionika u postupku AGRO-BUBI d.o.o.</item>
      <item>Jozo Brčić, OIB 08987900956, Horvaćanska Cesta 146a, 10000 Zagreb</item>
    </izvorni_sadrzaj>
    <derivirana_varijabla naziv="DomainObject.Predmet.OstaliListFormatedWithAdressOIB_1">
      <item>Dražen Bubanović, OIB 72609525810, Strmac Pribićki 6, 10454 Strmac Pribićki punomoćnik sudionika u postupku AGRO-BUBI d.o.o.</item>
      <item>Jozo Brčić, OIB 08987900956, Horvaćanska Cesta 146a, 10000 Zagreb</item>
    </derivirana_varijabla>
  </DomainObject.Predmet.OstaliListFormatedWithAdressOIB>
  <DomainObject.Predmet.OstaliListNazivFormated>
    <izvorni_sadrzaj>
      <item>Dražen Bubanović</item>
      <item>Jozo Brčić</item>
    </izvorni_sadrzaj>
    <derivirana_varijabla naziv="DomainObject.Predmet.OstaliListNazivFormated_1">
      <item>Dražen Bubanović</item>
      <item>Jozo Brčić</item>
    </derivirana_varijabla>
  </DomainObject.Predmet.OstaliListNazivFormated>
  <DomainObject.Predmet.OstaliListNazivFormatedOIB>
    <izvorni_sadrzaj>
      <item>Dražen Bubanović, OIB 72609525810</item>
      <item>Jozo Brčić, OIB 08987900956</item>
    </izvorni_sadrzaj>
    <derivirana_varijabla naziv="DomainObject.Predmet.OstaliListNazivFormatedOIB_1">
      <item>Dražen Bubanović, OIB 72609525810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AGRO-BUBI d.o.o.</izvorni_sadrzaj>
    <derivirana_varijabla naziv="DomainObject.Predmet.ProtustrankaIDrugi_1">AGRO-BUBI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AGRO-BUBI d.o.o., OIB 25919845587, Strmac Pribićki 6, 10454 Strmac Pribićki</izvorni_sadrzaj>
    <derivirana_varijabla naziv="DomainObject.Predmet.ProtustrankaIDrugiAdressOIB_1">AGRO-BUBI d.o.o., OIB 25919845587, Strmac Pribićki 6, 10454 Strmac Pribićki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AGRO-BUBI d.o.o.</item>
      <item>Dražen Bubanović</item>
      <item>vjerovnici</item>
      <item>Dražen Bubanović</item>
      <item>Jozo Brčić</item>
    </izvorni_sadrzaj>
    <derivirana_varijabla naziv="DomainObject.Predmet.SudioniciListNaziv_1">
      <item>FINA Regionalni centar Zagreb</item>
      <item>AGRO-BUBI d.o.o.</item>
      <item>Dražen Bubanović</item>
      <item>vjerovnici</item>
      <item>Dražen Bubanović</item>
      <item>Jozo Brčić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AGRO-BUBI d.o.o., OIB 25919845587, Strmac Pribićki 6,10454 Strmac Pribićki</item>
      <item>Dražen Bubanović, OIB 72609525810, Strmac Pribićki 6,10454 Strmac Pribićki</item>
      <item>vjerovnici</item>
      <item>Dražen Bubanović, OIB 72609525810, Strmac Pribićki 6,10454 Strmac Pribićki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br. 1,10000 Zagreb</item>
      <item>AGRO-BUBI d.o.o., OIB 25919845587, Strmac Pribićki 6,10454 Strmac Pribićki</item>
      <item>Dražen Bubanović, OIB 72609525810, Strmac Pribićki 6,10454 Strmac Pribićki</item>
      <item>vjerovnici</item>
      <item>Dražen Bubanović, OIB 72609525810, Strmac Pribićki 6,10454 Strmac Pribićki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25919845587</item>
      <item>, OIB 72609525810</item>
      <item>, OIB null</item>
      <item>, OIB 72609525810</item>
      <item>, OIB 08987900956</item>
    </izvorni_sadrzaj>
    <derivirana_varijabla naziv="DomainObject.Predmet.SudioniciListNazivOIB_1">
      <item>, OIB 85821130368</item>
      <item>, OIB 25919845587</item>
      <item>, OIB 72609525810</item>
      <item>, OIB null</item>
      <item>, OIB 72609525810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3433</properties:Characters>
  <properties:Lines>80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2017-08-16T12:58:00Z</dcterms:created>
  <dc:creator>ksvajger</dc:creator>
  <cp:lastModifiedBy>Kristina Švajger</cp:lastModifiedBy>
  <cp:lastPrinted>2017-08-16T13:02:00Z</cp:lastPrinted>
  <dcterms:modified xmlns:xsi="http://www.w3.org/2001/XMLSchema-instance" xsi:type="dcterms:W3CDTF">2017-08-16T13:02:00Z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