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d5f8" w14:paraId="49cd5f8" w:rsidRDefault="005440C2" w:rsidP="00B41BDD" w:rsidR="005440C2" w:rsidRPr="007778D3">
      <w:pPr>
        <w:jc w:val="right"/>
        <w15:collapsed w:val="false"/>
      </w:pPr>
      <w:bookmarkStart w:name="_GoBack" w:id="0"/>
      <w:bookmarkEnd w:id="0"/>
      <w:r w:rsidRPr="007778D3">
        <w:tab/>
      </w:r>
      <w:r w:rsidRPr="007778D3">
        <w:tab/>
      </w:r>
      <w:r w:rsidRPr="007778D3">
        <w:tab/>
      </w:r>
      <w:r w:rsidRPr="007778D3">
        <w:tab/>
      </w:r>
      <w:r w:rsidRPr="007778D3">
        <w:tab/>
      </w:r>
      <w:r w:rsidRPr="007778D3">
        <w:tab/>
      </w:r>
      <w:r w:rsidRPr="007778D3">
        <w:tab/>
      </w:r>
      <w:r w:rsidR="00522F9B" w:rsidRPr="007778D3">
        <w:t xml:space="preserve"> </w:t>
      </w:r>
      <w:r w:rsidR="0041781A">
        <w:t xml:space="preserve">                    Poslovni broj </w:t>
      </w:r>
      <w:r w:rsidR="00BE4974">
        <w:t>3</w:t>
      </w:r>
      <w:r w:rsidRPr="007778D3">
        <w:t xml:space="preserve"> </w:t>
      </w:r>
      <w:r w:rsidR="00106EA8" w:rsidRPr="007778D3">
        <w:t>St-</w:t>
      </w:r>
      <w:r w:rsidR="00B41BDD">
        <w:t>4</w:t>
      </w:r>
      <w:r w:rsidR="00BE4974">
        <w:t>59</w:t>
      </w:r>
      <w:r w:rsidR="00B41BDD">
        <w:t>/13-</w:t>
      </w:r>
      <w:r w:rsidR="00BE4974">
        <w:t>19</w:t>
      </w:r>
    </w:p>
    <w:p w:rsidRDefault="005440C2" w:rsidP="005440C2" w:rsidR="005440C2" w:rsidRPr="007778D3"/>
    <w:p w:rsidRDefault="005440C2" w:rsidP="005440C2" w:rsidR="005440C2" w:rsidRPr="007778D3">
      <w:pPr>
        <w:jc w:val="center"/>
      </w:pPr>
    </w:p>
    <w:p w:rsidRDefault="0041781A" w:rsidP="0041781A" w:rsidR="005440C2" w:rsidRPr="007778D3">
      <w:pPr>
        <w:ind w:firstLine="708"/>
      </w:pPr>
      <w:r>
        <w:t>REPUBLIKA HRVATSKA</w:t>
      </w:r>
    </w:p>
    <w:p w:rsidRDefault="00106EA8" w:rsidP="0041781A" w:rsidR="00106EA8" w:rsidRPr="007778D3">
      <w:pPr>
        <w:ind w:firstLine="708"/>
      </w:pPr>
      <w:r w:rsidRPr="007778D3">
        <w:t>TRGOVAČKI SUD U ZADRU</w:t>
      </w:r>
    </w:p>
    <w:p w:rsidRDefault="007778D3" w:rsidP="0041781A" w:rsidR="007778D3">
      <w:pPr>
        <w:ind w:firstLine="708"/>
      </w:pPr>
      <w:r w:rsidRPr="007778D3">
        <w:t>Dr. Franje</w:t>
      </w:r>
      <w:r w:rsidR="00691DA0">
        <w:t xml:space="preserve"> </w:t>
      </w:r>
      <w:r w:rsidRPr="007778D3">
        <w:t>Tuđmana 35</w:t>
      </w:r>
    </w:p>
    <w:p w:rsidRDefault="0041781A" w:rsidP="0041781A" w:rsidR="0041781A" w:rsidRPr="007778D3">
      <w:pPr>
        <w:ind w:firstLine="708"/>
      </w:pPr>
      <w:r>
        <w:t>Zadar</w:t>
      </w:r>
    </w:p>
    <w:p w:rsidRDefault="001C74EE" w:rsidP="00B752F0" w:rsidR="001C74EE"/>
    <w:p w:rsidRDefault="007778D3" w:rsidP="007778D3" w:rsidR="007778D3" w:rsidRPr="008C3132">
      <w:pPr>
        <w:jc w:val="center"/>
      </w:pPr>
      <w:r>
        <w:t xml:space="preserve">U  I M E  R E P U B L I K E  H R V A T S K E </w:t>
      </w:r>
    </w:p>
    <w:p w:rsidRDefault="005440C2" w:rsidP="00B752F0" w:rsidR="005440C2" w:rsidRPr="007778D3"/>
    <w:p w:rsidRDefault="000B00EE" w:rsidP="005440C2" w:rsidR="001C74EE" w:rsidRPr="007778D3">
      <w:pPr>
        <w:jc w:val="center"/>
      </w:pPr>
      <w:r w:rsidRPr="007778D3">
        <w:t xml:space="preserve">R J E Š E NJ E </w:t>
      </w:r>
    </w:p>
    <w:p w:rsidRDefault="005440C2" w:rsidP="005440C2" w:rsidR="005440C2" w:rsidRPr="007778D3"/>
    <w:p w:rsidRDefault="005440C2" w:rsidP="005440C2" w:rsidR="005440C2" w:rsidRPr="007778D3">
      <w:pPr>
        <w:jc w:val="both"/>
      </w:pPr>
      <w:r w:rsidRPr="007778D3">
        <w:tab/>
      </w:r>
      <w:r w:rsidR="00BE4974">
        <w:t xml:space="preserve">Trgovački sud u Zadru, </w:t>
      </w:r>
      <w:r w:rsidR="00BE4974" w:rsidRPr="00A358CF">
        <w:t>OIB: 39670464653</w:t>
      </w:r>
      <w:r w:rsidR="00BE4974">
        <w:t xml:space="preserve">, </w:t>
      </w:r>
      <w:r w:rsidR="00BE4974" w:rsidRPr="00B92154">
        <w:t xml:space="preserve">po </w:t>
      </w:r>
      <w:r w:rsidR="00BE4974">
        <w:t>stečajnoj sutkinji Tini Grgas</w:t>
      </w:r>
      <w:r w:rsidR="00106EA8" w:rsidRPr="007778D3">
        <w:t>, u skraćenom stečajnom postupku nad dužnikom</w:t>
      </w:r>
      <w:r w:rsidR="007778D3">
        <w:t xml:space="preserve"> </w:t>
      </w:r>
      <w:r w:rsidR="00BE4974">
        <w:t>JAMADA</w:t>
      </w:r>
      <w:r w:rsidR="00691DA0">
        <w:t xml:space="preserve"> d.o.o., Zadar, </w:t>
      </w:r>
      <w:r w:rsidR="00BE4974">
        <w:t>Ulica Ivana Duknovića 11</w:t>
      </w:r>
      <w:r w:rsidR="00691DA0">
        <w:t xml:space="preserve">, Zadar, </w:t>
      </w:r>
      <w:r w:rsidR="007C2FFC">
        <w:t xml:space="preserve">MBS: </w:t>
      </w:r>
      <w:r w:rsidR="00BE4974">
        <w:t>060146887</w:t>
      </w:r>
      <w:r w:rsidR="007C2FFC">
        <w:t xml:space="preserve">, </w:t>
      </w:r>
      <w:r w:rsidR="00106EA8" w:rsidRPr="007778D3">
        <w:t>OIB:</w:t>
      </w:r>
      <w:r w:rsidR="007778D3">
        <w:t xml:space="preserve"> </w:t>
      </w:r>
      <w:r w:rsidR="00BE4974">
        <w:t>11995790071</w:t>
      </w:r>
      <w:r w:rsidR="00106EA8" w:rsidRPr="007778D3">
        <w:t xml:space="preserve">, </w:t>
      </w:r>
      <w:r w:rsidRPr="007778D3">
        <w:t xml:space="preserve"> </w:t>
      </w:r>
      <w:r w:rsidR="00BE4974">
        <w:t>24</w:t>
      </w:r>
      <w:r w:rsidR="007C2FFC">
        <w:t xml:space="preserve">. </w:t>
      </w:r>
      <w:r w:rsidR="00BE4974">
        <w:t>srpnja</w:t>
      </w:r>
      <w:r w:rsidR="00CE3469">
        <w:t xml:space="preserve"> 2015</w:t>
      </w:r>
      <w:r w:rsidRPr="007778D3">
        <w:t xml:space="preserve">. </w:t>
      </w:r>
    </w:p>
    <w:p w:rsidRDefault="005440C2" w:rsidP="005440C2" w:rsidR="005440C2" w:rsidRPr="007778D3">
      <w:pPr>
        <w:jc w:val="both"/>
      </w:pPr>
    </w:p>
    <w:p w:rsidRDefault="005440C2" w:rsidP="005440C2" w:rsidR="005440C2" w:rsidRPr="007778D3">
      <w:pPr>
        <w:jc w:val="center"/>
      </w:pPr>
      <w:r w:rsidRPr="007778D3">
        <w:t>r i j e š i o  j e</w:t>
      </w:r>
    </w:p>
    <w:p w:rsidRDefault="005440C2" w:rsidP="005440C2" w:rsidR="005440C2" w:rsidRPr="007778D3">
      <w:pPr>
        <w:jc w:val="both"/>
      </w:pPr>
    </w:p>
    <w:p w:rsidRDefault="00EC1006" w:rsidP="00B41BDD" w:rsidR="00EC1006" w:rsidRPr="007778D3">
      <w:pPr>
        <w:ind w:hanging="705" w:left="705"/>
        <w:jc w:val="both"/>
      </w:pPr>
      <w:r w:rsidRPr="007778D3">
        <w:t>I</w:t>
      </w:r>
      <w:r w:rsidR="00CE3469">
        <w:t>.</w:t>
      </w:r>
      <w:r w:rsidR="00B41BDD">
        <w:t xml:space="preserve">       </w:t>
      </w:r>
      <w:r w:rsidR="00B41BDD">
        <w:tab/>
      </w:r>
      <w:r w:rsidRPr="007778D3">
        <w:t xml:space="preserve">Otvara se stečajni postupak nad dužnikom </w:t>
      </w:r>
      <w:r w:rsidR="00BE4974">
        <w:t xml:space="preserve">JAMADA d.o.o., Zadar, Ulica Ivana Duknovića 11, Zadar, MBS: 060146887, </w:t>
      </w:r>
      <w:r w:rsidR="00BE4974" w:rsidRPr="007778D3">
        <w:t>OIB:</w:t>
      </w:r>
      <w:r w:rsidR="00BE4974">
        <w:t xml:space="preserve"> 11995790071</w:t>
      </w:r>
      <w:r w:rsidRPr="007778D3">
        <w:t xml:space="preserve">. Stečajni postupak otvoren je </w:t>
      </w:r>
      <w:r w:rsidR="008E3840">
        <w:t>24</w:t>
      </w:r>
      <w:r w:rsidR="007C2FFC">
        <w:t xml:space="preserve">. </w:t>
      </w:r>
      <w:r w:rsidR="008E3840">
        <w:t>srpnja</w:t>
      </w:r>
      <w:r w:rsidR="007C2FFC">
        <w:t xml:space="preserve"> </w:t>
      </w:r>
      <w:r w:rsidR="00CE3469">
        <w:t>2015</w:t>
      </w:r>
      <w:r w:rsidRPr="007778D3">
        <w:t xml:space="preserve">. godine u </w:t>
      </w:r>
      <w:r w:rsidRPr="00FA36DE">
        <w:t xml:space="preserve">14 sati i </w:t>
      </w:r>
      <w:r w:rsidR="007C2FFC">
        <w:t>0</w:t>
      </w:r>
      <w:r w:rsidR="00EE2153">
        <w:t>0</w:t>
      </w:r>
      <w:r w:rsidRPr="00FA36DE">
        <w:t xml:space="preserve"> minuta</w:t>
      </w:r>
      <w:r w:rsidR="0041781A">
        <w:t xml:space="preserve"> kada su</w:t>
      </w:r>
      <w:r w:rsidRPr="007778D3">
        <w:t xml:space="preserve"> </w:t>
      </w:r>
      <w:r w:rsidR="00944E41" w:rsidRPr="007778D3">
        <w:t>o</w:t>
      </w:r>
      <w:r w:rsidRPr="007778D3">
        <w:t>vo rješenje i oglas o otvara</w:t>
      </w:r>
      <w:r w:rsidR="0041781A">
        <w:t>nju stečajnog postupka istaknuti</w:t>
      </w:r>
      <w:r w:rsidRPr="007778D3">
        <w:t xml:space="preserve"> na </w:t>
      </w:r>
      <w:r w:rsidR="008E3840">
        <w:t>e-</w:t>
      </w:r>
      <w:r w:rsidRPr="007778D3">
        <w:t>oglasnoj ploči suda.</w:t>
      </w:r>
    </w:p>
    <w:p w:rsidRDefault="00EC1006" w:rsidP="00EC1006" w:rsidR="00EC1006" w:rsidRPr="007778D3">
      <w:pPr>
        <w:jc w:val="both"/>
      </w:pPr>
    </w:p>
    <w:p w:rsidRDefault="007778D3" w:rsidP="00B41BDD" w:rsidR="00EC1006" w:rsidRPr="00EE2153">
      <w:pPr>
        <w:ind w:hanging="705" w:left="705"/>
        <w:jc w:val="both"/>
      </w:pPr>
      <w:r>
        <w:t>II</w:t>
      </w:r>
      <w:r w:rsidR="00CE3469">
        <w:t>.</w:t>
      </w:r>
      <w:r w:rsidR="00B41BDD">
        <w:t xml:space="preserve">   </w:t>
      </w:r>
      <w:r w:rsidR="00B41BDD">
        <w:tab/>
      </w:r>
      <w:r w:rsidR="00B41BDD" w:rsidRPr="0022320B">
        <w:t xml:space="preserve">Ivanka </w:t>
      </w:r>
      <w:proofErr w:type="spellStart"/>
      <w:r w:rsidR="00B41BDD" w:rsidRPr="0022320B">
        <w:t>Bosotina</w:t>
      </w:r>
      <w:proofErr w:type="spellEnd"/>
      <w:r w:rsidR="00B41BDD" w:rsidRPr="0022320B">
        <w:t>, Dalmatinskog sabora 3,</w:t>
      </w:r>
      <w:r w:rsidR="007C2FFC">
        <w:t xml:space="preserve"> </w:t>
      </w:r>
      <w:r w:rsidR="00B41BDD" w:rsidRPr="0022320B">
        <w:t>Zadar,</w:t>
      </w:r>
      <w:r w:rsidR="007C2FFC">
        <w:t xml:space="preserve"> </w:t>
      </w:r>
      <w:r w:rsidR="00B41BDD" w:rsidRPr="0022320B">
        <w:t>datum rođenja:</w:t>
      </w:r>
      <w:r w:rsidR="0041781A">
        <w:t xml:space="preserve"> </w:t>
      </w:r>
      <w:r w:rsidR="00B41BDD" w:rsidRPr="0022320B">
        <w:t>02.10.1961. godine, mjesto rođenja:</w:t>
      </w:r>
      <w:r w:rsidR="0041781A">
        <w:t xml:space="preserve"> </w:t>
      </w:r>
      <w:r w:rsidR="00B41BDD" w:rsidRPr="0022320B">
        <w:t>Zadar, broj osobne iskaznice:</w:t>
      </w:r>
      <w:r w:rsidR="007C2FFC">
        <w:t xml:space="preserve"> </w:t>
      </w:r>
      <w:r w:rsidR="00C50109">
        <w:t xml:space="preserve">100216014, izdana od strane </w:t>
      </w:r>
      <w:r w:rsidR="00B41BDD">
        <w:t>PU Zadarska, OIB: 81654623800</w:t>
      </w:r>
      <w:r w:rsidR="00944E41" w:rsidRPr="00EE2153">
        <w:t xml:space="preserve">, </w:t>
      </w:r>
      <w:r w:rsidR="00EC1006" w:rsidRPr="00EE2153">
        <w:t>imenuje se za stečajn</w:t>
      </w:r>
      <w:r w:rsidR="00A63921">
        <w:t>u</w:t>
      </w:r>
      <w:r w:rsidR="00EC1006" w:rsidRPr="00EE2153">
        <w:t xml:space="preserve"> upravitelj</w:t>
      </w:r>
      <w:r w:rsidR="00A63921">
        <w:t>icu</w:t>
      </w:r>
      <w:r w:rsidR="00EC1006" w:rsidRPr="00EE2153">
        <w:t>.</w:t>
      </w:r>
    </w:p>
    <w:p w:rsidRDefault="00EC1006" w:rsidP="00EC1006" w:rsidR="00EC1006" w:rsidRPr="007778D3">
      <w:pPr>
        <w:jc w:val="both"/>
      </w:pPr>
    </w:p>
    <w:p w:rsidRDefault="00EC1006" w:rsidP="00EC1006" w:rsidR="00EC1006" w:rsidRPr="007778D3">
      <w:pPr>
        <w:jc w:val="both"/>
      </w:pPr>
      <w:r w:rsidRPr="007778D3">
        <w:t>III</w:t>
      </w:r>
      <w:r w:rsidR="00CE3469">
        <w:t>.</w:t>
      </w:r>
      <w:r w:rsidRPr="007778D3">
        <w:t xml:space="preserve"> </w:t>
      </w:r>
      <w:r w:rsidRPr="007778D3">
        <w:tab/>
        <w:t xml:space="preserve">Zaključuje se stečajni postupak nad dužnikom </w:t>
      </w:r>
      <w:r w:rsidR="00A63921">
        <w:t>JAMADA d.o.o., Zadar</w:t>
      </w:r>
      <w:r w:rsidRPr="007778D3">
        <w:t>.</w:t>
      </w:r>
    </w:p>
    <w:p w:rsidRDefault="00EC1006" w:rsidP="00EC1006" w:rsidR="00EC1006" w:rsidRPr="007778D3">
      <w:pPr>
        <w:jc w:val="both"/>
      </w:pPr>
    </w:p>
    <w:p w:rsidRDefault="00EC1006" w:rsidP="00EC1006" w:rsidR="00EC1006" w:rsidRPr="007778D3">
      <w:pPr>
        <w:jc w:val="both"/>
      </w:pPr>
      <w:r w:rsidRPr="007778D3">
        <w:t>IV</w:t>
      </w:r>
      <w:r w:rsidR="00CE3469">
        <w:t>.</w:t>
      </w:r>
      <w:r w:rsidRPr="007778D3">
        <w:t xml:space="preserve"> </w:t>
      </w:r>
      <w:r w:rsidRPr="007778D3">
        <w:tab/>
        <w:t>Dio nastalih troškova postupk</w:t>
      </w:r>
      <w:r w:rsidR="0041781A">
        <w:t>a isplatit će se iz fonda 39A-</w:t>
      </w:r>
      <w:r w:rsidRPr="007778D3">
        <w:t>dodatne pristojbe.</w:t>
      </w:r>
    </w:p>
    <w:p w:rsidRDefault="00EC1006" w:rsidP="00EC1006" w:rsidR="00EC1006" w:rsidRPr="007778D3">
      <w:pPr>
        <w:jc w:val="both"/>
      </w:pPr>
    </w:p>
    <w:p w:rsidRDefault="00EC1006" w:rsidP="00CE3469" w:rsidR="00EC1006" w:rsidRPr="007778D3">
      <w:pPr>
        <w:ind w:hanging="705" w:left="705"/>
        <w:jc w:val="both"/>
      </w:pPr>
      <w:r w:rsidRPr="007778D3">
        <w:t>V</w:t>
      </w:r>
      <w:r w:rsidR="00CE3469">
        <w:t>.</w:t>
      </w:r>
      <w:r w:rsidRPr="007778D3">
        <w:t xml:space="preserve"> </w:t>
      </w:r>
      <w:r w:rsidRPr="007778D3">
        <w:tab/>
        <w:t xml:space="preserve">Ovo rješenje </w:t>
      </w:r>
      <w:r w:rsidR="0041781A">
        <w:t>će se javno objaviti i dostaviti</w:t>
      </w:r>
      <w:r w:rsidRPr="007778D3">
        <w:t xml:space="preserve"> sudskom registru radi brisanja stečajnog dužnika iz registra.</w:t>
      </w:r>
    </w:p>
    <w:p w:rsidRDefault="00EC1006" w:rsidP="00EC1006" w:rsidR="00EC1006" w:rsidRPr="007778D3">
      <w:pPr>
        <w:jc w:val="both"/>
      </w:pPr>
    </w:p>
    <w:p w:rsidRDefault="00EC1006" w:rsidP="00EC1006" w:rsidR="00CE3469">
      <w:pPr>
        <w:jc w:val="both"/>
      </w:pPr>
      <w:r w:rsidRPr="007778D3">
        <w:t>VI</w:t>
      </w:r>
      <w:r w:rsidR="00CE3469">
        <w:t>.</w:t>
      </w:r>
      <w:r w:rsidRPr="007778D3">
        <w:t xml:space="preserve">      Otvaranje stečajnog postupka i imenovanje stečajnog upravitelja upisat će se u</w:t>
      </w:r>
      <w:r w:rsidR="00CE3469">
        <w:t xml:space="preserve"> </w:t>
      </w:r>
      <w:r w:rsidRPr="007778D3">
        <w:t>sudski</w:t>
      </w:r>
    </w:p>
    <w:p w:rsidRDefault="00EC1006" w:rsidP="00CE3469" w:rsidR="00EC1006" w:rsidRPr="007778D3">
      <w:pPr>
        <w:ind w:firstLine="3" w:left="705"/>
        <w:jc w:val="both"/>
      </w:pPr>
      <w:r w:rsidRPr="007778D3">
        <w:t>registar ovog suda, zemljišne knjige, upisnik brodova, upisnik brodova u          izgradnji, upisnik zrakoplova i upisnik prava intelektualnog vlasništva.</w:t>
      </w:r>
    </w:p>
    <w:p w:rsidRDefault="00EC1006" w:rsidP="00EC1006" w:rsidR="00EC1006" w:rsidRPr="007778D3">
      <w:pPr>
        <w:ind w:hanging="705" w:left="705"/>
        <w:jc w:val="both"/>
      </w:pPr>
    </w:p>
    <w:p w:rsidRDefault="0009335A" w:rsidP="005440C2" w:rsidR="005440C2" w:rsidRPr="007778D3">
      <w:pPr>
        <w:ind w:hanging="705" w:left="705"/>
        <w:jc w:val="center"/>
      </w:pPr>
      <w:r w:rsidRPr="007778D3">
        <w:t>Obrazloženje</w:t>
      </w:r>
    </w:p>
    <w:p w:rsidRDefault="005440C2" w:rsidP="005440C2" w:rsidR="005440C2" w:rsidRPr="007778D3">
      <w:pPr>
        <w:ind w:hanging="705" w:left="705"/>
        <w:jc w:val="both"/>
      </w:pPr>
    </w:p>
    <w:p w:rsidRDefault="005440C2" w:rsidP="000820F6" w:rsidR="0041781A" w:rsidRPr="007778D3">
      <w:pPr>
        <w:jc w:val="both"/>
      </w:pPr>
      <w:r w:rsidRPr="007778D3">
        <w:tab/>
      </w:r>
      <w:r w:rsidR="0041781A">
        <w:t>Rješenjem ovog suda poslovni broj gornji od 25. srpnja 2013. godine, a p</w:t>
      </w:r>
      <w:r w:rsidR="00106EA8" w:rsidRPr="007778D3">
        <w:t>ovodom za</w:t>
      </w:r>
      <w:r w:rsidR="0041781A">
        <w:t xml:space="preserve">htjeva Ministarstva financija, </w:t>
      </w:r>
      <w:r w:rsidR="00106EA8" w:rsidRPr="007778D3">
        <w:t>Porezne uprave</w:t>
      </w:r>
      <w:r w:rsidR="0041781A">
        <w:t>, Područnog</w:t>
      </w:r>
      <w:r w:rsidR="00106EA8" w:rsidRPr="007778D3">
        <w:t xml:space="preserve"> ured Zadar od dana </w:t>
      </w:r>
      <w:r w:rsidR="007C2FFC">
        <w:t>30. travnja</w:t>
      </w:r>
      <w:r w:rsidR="00594CDA" w:rsidRPr="007778D3">
        <w:t xml:space="preserve"> 201</w:t>
      </w:r>
      <w:r w:rsidR="000B00EE" w:rsidRPr="007778D3">
        <w:t>3</w:t>
      </w:r>
      <w:r w:rsidR="00106EA8" w:rsidRPr="007778D3">
        <w:t>. godine</w:t>
      </w:r>
      <w:r w:rsidR="0041781A">
        <w:t>,</w:t>
      </w:r>
      <w:r w:rsidR="00106EA8" w:rsidRPr="007778D3">
        <w:t xml:space="preserve"> pokrenut je skraćeni stečajni postupak nad dužnikom</w:t>
      </w:r>
      <w:r w:rsidR="002833C6" w:rsidRPr="007778D3">
        <w:t xml:space="preserve"> </w:t>
      </w:r>
      <w:r w:rsidR="00A63921">
        <w:t>JAMADA d.o.o., Zadar.</w:t>
      </w:r>
    </w:p>
    <w:p w:rsidRDefault="00A04CA8" w:rsidP="00CE3469" w:rsidR="0041781A" w:rsidRPr="00EE2153">
      <w:pPr>
        <w:jc w:val="both"/>
      </w:pPr>
      <w:r w:rsidRPr="007778D3">
        <w:t xml:space="preserve">            Zaključkom ovog suda od </w:t>
      </w:r>
      <w:r w:rsidR="007C2FFC">
        <w:t>5. ožujka</w:t>
      </w:r>
      <w:r w:rsidRPr="007778D3">
        <w:t xml:space="preserve"> 201</w:t>
      </w:r>
      <w:r w:rsidR="00CE3469">
        <w:t>4</w:t>
      </w:r>
      <w:r w:rsidRPr="007778D3">
        <w:t xml:space="preserve">. godine </w:t>
      </w:r>
      <w:r w:rsidR="005440C2" w:rsidRPr="007778D3">
        <w:t>pozv</w:t>
      </w:r>
      <w:r w:rsidR="00106EA8" w:rsidRPr="007778D3">
        <w:t>ani</w:t>
      </w:r>
      <w:r w:rsidR="005440C2" w:rsidRPr="007778D3">
        <w:t xml:space="preserve"> </w:t>
      </w:r>
      <w:r w:rsidR="00106EA8" w:rsidRPr="007778D3">
        <w:t xml:space="preserve">su </w:t>
      </w:r>
      <w:r w:rsidR="005440C2" w:rsidRPr="007778D3">
        <w:t>članov</w:t>
      </w:r>
      <w:r w:rsidR="00106EA8" w:rsidRPr="007778D3">
        <w:t>i</w:t>
      </w:r>
      <w:r w:rsidR="005440C2" w:rsidRPr="007778D3">
        <w:t xml:space="preserve"> uprave da dostave javnobilježnički ovjereni prokazni popis imovine u roku od 15 dana</w:t>
      </w:r>
      <w:r w:rsidR="0009335A" w:rsidRPr="007778D3">
        <w:t xml:space="preserve">. </w:t>
      </w:r>
      <w:r w:rsidR="000820F6" w:rsidRPr="007778D3">
        <w:t xml:space="preserve">Iz dostavljenog </w:t>
      </w:r>
      <w:proofErr w:type="spellStart"/>
      <w:r w:rsidR="000820F6" w:rsidRPr="007778D3">
        <w:t>prokaznog</w:t>
      </w:r>
      <w:proofErr w:type="spellEnd"/>
      <w:r w:rsidR="000820F6" w:rsidRPr="007778D3">
        <w:t xml:space="preserve"> popisa imovine </w:t>
      </w:r>
      <w:r w:rsidR="0041781A">
        <w:t xml:space="preserve">utvrđeno je </w:t>
      </w:r>
      <w:r w:rsidR="000820F6" w:rsidRPr="007778D3">
        <w:t>da steča</w:t>
      </w:r>
      <w:r w:rsidR="00CE3469">
        <w:t xml:space="preserve">jni </w:t>
      </w:r>
      <w:r w:rsidR="00CE3469" w:rsidRPr="00A147B9">
        <w:t xml:space="preserve">dužnik </w:t>
      </w:r>
      <w:r w:rsidR="00EE2153" w:rsidRPr="00EE2153">
        <w:t>nema imovine</w:t>
      </w:r>
      <w:r w:rsidR="00EE2153">
        <w:t xml:space="preserve"> kojom bi se mogli podmiriti troškovi postupka.</w:t>
      </w:r>
    </w:p>
    <w:p w:rsidRDefault="005440C2" w:rsidP="0041781A" w:rsidR="0041781A" w:rsidRPr="007778D3">
      <w:pPr>
        <w:ind w:firstLine="708"/>
        <w:jc w:val="both"/>
      </w:pPr>
      <w:r w:rsidRPr="007778D3">
        <w:t>Ist</w:t>
      </w:r>
      <w:r w:rsidR="00106EA8" w:rsidRPr="007778D3">
        <w:t xml:space="preserve">im </w:t>
      </w:r>
      <w:r w:rsidR="0041781A">
        <w:t>zaključkom</w:t>
      </w:r>
      <w:r w:rsidR="00106EA8" w:rsidRPr="007778D3">
        <w:t xml:space="preserve"> </w:t>
      </w:r>
      <w:r w:rsidRPr="007778D3">
        <w:t xml:space="preserve">sud </w:t>
      </w:r>
      <w:r w:rsidR="00106EA8" w:rsidRPr="007778D3">
        <w:t xml:space="preserve">je </w:t>
      </w:r>
      <w:r w:rsidRPr="007778D3">
        <w:t xml:space="preserve">pozvao </w:t>
      </w:r>
      <w:r w:rsidR="0041781A">
        <w:t xml:space="preserve">i </w:t>
      </w:r>
      <w:r w:rsidRPr="007778D3">
        <w:t xml:space="preserve">vjerovnike da u skladu sa člankom </w:t>
      </w:r>
      <w:r w:rsidR="00106EA8" w:rsidRPr="007778D3">
        <w:t>335. h.</w:t>
      </w:r>
      <w:r w:rsidRPr="007778D3">
        <w:t xml:space="preserve"> stavak </w:t>
      </w:r>
      <w:r w:rsidR="00106EA8" w:rsidRPr="007778D3">
        <w:t>1</w:t>
      </w:r>
      <w:r w:rsidRPr="007778D3">
        <w:t xml:space="preserve">. Stečajnog zakona </w:t>
      </w:r>
      <w:r w:rsidR="00CE3469" w:rsidRPr="00447174">
        <w:t>(Narodne novine broj 44/96, 29/99, 129/00, 123/03, 82/06, 116/10, 25/12 i 133/12</w:t>
      </w:r>
      <w:r w:rsidR="00C2575D">
        <w:t>, dalje: SZ</w:t>
      </w:r>
      <w:r w:rsidR="00CE3469" w:rsidRPr="00447174">
        <w:t>)</w:t>
      </w:r>
      <w:r w:rsidR="00CE3469">
        <w:t xml:space="preserve"> </w:t>
      </w:r>
      <w:r w:rsidRPr="007778D3">
        <w:t xml:space="preserve">najkasnije u roku od četrdeset pet (45) dana od objave poziva u Narodnim </w:t>
      </w:r>
      <w:r w:rsidRPr="007778D3">
        <w:lastRenderedPageBreak/>
        <w:t>novinama predlože otvaranje stečajnog postupka i predujme sredstva potrebna za pokriće troškova provedbe stečajnog postupka. Poziv vjerovnicima je objavljen u Narodnim novinama</w:t>
      </w:r>
      <w:r w:rsidR="008C2D27" w:rsidRPr="007778D3">
        <w:t xml:space="preserve"> br. </w:t>
      </w:r>
      <w:r w:rsidR="00A63921">
        <w:t>34</w:t>
      </w:r>
      <w:r w:rsidR="00311905" w:rsidRPr="007778D3">
        <w:t>.</w:t>
      </w:r>
      <w:r w:rsidR="008C2D27" w:rsidRPr="007778D3">
        <w:t xml:space="preserve"> </w:t>
      </w:r>
      <w:r w:rsidR="004C2509" w:rsidRPr="007778D3">
        <w:t xml:space="preserve">od </w:t>
      </w:r>
      <w:r w:rsidR="00A63921">
        <w:t>18</w:t>
      </w:r>
      <w:r w:rsidR="007C2FFC">
        <w:t xml:space="preserve">. </w:t>
      </w:r>
      <w:r w:rsidR="00A63921">
        <w:t>ožujka</w:t>
      </w:r>
      <w:r w:rsidR="007C2FFC">
        <w:t xml:space="preserve"> 201</w:t>
      </w:r>
      <w:r w:rsidR="00A63921">
        <w:t>4</w:t>
      </w:r>
      <w:r w:rsidR="008C2D27" w:rsidRPr="007778D3">
        <w:t>.</w:t>
      </w:r>
      <w:r w:rsidR="00106EA8" w:rsidRPr="007778D3">
        <w:t xml:space="preserve"> </w:t>
      </w:r>
      <w:r w:rsidR="004C2509" w:rsidRPr="007778D3">
        <w:t>g</w:t>
      </w:r>
      <w:r w:rsidR="00106EA8" w:rsidRPr="007778D3">
        <w:t>odine.</w:t>
      </w:r>
      <w:r w:rsidRPr="007778D3">
        <w:t xml:space="preserve"> </w:t>
      </w:r>
    </w:p>
    <w:p w:rsidRDefault="00106EA8" w:rsidP="0041781A" w:rsidR="00A63921">
      <w:pPr>
        <w:ind w:firstLine="708"/>
        <w:jc w:val="both"/>
      </w:pPr>
      <w:r w:rsidRPr="007778D3">
        <w:t xml:space="preserve">U određenom roku vjerovnik </w:t>
      </w:r>
      <w:r w:rsidR="00A63921">
        <w:t xml:space="preserve">Tvornica kruha Zadar d.d. Zadar </w:t>
      </w:r>
      <w:r w:rsidR="00C50109">
        <w:t>podnio</w:t>
      </w:r>
      <w:r w:rsidRPr="007778D3">
        <w:t xml:space="preserve"> </w:t>
      </w:r>
      <w:r w:rsidR="00A63921">
        <w:t xml:space="preserve">je </w:t>
      </w:r>
      <w:r w:rsidRPr="007778D3">
        <w:t>prijedlog za otv</w:t>
      </w:r>
      <w:r w:rsidR="0041781A">
        <w:t xml:space="preserve">aranje stečajnog postupka zbog čega je </w:t>
      </w:r>
      <w:proofErr w:type="spellStart"/>
      <w:r w:rsidR="0041781A">
        <w:t>ovosudnim</w:t>
      </w:r>
      <w:proofErr w:type="spellEnd"/>
      <w:r w:rsidR="0041781A">
        <w:t xml:space="preserve"> zaključkom od 30. lipnja 2015. godine isti pozvan položiti </w:t>
      </w:r>
      <w:r w:rsidR="009A6B65">
        <w:t xml:space="preserve">predujam za pokriće troškova prethodnog postupka. </w:t>
      </w:r>
    </w:p>
    <w:p w:rsidRDefault="0041781A" w:rsidP="00C2575D" w:rsidR="00C07A83">
      <w:pPr>
        <w:ind w:firstLine="708"/>
        <w:jc w:val="both"/>
      </w:pPr>
      <w:r>
        <w:t>Iako uredno pozvan, navedeni vjerovnik nije postupio sukladno prednjem zaključku suda u određenom mu roku od 15 dana koji je istekao s</w:t>
      </w:r>
      <w:r w:rsidR="00C50109">
        <w:t xml:space="preserve"> danom 17. srpnja 2015. godine, a</w:t>
      </w:r>
      <w:r w:rsidR="00C2575D">
        <w:t xml:space="preserve"> zbog čega je temeljem odredbe </w:t>
      </w:r>
      <w:r w:rsidR="005541E9" w:rsidRPr="007778D3">
        <w:t xml:space="preserve">članka </w:t>
      </w:r>
      <w:r w:rsidR="00C50109">
        <w:t xml:space="preserve">335. h. st. 2. </w:t>
      </w:r>
      <w:r w:rsidR="00C2575D">
        <w:t>SZ-a</w:t>
      </w:r>
      <w:r w:rsidR="005541E9" w:rsidRPr="007778D3">
        <w:t xml:space="preserve">, </w:t>
      </w:r>
      <w:r w:rsidR="00C2575D">
        <w:t xml:space="preserve">valjalo </w:t>
      </w:r>
      <w:r w:rsidR="00C07A83">
        <w:t>donijeti rješenje o otvaranju i zaključenju stečajnog postupka</w:t>
      </w:r>
      <w:r w:rsidR="005541E9" w:rsidRPr="007778D3">
        <w:t xml:space="preserve"> po službenoj dužnosti</w:t>
      </w:r>
      <w:r w:rsidR="00C07A83">
        <w:t>.</w:t>
      </w:r>
    </w:p>
    <w:p w:rsidRDefault="005440C2" w:rsidP="005440C2" w:rsidR="00EC1006" w:rsidRPr="007778D3">
      <w:pPr>
        <w:jc w:val="both"/>
      </w:pPr>
      <w:r w:rsidRPr="007778D3">
        <w:tab/>
      </w:r>
      <w:r w:rsidR="00C2575D">
        <w:t>Budući prema</w:t>
      </w:r>
      <w:r w:rsidRPr="007778D3">
        <w:t xml:space="preserve"> članku 54. </w:t>
      </w:r>
      <w:r w:rsidR="00C2575D">
        <w:t>stavku</w:t>
      </w:r>
      <w:r w:rsidRPr="007778D3">
        <w:t xml:space="preserve"> 2. </w:t>
      </w:r>
      <w:r w:rsidR="00C2575D">
        <w:t>SZ-a</w:t>
      </w:r>
      <w:r w:rsidRPr="007778D3">
        <w:t xml:space="preserve"> rješenje o otvaranju stečajnog postupka</w:t>
      </w:r>
      <w:r w:rsidR="00C50109">
        <w:t xml:space="preserve"> sadrži prezime, </w:t>
      </w:r>
      <w:r w:rsidRPr="007778D3">
        <w:t xml:space="preserve">ime i adresu stečajnog upravitelja, </w:t>
      </w:r>
      <w:r w:rsidR="00927C43" w:rsidRPr="007778D3">
        <w:t xml:space="preserve">to je </w:t>
      </w:r>
      <w:r w:rsidRPr="007778D3">
        <w:t>r</w:t>
      </w:r>
      <w:r w:rsidR="00691DA0">
        <w:t>i</w:t>
      </w:r>
      <w:r w:rsidRPr="007778D3">
        <w:t>ješeno kao u točki II izreke.</w:t>
      </w:r>
      <w:r w:rsidR="00927C43" w:rsidRPr="007778D3">
        <w:t xml:space="preserve"> Osim toga, r</w:t>
      </w:r>
      <w:r w:rsidRPr="007778D3">
        <w:t>azlog i</w:t>
      </w:r>
      <w:r w:rsidR="00C50109">
        <w:t>menovanja stečajnog upravitelja</w:t>
      </w:r>
      <w:r w:rsidRPr="007778D3">
        <w:t xml:space="preserve"> </w:t>
      </w:r>
      <w:r w:rsidR="007C2FFC">
        <w:t>uvjetovan je</w:t>
      </w:r>
      <w:r w:rsidRPr="007778D3">
        <w:t xml:space="preserve"> ne samo navedenom odredbom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EC1006" w:rsidP="00D55804" w:rsidR="005440C2">
      <w:pPr>
        <w:ind w:firstLine="708"/>
        <w:jc w:val="both"/>
      </w:pPr>
      <w:r w:rsidRPr="007778D3">
        <w:t>Nalog iz točke VI</w:t>
      </w:r>
      <w:r w:rsidR="00CE3469">
        <w:t>.</w:t>
      </w:r>
      <w:r w:rsidRPr="007778D3">
        <w:t xml:space="preserve"> ovog rješenja temelji se na odredbi članka</w:t>
      </w:r>
      <w:r w:rsidR="00C50109">
        <w:t xml:space="preserve"> 54. stavak 6. Stečajnog zakona zbog čega je riješeno kao u izreci.</w:t>
      </w:r>
    </w:p>
    <w:p w:rsidRDefault="00C50109" w:rsidP="005440C2" w:rsidR="00C50109" w:rsidRPr="007778D3">
      <w:pPr>
        <w:ind w:hanging="705" w:left="705"/>
        <w:jc w:val="both"/>
      </w:pPr>
    </w:p>
    <w:p w:rsidRDefault="005440C2" w:rsidP="005440C2" w:rsidR="005440C2" w:rsidRPr="007778D3">
      <w:pPr>
        <w:ind w:hanging="705" w:left="705"/>
        <w:jc w:val="center"/>
      </w:pPr>
      <w:r w:rsidRPr="007778D3">
        <w:t xml:space="preserve">U Zadru </w:t>
      </w:r>
      <w:r w:rsidR="007C2FFC">
        <w:t>2</w:t>
      </w:r>
      <w:r w:rsidR="00C07A83">
        <w:t>4</w:t>
      </w:r>
      <w:r w:rsidR="007C2FFC">
        <w:t xml:space="preserve">. </w:t>
      </w:r>
      <w:r w:rsidR="00C07A83">
        <w:t>srpnja</w:t>
      </w:r>
      <w:r w:rsidR="007C2FFC">
        <w:t xml:space="preserve"> </w:t>
      </w:r>
      <w:r w:rsidR="00CE3469">
        <w:t>2015</w:t>
      </w:r>
      <w:r w:rsidRPr="007778D3">
        <w:t>.</w:t>
      </w:r>
      <w:r w:rsidR="00CE3469">
        <w:t xml:space="preserve"> </w:t>
      </w:r>
    </w:p>
    <w:p w:rsidRDefault="005440C2" w:rsidP="005440C2" w:rsidR="005440C2" w:rsidRPr="007778D3">
      <w:pPr>
        <w:ind w:hanging="705" w:left="705"/>
        <w:jc w:val="both"/>
      </w:pPr>
    </w:p>
    <w:p w:rsidRDefault="000565F8" w:rsidP="007C2FFC" w:rsidR="00D5402E">
      <w:pPr>
        <w:jc w:val="right"/>
      </w:pPr>
      <w:r>
        <w:tab/>
      </w:r>
      <w:r>
        <w:tab/>
      </w:r>
      <w:r>
        <w:tab/>
      </w:r>
      <w:r>
        <w:tab/>
      </w:r>
      <w:r>
        <w:tab/>
      </w:r>
    </w:p>
    <w:p w:rsidRDefault="002F4BE9" w:rsidP="007C2FFC" w:rsidR="005440C2" w:rsidRPr="007778D3">
      <w:pPr>
        <w:jc w:val="right"/>
      </w:pPr>
      <w:r w:rsidRPr="007778D3">
        <w:t>Stečajn</w:t>
      </w:r>
      <w:r w:rsidR="00C07A83">
        <w:t>a</w:t>
      </w:r>
      <w:r w:rsidRPr="007778D3">
        <w:t xml:space="preserve"> su</w:t>
      </w:r>
      <w:r w:rsidR="00C07A83">
        <w:t>tkinja</w:t>
      </w:r>
      <w:r w:rsidRPr="007778D3">
        <w:t>:</w:t>
      </w:r>
    </w:p>
    <w:p w:rsidRDefault="00C07A83" w:rsidP="007C2FFC" w:rsidR="0049439E" w:rsidRPr="007778D3">
      <w:pPr>
        <w:jc w:val="right"/>
      </w:pPr>
      <w:r>
        <w:tab/>
      </w:r>
      <w:r>
        <w:tab/>
      </w:r>
      <w:r>
        <w:tab/>
      </w:r>
      <w:r>
        <w:tab/>
      </w:r>
      <w:r>
        <w:tab/>
      </w:r>
      <w:r>
        <w:tab/>
      </w:r>
      <w:r>
        <w:tab/>
        <w:t>Tina Grgas</w:t>
      </w:r>
    </w:p>
    <w:p w:rsidRDefault="003F7C84" w:rsidP="00CE3469" w:rsidR="003F7C84" w:rsidRPr="007778D3"/>
    <w:p w:rsidRDefault="005440C2" w:rsidP="00D5402E" w:rsidR="00D5402E" w:rsidRPr="007778D3">
      <w:pPr>
        <w:ind w:left="705"/>
        <w:jc w:val="both"/>
      </w:pPr>
      <w:r w:rsidRPr="007778D3">
        <w:t>UPUTA O PRAVNOM LIJEKU:</w:t>
      </w:r>
    </w:p>
    <w:p w:rsidRDefault="005440C2" w:rsidP="00C50109" w:rsidR="005440C2">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C50109">
        <w:t>a</w:t>
      </w:r>
      <w:r w:rsidRPr="007778D3">
        <w:t xml:space="preserve">na od </w:t>
      </w:r>
      <w:r w:rsidR="00C50109">
        <w:t xml:space="preserve">primitka rješenja. </w:t>
      </w:r>
      <w:r w:rsidRPr="007778D3">
        <w:t xml:space="preserve">Protiv rješenja o zaključenju stečajnog postupka dopuštena je žalba u roku od 8 dana. </w:t>
      </w:r>
    </w:p>
    <w:p w:rsidRDefault="00CE3469" w:rsidP="005440C2" w:rsidR="00CE3469" w:rsidRPr="007778D3">
      <w:pPr>
        <w:ind w:firstLine="705"/>
        <w:jc w:val="both"/>
      </w:pPr>
    </w:p>
    <w:p w:rsidRDefault="002D06E5" w:rsidP="002D06E5" w:rsidR="002D06E5" w:rsidRPr="007778D3">
      <w:pPr>
        <w:ind w:hanging="705" w:left="705"/>
        <w:jc w:val="both"/>
      </w:pPr>
      <w:r w:rsidRPr="007778D3">
        <w:t>Dostaviti:</w:t>
      </w:r>
    </w:p>
    <w:p w:rsidRDefault="002D06E5" w:rsidP="002D06E5" w:rsidR="002D06E5" w:rsidRPr="007778D3">
      <w:pPr>
        <w:numPr>
          <w:ilvl w:val="0"/>
          <w:numId w:val="1"/>
        </w:numPr>
      </w:pPr>
      <w:r w:rsidRPr="007778D3">
        <w:t>Stečajnom upravitelju uz potvrdu o imenovanju</w:t>
      </w:r>
    </w:p>
    <w:p w:rsidRDefault="002D06E5" w:rsidP="002D06E5" w:rsidR="002D06E5" w:rsidRPr="007778D3">
      <w:pPr>
        <w:numPr>
          <w:ilvl w:val="0"/>
          <w:numId w:val="1"/>
        </w:numPr>
      </w:pPr>
      <w:r w:rsidRPr="007778D3">
        <w:t xml:space="preserve">Stečajnom dužniku </w:t>
      </w:r>
    </w:p>
    <w:p w:rsidRDefault="00C50109" w:rsidP="002D06E5" w:rsidR="002D06E5" w:rsidRPr="007778D3">
      <w:pPr>
        <w:numPr>
          <w:ilvl w:val="0"/>
          <w:numId w:val="1"/>
        </w:numPr>
      </w:pPr>
      <w:r>
        <w:t>FINA</w:t>
      </w:r>
    </w:p>
    <w:p w:rsidRDefault="00D55804" w:rsidP="002D06E5" w:rsidR="002D06E5" w:rsidRPr="007778D3">
      <w:pPr>
        <w:numPr>
          <w:ilvl w:val="0"/>
          <w:numId w:val="1"/>
        </w:numPr>
      </w:pPr>
      <w:r>
        <w:t>ŽDO --</w:t>
      </w:r>
      <w:r w:rsidR="002D06E5" w:rsidRPr="007778D3">
        <w:t>Zadar</w:t>
      </w:r>
    </w:p>
    <w:p w:rsidRDefault="002D06E5" w:rsidP="002D06E5" w:rsidR="002D06E5" w:rsidRPr="007778D3">
      <w:pPr>
        <w:numPr>
          <w:ilvl w:val="0"/>
          <w:numId w:val="1"/>
        </w:numPr>
      </w:pPr>
      <w:r w:rsidRPr="007778D3">
        <w:t>Poreznoj upravi Zadar</w:t>
      </w:r>
    </w:p>
    <w:p w:rsidRDefault="00D55804" w:rsidP="002D06E5" w:rsidR="002D06E5" w:rsidRPr="007778D3">
      <w:pPr>
        <w:numPr>
          <w:ilvl w:val="0"/>
          <w:numId w:val="1"/>
        </w:numPr>
      </w:pPr>
      <w:r>
        <w:t>Općinski sud Zadar</w:t>
      </w:r>
    </w:p>
    <w:p w:rsidRDefault="002D06E5" w:rsidP="002D06E5" w:rsidR="002D06E5" w:rsidRPr="007778D3">
      <w:pPr>
        <w:numPr>
          <w:ilvl w:val="0"/>
          <w:numId w:val="1"/>
        </w:numPr>
      </w:pPr>
      <w:r w:rsidRPr="007778D3">
        <w:t xml:space="preserve">Općinski sud Zadar, Zemljišno knjižni odjel </w:t>
      </w:r>
    </w:p>
    <w:p w:rsidRDefault="00C50109" w:rsidP="002D06E5" w:rsidR="002D06E5" w:rsidRPr="007778D3">
      <w:pPr>
        <w:numPr>
          <w:ilvl w:val="0"/>
          <w:numId w:val="1"/>
        </w:numPr>
      </w:pPr>
      <w:r>
        <w:t>Lučkoj kapetaniji-</w:t>
      </w:r>
      <w:r w:rsidR="00D55804">
        <w:t>registru brodova</w:t>
      </w:r>
    </w:p>
    <w:p w:rsidRDefault="00CE3469" w:rsidP="00CE3469" w:rsidR="00CE3469" w:rsidRPr="006A5EFE">
      <w:pPr>
        <w:numPr>
          <w:ilvl w:val="0"/>
          <w:numId w:val="1"/>
        </w:numPr>
      </w:pPr>
      <w:r>
        <w:t>Registru suda  (elektronski</w:t>
      </w:r>
      <w:r w:rsidR="00C07A83">
        <w:t>)</w:t>
      </w:r>
      <w:r>
        <w:t xml:space="preserve"> i </w:t>
      </w:r>
      <w:r w:rsidR="00C50109">
        <w:t xml:space="preserve"> po pravomoćnosti</w:t>
      </w:r>
    </w:p>
    <w:p w:rsidRDefault="007233A5" w:rsidP="002D06E5" w:rsidR="002D06E5" w:rsidRPr="007778D3">
      <w:pPr>
        <w:numPr>
          <w:ilvl w:val="0"/>
          <w:numId w:val="1"/>
        </w:numPr>
      </w:pPr>
      <w:r>
        <w:t>E-o</w:t>
      </w:r>
      <w:r w:rsidR="002D06E5" w:rsidRPr="007778D3">
        <w:t xml:space="preserve">glasna ploča </w:t>
      </w:r>
    </w:p>
    <w:p w:rsidRDefault="002D06E5" w:rsidP="002D06E5" w:rsidR="002D06E5" w:rsidRPr="007778D3">
      <w:pPr>
        <w:numPr>
          <w:ilvl w:val="0"/>
          <w:numId w:val="1"/>
        </w:numPr>
      </w:pPr>
      <w:r w:rsidRPr="007778D3">
        <w:t>Pisarnica suda-ovdje</w:t>
      </w:r>
    </w:p>
    <w:p w:rsidRDefault="002D06E5" w:rsidP="002D06E5" w:rsidR="002D06E5" w:rsidRPr="007778D3">
      <w:pPr>
        <w:numPr>
          <w:ilvl w:val="0"/>
          <w:numId w:val="1"/>
        </w:numPr>
      </w:pPr>
      <w:r w:rsidRPr="007778D3">
        <w:t>Javna objava</w:t>
      </w:r>
    </w:p>
    <w:p w:rsidRDefault="002D06E5" w:rsidP="002D06E5" w:rsidR="002D06E5" w:rsidRPr="007778D3">
      <w:pPr>
        <w:numPr>
          <w:ilvl w:val="0"/>
          <w:numId w:val="1"/>
        </w:numPr>
      </w:pPr>
      <w:r w:rsidRPr="007778D3">
        <w:t>Hrvatska agencija za civilno zrakoplovstvo 10 000 Zagreb Ulica grada Vukovara 284</w:t>
      </w:r>
    </w:p>
    <w:p w:rsidRDefault="002D06E5" w:rsidP="002D06E5" w:rsidR="002D06E5" w:rsidRPr="007778D3">
      <w:pPr>
        <w:numPr>
          <w:ilvl w:val="0"/>
          <w:numId w:val="1"/>
        </w:numPr>
      </w:pPr>
      <w:r w:rsidRPr="007778D3">
        <w:t>Državni zavoda za intelektualno vlasništvo, Ulica grada Vukovara 78, 10 000 Zagreb</w:t>
      </w:r>
    </w:p>
    <w:p w:rsidRDefault="002D06E5" w:rsidP="002D06E5" w:rsidR="002D06E5">
      <w:pPr>
        <w:numPr>
          <w:ilvl w:val="0"/>
          <w:numId w:val="1"/>
        </w:numPr>
      </w:pPr>
      <w:r w:rsidRPr="007778D3">
        <w:t>Ministarstvo pravosuđa RH</w:t>
      </w:r>
    </w:p>
    <w:p w:rsidRDefault="00D55804" w:rsidP="002D06E5" w:rsidR="00D55804" w:rsidRPr="007778D3">
      <w:pPr>
        <w:numPr>
          <w:ilvl w:val="0"/>
          <w:numId w:val="1"/>
        </w:numPr>
      </w:pPr>
      <w:r>
        <w:t>Vjerovniku Tvornica kruha d.d. Zadar po punomoćnicima</w:t>
      </w:r>
    </w:p>
    <w:p w:rsidRDefault="00C50109" w:rsidP="00CE3469" w:rsidR="002D06E5" w:rsidRPr="007778D3">
      <w:pPr>
        <w:numPr>
          <w:ilvl w:val="0"/>
          <w:numId w:val="1"/>
        </w:numPr>
        <w:jc w:val="both"/>
      </w:pPr>
      <w:r>
        <w:t>U</w:t>
      </w:r>
      <w:r w:rsidR="002D06E5" w:rsidRPr="007778D3">
        <w:t xml:space="preserve"> spis</w:t>
      </w:r>
    </w:p>
    <w:p w:rsidRDefault="002D06E5" w:rsidP="005440C2" w:rsidR="002D06E5" w:rsidRPr="007778D3">
      <w:pPr>
        <w:ind w:firstLine="705"/>
        <w:jc w:val="both"/>
      </w:pPr>
    </w:p>
    <w:sectPr w:rsidSect="00522F9B" w:rsidR="002D06E5" w:rsidRPr="007778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4A6" w:rsidR="00D624A6">
      <w:r>
        <w:separator/>
      </w:r>
    </w:p>
  </w:endnote>
  <w:endnote w:id="0" w:type="continuationSeparator">
    <w:p w:rsidRDefault="00D624A6" w:rsidR="00D624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4A6" w:rsidR="00D624A6">
      <w:r>
        <w:separator/>
      </w:r>
    </w:p>
  </w:footnote>
  <w:footnote w:id="0" w:type="continuationSeparator">
    <w:p w:rsidRDefault="00D624A6" w:rsidR="00D624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0638" w:rsidR="000F06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95E">
      <w:rPr>
        <w:rStyle w:val="Brojstranice"/>
        <w:noProof/>
      </w:rPr>
      <w:t>2</w:t>
    </w:r>
    <w:r>
      <w:rPr>
        <w:rStyle w:val="Brojstranice"/>
      </w:rPr>
      <w:fldChar w:fldCharType="end"/>
    </w:r>
  </w:p>
  <w:p w:rsidRDefault="000F0638" w:rsidR="000F0638" w:rsidRPr="00C50109">
    <w:pPr>
      <w:pStyle w:val="Zaglavlje"/>
    </w:pPr>
    <w:r>
      <w:rPr>
        <w:rFonts w:cs="Arial" w:hAnsi="Arial" w:ascii="Arial"/>
      </w:rPr>
      <w:t xml:space="preserve">                                                                                   </w:t>
    </w:r>
    <w:r w:rsidR="001C74EE">
      <w:rPr>
        <w:rFonts w:cs="Arial" w:hAnsi="Arial" w:ascii="Arial"/>
      </w:rPr>
      <w:t xml:space="preserve">          </w:t>
    </w:r>
    <w:r w:rsidR="00C50109">
      <w:rPr>
        <w:rFonts w:cs="Arial" w:hAnsi="Arial" w:ascii="Arial"/>
      </w:rPr>
      <w:t xml:space="preserve"> </w:t>
    </w:r>
    <w:r w:rsidR="00C50109" w:rsidRPr="00C50109">
      <w:t xml:space="preserve">Poslovni broj </w:t>
    </w:r>
    <w:r w:rsidR="00A63921" w:rsidRPr="00C50109">
      <w:t>3</w:t>
    </w:r>
    <w:r w:rsidR="007778D3" w:rsidRPr="00C50109">
      <w:t xml:space="preserve"> </w:t>
    </w:r>
    <w:r w:rsidR="001C74EE" w:rsidRPr="00C50109">
      <w:t>St-</w:t>
    </w:r>
    <w:r w:rsidR="007C2FFC" w:rsidRPr="00C50109">
      <w:t>4</w:t>
    </w:r>
    <w:r w:rsidR="00A63921" w:rsidRPr="00C50109">
      <w:t>59</w:t>
    </w:r>
    <w:r w:rsidR="007C2FFC" w:rsidRPr="00C50109">
      <w:t>/13-</w:t>
    </w:r>
    <w:r w:rsidR="00A63921" w:rsidRPr="00C50109">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5B0F1E"/>
    <w:multiLevelType w:val="hybridMultilevel"/>
    <w:tmpl w:val="68088D56"/>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C0A84"/>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7D8704B3"/>
    <w:multiLevelType w:val="hybridMultilevel"/>
    <w:tmpl w:val="0DB08BF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65F8"/>
    <w:rsid w:val="000820F6"/>
    <w:rsid w:val="0009335A"/>
    <w:rsid w:val="000B00EE"/>
    <w:rsid w:val="000E4993"/>
    <w:rsid w:val="000F0638"/>
    <w:rsid w:val="00106EA8"/>
    <w:rsid w:val="00111B17"/>
    <w:rsid w:val="0014396B"/>
    <w:rsid w:val="00152E89"/>
    <w:rsid w:val="00160672"/>
    <w:rsid w:val="00185C69"/>
    <w:rsid w:val="001C2BC7"/>
    <w:rsid w:val="001C74EE"/>
    <w:rsid w:val="001F1AD6"/>
    <w:rsid w:val="00206D93"/>
    <w:rsid w:val="00212EAD"/>
    <w:rsid w:val="002833C6"/>
    <w:rsid w:val="002A795E"/>
    <w:rsid w:val="002D06E5"/>
    <w:rsid w:val="002F4BE9"/>
    <w:rsid w:val="00311905"/>
    <w:rsid w:val="00323307"/>
    <w:rsid w:val="00373A48"/>
    <w:rsid w:val="003F7C84"/>
    <w:rsid w:val="0041781A"/>
    <w:rsid w:val="00484B04"/>
    <w:rsid w:val="0049439E"/>
    <w:rsid w:val="004C2509"/>
    <w:rsid w:val="00522F9B"/>
    <w:rsid w:val="00533980"/>
    <w:rsid w:val="005440C2"/>
    <w:rsid w:val="005541E9"/>
    <w:rsid w:val="00594CDA"/>
    <w:rsid w:val="00691DA0"/>
    <w:rsid w:val="006A482C"/>
    <w:rsid w:val="006B5DE1"/>
    <w:rsid w:val="006D028F"/>
    <w:rsid w:val="007233A5"/>
    <w:rsid w:val="007525CC"/>
    <w:rsid w:val="007778D3"/>
    <w:rsid w:val="00795CBA"/>
    <w:rsid w:val="007C2FFC"/>
    <w:rsid w:val="00861E17"/>
    <w:rsid w:val="008C2D27"/>
    <w:rsid w:val="008C67CA"/>
    <w:rsid w:val="008E3840"/>
    <w:rsid w:val="00913D34"/>
    <w:rsid w:val="00927C43"/>
    <w:rsid w:val="00944E41"/>
    <w:rsid w:val="00947DF7"/>
    <w:rsid w:val="0095115A"/>
    <w:rsid w:val="00951389"/>
    <w:rsid w:val="00967606"/>
    <w:rsid w:val="00974B89"/>
    <w:rsid w:val="009A6B65"/>
    <w:rsid w:val="009E0707"/>
    <w:rsid w:val="00A04CA8"/>
    <w:rsid w:val="00A147B9"/>
    <w:rsid w:val="00A15332"/>
    <w:rsid w:val="00A241EB"/>
    <w:rsid w:val="00A63921"/>
    <w:rsid w:val="00AA2DA4"/>
    <w:rsid w:val="00B143E3"/>
    <w:rsid w:val="00B326FD"/>
    <w:rsid w:val="00B417EB"/>
    <w:rsid w:val="00B41BDD"/>
    <w:rsid w:val="00B56C54"/>
    <w:rsid w:val="00B635DB"/>
    <w:rsid w:val="00B64E35"/>
    <w:rsid w:val="00B752F0"/>
    <w:rsid w:val="00BB11A5"/>
    <w:rsid w:val="00BE4974"/>
    <w:rsid w:val="00BF67B7"/>
    <w:rsid w:val="00C07A83"/>
    <w:rsid w:val="00C2575D"/>
    <w:rsid w:val="00C50109"/>
    <w:rsid w:val="00C574F7"/>
    <w:rsid w:val="00C669ED"/>
    <w:rsid w:val="00C76472"/>
    <w:rsid w:val="00CB4D3D"/>
    <w:rsid w:val="00CE3469"/>
    <w:rsid w:val="00D05005"/>
    <w:rsid w:val="00D2606B"/>
    <w:rsid w:val="00D4135E"/>
    <w:rsid w:val="00D5402E"/>
    <w:rsid w:val="00D55804"/>
    <w:rsid w:val="00D61480"/>
    <w:rsid w:val="00D624A6"/>
    <w:rsid w:val="00DA3EEA"/>
    <w:rsid w:val="00DC1ECB"/>
    <w:rsid w:val="00DC22AF"/>
    <w:rsid w:val="00E221E2"/>
    <w:rsid w:val="00E36D70"/>
    <w:rsid w:val="00E8758E"/>
    <w:rsid w:val="00E90835"/>
    <w:rsid w:val="00EC1006"/>
    <w:rsid w:val="00EE2153"/>
    <w:rsid w:val="00F63692"/>
    <w:rsid w:val="00F7277C"/>
    <w:rsid w:val="00F73AE3"/>
    <w:rsid w:val="00F743EC"/>
    <w:rsid w:val="00F84ADB"/>
    <w:rsid w:val="00FA36DE"/>
    <w:rsid w:val="00FD6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22F9B"/>
    <w:pPr>
      <w:tabs>
        <w:tab w:pos="4536" w:val="center"/>
        <w:tab w:pos="9072" w:val="right"/>
      </w:tabs>
    </w:pPr>
  </w:style>
  <w:style w:styleId="Brojstranice" w:type="character">
    <w:name w:val="page number"/>
    <w:basedOn w:val="Zadanifontodlomka"/>
    <w:rsid w:val="00522F9B"/>
  </w:style>
  <w:style w:styleId="Podnoje" w:type="paragraph">
    <w:name w:val="footer"/>
    <w:basedOn w:val="Normal"/>
    <w:rsid w:val="00522F9B"/>
    <w:pPr>
      <w:tabs>
        <w:tab w:pos="4536" w:val="center"/>
        <w:tab w:pos="9072" w:val="right"/>
      </w:tabs>
    </w:pPr>
  </w:style>
  <w:style w:styleId="Tekstbalonia" w:type="paragraph">
    <w:name w:val="Balloon Text"/>
    <w:basedOn w:val="Normal"/>
    <w:semiHidden/>
    <w:rsid w:val="00522F9B"/>
    <w:rPr>
      <w:rFonts w:cs="Tahoma" w:hAnsi="Tahoma" w:ascii="Tahoma"/>
      <w:sz w:val="16"/>
      <w:szCs w:val="16"/>
    </w:rPr>
  </w:style>
  <w:style w:styleId="Tekstrezerviranogmjesta" w:type="character">
    <w:name w:val="Placeholder Text"/>
    <w:basedOn w:val="Zadanifontodlomka"/>
    <w:uiPriority w:val="99"/>
    <w:semiHidden/>
    <w:rsid w:val="002A795E"/>
    <w:rPr>
      <w:color w:val="808080"/>
      <w:bdr w:space="0" w:sz="0" w:color="auto" w:val="none"/>
      <w:shd w:fill="CCFFFF" w:color="auto" w:val="clear"/>
    </w:rPr>
  </w:style>
  <w:style w:customStyle="true" w:styleId="eSPISCCParagraphDefaultFont" w:type="character">
    <w:name w:val="eSPIS_CC_Paragraph Default Font"/>
    <w:basedOn w:val="Zadanifontodlomka"/>
    <w:rsid w:val="002A79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95E"/>
    <w:rPr>
      <w:bdr w:space="0" w:sz="0" w:color="auto" w:val="none"/>
      <w:shd w:fill="FFFFCC" w:color="auto" w:val="clear"/>
      <w:lang w:val="hr-HR"/>
    </w:rPr>
  </w:style>
  <w:style w:customStyle="true" w:styleId="PozadinaSvijetloCrvena" w:type="character">
    <w:name w:val="Pozadina_SvijetloCrvena"/>
    <w:basedOn w:val="eSPISCCParagraphDefaultFont"/>
    <w:rsid w:val="002A79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9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40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22F9B"/>
    <w:pPr>
      <w:tabs>
        <w:tab w:pos="4536" w:val="center"/>
        <w:tab w:pos="9072" w:val="right"/>
      </w:tabs>
    </w:pPr>
  </w:style>
  <w:style w:styleId="Brojstranice" w:type="character">
    <w:name w:val="page number"/>
    <w:basedOn w:val="Zadanifontodlomka"/>
    <w:rsid w:val="00522F9B"/>
  </w:style>
  <w:style w:styleId="Podnoje" w:type="paragraph">
    <w:name w:val="footer"/>
    <w:basedOn w:val="Normal"/>
    <w:rsid w:val="00522F9B"/>
    <w:pPr>
      <w:tabs>
        <w:tab w:pos="4536" w:val="center"/>
        <w:tab w:pos="9072" w:val="right"/>
      </w:tabs>
    </w:pPr>
  </w:style>
  <w:style w:styleId="Tekstbalonia" w:type="paragraph">
    <w:name w:val="Balloon Text"/>
    <w:basedOn w:val="Normal"/>
    <w:semiHidden/>
    <w:rsid w:val="00522F9B"/>
    <w:rPr>
      <w:rFonts w:ascii="Tahoma" w:cs="Tahoma" w:hAnsi="Tahoma"/>
      <w:sz w:val="16"/>
      <w:szCs w:val="16"/>
    </w:rPr>
  </w:style>
  <w:style w:styleId="Tekstrezerviranogmjesta" w:type="character">
    <w:name w:val="Placeholder Text"/>
    <w:basedOn w:val="Zadanifontodlomka"/>
    <w:uiPriority w:val="99"/>
    <w:semiHidden/>
    <w:rsid w:val="002A795E"/>
    <w:rPr>
      <w:color w:val="808080"/>
      <w:bdr w:color="auto" w:space="0" w:sz="0" w:val="none"/>
      <w:shd w:color="auto" w:fill="CCFFFF" w:val="clear"/>
    </w:rPr>
  </w:style>
  <w:style w:customStyle="1" w:styleId="eSPISCCParagraphDefaultFont" w:type="character">
    <w:name w:val="eSPIS_CC_Paragraph Default Font"/>
    <w:basedOn w:val="Zadanifontodlomka"/>
    <w:rsid w:val="002A79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95E"/>
    <w:rPr>
      <w:bdr w:color="auto" w:space="0" w:sz="0" w:val="none"/>
      <w:shd w:color="auto" w:fill="FFFFCC" w:val="clear"/>
      <w:lang w:val="hr-HR"/>
    </w:rPr>
  </w:style>
  <w:style w:customStyle="1" w:styleId="PozadinaSvijetloCrvena" w:type="character">
    <w:name w:val="Pozadina_SvijetloCrvena"/>
    <w:basedOn w:val="eSPISCCParagraphDefaultFont"/>
    <w:rsid w:val="002A79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9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9954246">
      <w:bodyDiv w:val="true"/>
      <w:marLeft w:val="0"/>
      <w:marRight w:val="0"/>
      <w:marTop w:val="0"/>
      <w:marBottom w:val="0"/>
      <w:divBdr>
        <w:top w:space="0" w:sz="0" w:color="auto" w:val="none"/>
        <w:left w:space="0" w:sz="0" w:color="auto" w:val="none"/>
        <w:bottom w:space="0" w:sz="0" w:color="auto" w:val="none"/>
        <w:right w:space="0" w:sz="0" w:color="auto" w:val="none"/>
      </w:divBdr>
    </w:div>
    <w:div w:id="130511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2015.</izvorni_sadrzaj>
    <derivirana_varijabla naziv="DomainObject.DatumDonosenjaOdluke_1">24.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St-459/2013</izvorni_sadrzaj>
    <derivirana_varijabla naziv="DomainObject.Predmet.OznakaBroj_1">St-459/2013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JAMADA, društvo s ograničenom odgovornošću za trgovinu, ugositeljstvo i poslovne usluge</izvorni_sadrzaj>
    <derivirana_varijabla naziv="DomainObject.Predmet.ProtustrankaFormated_1">  JAMADA, društvo s ograničenom odgovornošću za trgovinu, ugositeljstvo i poslovne usluge</derivirana_varijabla>
  </DomainObject.Predmet.ProtustrankaFormated>
  <DomainObject.Predmet.ProtustrankaFormatedOIB>
    <izvorni_sadrzaj>  JAMADA, društvo s ograničenom odgovornošću za trgovinu, ugositeljstvo i poslovne usluge, OIB 11995790071</izvorni_sadrzaj>
    <derivirana_varijabla naziv="DomainObject.Predmet.ProtustrankaFormatedOIB_1">  JAMADA, društvo s ograničenom odgovornošću za trgovinu, ugositeljstvo i poslovne usluge, OIB 11995790071</derivirana_varijabla>
  </DomainObject.Predmet.ProtustrankaFormatedOIB>
  <DomainObject.Predmet.ProtustrankaFormatedWithAdress>
    <izvorni_sadrzaj> JAMADA, društvo s ograničenom odgovornošću za trgovinu, ugositeljstvo i poslovne usluge, Ulica Ivana Duknovića 11, Zadar</izvorni_sadrzaj>
    <derivirana_varijabla naziv="DomainObject.Predmet.ProtustrankaFormatedWithAdress_1"> JAMADA, društvo s ograničenom odgovornošću za trgovinu, ugositeljstvo i poslovne usluge, Ulica Ivana Duknovića 11, Zadar</derivirana_varijabla>
  </DomainObject.Predmet.ProtustrankaFormatedWithAdress>
  <DomainObject.Predmet.ProtustrankaFormatedWithAdressOIB>
    <izvorni_sadrzaj> JAMADA, društvo s ograničenom odgovornošću za trgovinu, ugositeljstvo i poslovne usluge, OIB 11995790071, Ulica Ivana Duknovića 11, Zadar</izvorni_sadrzaj>
    <derivirana_varijabla naziv="DomainObject.Predmet.ProtustrankaFormatedWithAdressOIB_1"> JAMADA, društvo s ograničenom odgovornošću za trgovinu, ugositeljstvo i poslovne usluge, OIB 11995790071, Ulica Ivana Duknovića 11, Zadar</derivirana_varijabla>
  </DomainObject.Predmet.ProtustrankaFormatedWithAdressOIB>
  <DomainObject.Predmet.ProtustrankaWithAdress>
    <izvorni_sadrzaj>JAMADA, društvo s ograničenom odgovornošću za trgovinu, ugositeljstvo i poslovne usluge Ulica Ivana Duknovića 11, Zadar</izvorni_sadrzaj>
    <derivirana_varijabla naziv="DomainObject.Predmet.ProtustrankaWithAdress_1">JAMADA, društvo s ograničenom odgovornošću za trgovinu, ugositeljstvo i poslovne usluge Ulica Ivana Duknovića 11, Zadar</derivirana_varijabla>
  </DomainObject.Predmet.ProtustrankaWithAdress>
  <DomainObject.Predmet.ProtustrankaWithAdressOIB>
    <izvorni_sadrzaj>JAMADA, društvo s ograničenom odgovornošću za trgovinu, ugositeljstvo i poslovne usluge, OIB 11995790071, Ulica Ivana Duknovića 11, Zadar</izvorni_sadrzaj>
    <derivirana_varijabla naziv="DomainObject.Predmet.ProtustrankaWithAdressOIB_1">JAMADA, društvo s ograničenom odgovornošću za trgovinu, ugositeljstvo i poslovne usluge, OIB 11995790071, Ulica Ivana Duknovića 11, Zadar</derivirana_varijabla>
  </DomainObject.Predmet.ProtustrankaWithAdressOIB>
  <DomainObject.Predmet.ProtustrankaNazivFormated>
    <izvorni_sadrzaj>JAMADA, društvo s ograničenom odgovornošću za trgovinu, ugositeljstvo i poslovne usluge</izvorni_sadrzaj>
    <derivirana_varijabla naziv="DomainObject.Predmet.ProtustrankaNazivFormated_1">JAMADA, društvo s ograničenom odgovornošću za trgovinu, ugositeljstvo i poslovne usluge</derivirana_varijabla>
  </DomainObject.Predmet.ProtustrankaNazivFormated>
  <DomainObject.Predmet.ProtustrankaNazivFormatedOIB>
    <izvorni_sadrzaj>JAMADA, društvo s ograničenom odgovornošću za trgovinu, ugositeljstvo i poslovne usluge, OIB 11995790071</izvorni_sadrzaj>
    <derivirana_varijabla naziv="DomainObject.Predmet.ProtustrankaNazivFormatedOIB_1">JAMADA, društvo s ograničenom odgovornošću za trgovinu, ugositeljstvo i poslovne usluge, OIB 11995790071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JAMADA, društvo s ograničenom odgovornošću za trgovinu, ugositeljstvo i poslovne usluge</item>
    </izvorni_sadrzaj>
    <derivirana_varijabla naziv="DomainObject.Predmet.ProtuStrankaListFormated_1">
      <item>JAMADA, društvo s ograničenom odgovornošću za trgovinu, ugositeljstvo i poslovne usluge</item>
    </derivirana_varijabla>
  </DomainObject.Predmet.ProtuStrankaListFormated>
  <DomainObject.Predmet.ProtuStrankaListFormatedOIB>
    <izvorni_sadrzaj>
      <item>JAMADA, društvo s ograničenom odgovornošću za trgovinu, ugositeljstvo i poslovne usluge, OIB 11995790071</item>
    </izvorni_sadrzaj>
    <derivirana_varijabla naziv="DomainObject.Predmet.ProtuStrankaListFormatedOIB_1">
      <item>JAMADA, društvo s ograničenom odgovornošću za trgovinu, ugositeljstvo i poslovne usluge, OIB 11995790071</item>
    </derivirana_varijabla>
  </DomainObject.Predmet.ProtuStrankaListFormatedOIB>
  <DomainObject.Predmet.ProtuStrankaListFormatedWithAdress>
    <izvorni_sadrzaj>
      <item>JAMADA, društvo s ograničenom odgovornošću za trgovinu, ugositeljstvo i poslovne usluge, Ulica Ivana Duknovića 11, Zadar</item>
    </izvorni_sadrzaj>
    <derivirana_varijabla naziv="DomainObject.Predmet.ProtuStrankaListFormatedWithAdress_1">
      <item>JAMADA, društvo s ograničenom odgovornošću za trgovinu, ugositeljstvo i poslovne usluge, Ulica Ivana Duknovića 11, Zadar</item>
    </derivirana_varijabla>
  </DomainObject.Predmet.ProtuStrankaListFormatedWithAdress>
  <DomainObject.Predmet.ProtuStrankaListFormatedWithAdressOIB>
    <izvorni_sadrzaj>
      <item>JAMADA, društvo s ograničenom odgovornošću za trgovinu, ugositeljstvo i poslovne usluge, OIB 11995790071, Ulica Ivana Duknovića 11, Zadar</item>
    </izvorni_sadrzaj>
    <derivirana_varijabla naziv="DomainObject.Predmet.ProtuStrankaListFormatedWithAdressOIB_1">
      <item>JAMADA, društvo s ograničenom odgovornošću za trgovinu, ugositeljstvo i poslovne usluge, OIB 11995790071, Ulica Ivana Duknovića 11, Zadar</item>
    </derivirana_varijabla>
  </DomainObject.Predmet.ProtuStrankaListFormatedWithAdressOIB>
  <DomainObject.Predmet.ProtuStrankaListNazivFormated>
    <izvorni_sadrzaj>
      <item>JAMADA, društvo s ograničenom odgovornošću za trgovinu, ugositeljstvo i poslovne usluge</item>
    </izvorni_sadrzaj>
    <derivirana_varijabla naziv="DomainObject.Predmet.ProtuStrankaListNazivFormated_1">
      <item>JAMADA, društvo s ograničenom odgovornošću za trgovinu, ugositeljstvo i poslovne usluge</item>
    </derivirana_varijabla>
  </DomainObject.Predmet.ProtuStrankaListNazivFormated>
  <DomainObject.Predmet.ProtuStrankaListNazivFormatedOIB>
    <izvorni_sadrzaj>
      <item>JAMADA, društvo s ograničenom odgovornošću za trgovinu, ugositeljstvo i poslovne usluge, OIB 11995790071</item>
    </izvorni_sadrzaj>
    <derivirana_varijabla naziv="DomainObject.Predmet.ProtuStrankaListNazivFormatedOIB_1">
      <item>JAMADA, društvo s ograničenom odgovornošću za trgovinu, ugositeljstvo i poslovne usluge, OIB 11995790071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2015.</izvorni_sadrzaj>
    <derivirana_varijabla naziv="DomainObject.Datum_1">24. srpnja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JAMADA, društvo s ograničenom odgovornošću za trgovinu, ugositeljstvo i poslovne usluge</izvorni_sadrzaj>
    <derivirana_varijabla naziv="DomainObject.Predmet.ProtustrankaIDrugi_1">JAMADA, društvo s ograničenom odgovornošću za trgovinu, ugositeljstvo i poslovne usluge</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JAMADA, društvo s ograničenom odgovornošću za trgovinu, ugositeljstvo i poslovne usluge, OIB 11995790071, Ulica Ivana Duknovića 11, Zadar</izvorni_sadrzaj>
    <derivirana_varijabla naziv="DomainObject.Predmet.ProtustrankaIDrugiAdressOIB_1">JAMADA, društvo s ograničenom odgovornošću za trgovinu, ugositeljstvo i poslovne usluge, OIB 11995790071, Ulica Ivana Duknovića 11,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JAMADA, društvo s ograničenom odgovornošću za trgovinu, ugositeljstvo i poslovne usluge</item>
      <item>MF, POREZNA UPRAVA, PU ZADAR</item>
    </izvorni_sadrzaj>
    <derivirana_varijabla naziv="DomainObject.Predmet.SudioniciListNaziv_1">
      <item>JAMADA, društvo s ograničenom odgovornošću za trgovinu, ugositeljstvo i poslovne usluge</item>
      <item>MF, POREZNA UPRAVA, PU ZADAR</item>
    </derivirana_varijabla>
  </DomainObject.Predmet.SudioniciListNaziv>
  <DomainObject.Predmet.SudioniciListAdressOIB>
    <izvorni_sadrzaj>
      <item>JAMADA, društvo s ograničenom odgovornošću za trgovinu, ugositeljstvo i poslovne usluge, OIB 11995790071, Ulica Ivana Duknovića 11,Zadar</item>
      <item>MF, POREZNA UPRAVA, PU ZADAR, OIB 18683136487</item>
    </izvorni_sadrzaj>
    <derivirana_varijabla naziv="DomainObject.Predmet.SudioniciListAdressOIB_1">
      <item>JAMADA, društvo s ograničenom odgovornošću za trgovinu, ugositeljstvo i poslovne usluge, OIB 11995790071, Ulica Ivana Duknovića 11,Zadar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11995790071</item>
      <item>, OIB 18683136487</item>
    </izvorni_sadrzaj>
    <derivirana_varijabla naziv="DomainObject.Predmet.SudioniciListNazivOIB_1">
      <item>, OIB 11995790071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645FC-6247-4F27-8E3B-8226DAE81F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742</properties:Words>
  <properties:Characters>4030</properties:Characters>
  <properties:Lines>100</properties:Lines>
  <properties:Paragraphs>47</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2015-04-01T07:23:00Z</dcterms:created>
  <dc:creator>Administrator</dc:creator>
  <cp:lastModifiedBy>Tina Grgas</cp:lastModifiedBy>
  <cp:lastPrinted>2015-03-02T11:59:00Z</cp:lastPrinted>
  <dcterms:modified xmlns:xsi="http://www.w3.org/2001/XMLSchema-instance" xsi:type="dcterms:W3CDTF">2015-07-24T09:12:00Z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