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f0eda" w14:paraId="1ef0eda" w:rsidRDefault="00BF5CA0" w:rsidP="00BF5CA0" w:rsidR="00BF5CA0" w:rsidRPr="00F968C9">
      <w:pPr>
        <w:jc w:val="both"/>
        <w15:collapsed w:val="false"/>
      </w:pPr>
      <w:bookmarkStart w:name="_GoBack" w:id="0"/>
      <w:bookmarkEnd w:id="0"/>
      <w:r w:rsidRPr="00F968C9">
        <w:t xml:space="preserve">          </w:t>
      </w:r>
      <w:r w:rsidR="00CC5BC7">
        <w:t xml:space="preserve">      </w:t>
      </w:r>
      <w:r w:rsidRPr="00F968C9">
        <w:t xml:space="preserve">  </w:t>
      </w:r>
      <w:r w:rsidR="00EA1B33">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p>
    <w:p w:rsidRDefault="00CC5BC7" w:rsidP="00BF5CA0" w:rsidR="00BF5CA0" w:rsidRPr="00F968C9">
      <w:pPr>
        <w:jc w:val="both"/>
      </w:pPr>
      <w:r>
        <w:t xml:space="preserve">    </w:t>
      </w:r>
      <w:r w:rsidR="00BF5CA0" w:rsidRPr="00F968C9">
        <w:t>REPUBLIKA HRVATSKA</w:t>
      </w:r>
    </w:p>
    <w:p w:rsidRDefault="00BF5CA0" w:rsidP="00BF5CA0" w:rsidR="00BF5CA0" w:rsidRPr="00F968C9">
      <w:pPr>
        <w:jc w:val="both"/>
      </w:pPr>
      <w:r w:rsidRPr="00F968C9">
        <w:t>TRGOVAČKI SUD U PAZINU</w:t>
      </w:r>
    </w:p>
    <w:p w:rsidRDefault="00BF5CA0" w:rsidP="00CC5BC7" w:rsidR="00CC5BC7">
      <w:pPr>
        <w:ind w:firstLine="708"/>
        <w:jc w:val="both"/>
      </w:pPr>
      <w:r w:rsidRPr="00F968C9">
        <w:t>Pazin, Dršćevka 1</w:t>
      </w:r>
      <w:r w:rsidRPr="00F968C9">
        <w:tab/>
      </w:r>
      <w:r w:rsidRPr="00F968C9">
        <w:tab/>
      </w:r>
    </w:p>
    <w:p w:rsidRDefault="00BF5CA0" w:rsidP="00CC5BC7" w:rsidR="008843B5" w:rsidRPr="00F968C9">
      <w:pPr>
        <w:ind w:firstLine="708"/>
        <w:jc w:val="both"/>
      </w:pPr>
      <w:r w:rsidRPr="00F968C9">
        <w:tab/>
      </w:r>
    </w:p>
    <w:p w:rsidRDefault="008843B5" w:rsidP="008843B5" w:rsidR="008843B5" w:rsidRPr="00CC5BC7">
      <w:pPr>
        <w:jc w:val="center"/>
      </w:pPr>
      <w:r w:rsidRPr="00CC5BC7">
        <w:t>R E P U B L I K A   H R V A T S K A</w:t>
      </w:r>
    </w:p>
    <w:p w:rsidRDefault="00651D80" w:rsidP="008843B5" w:rsidR="00651D80" w:rsidRPr="00CC5BC7">
      <w:pPr>
        <w:jc w:val="center"/>
      </w:pPr>
    </w:p>
    <w:p w:rsidRDefault="00651D80" w:rsidP="00651D80" w:rsidR="00651D80" w:rsidRPr="00CC5BC7">
      <w:pPr>
        <w:jc w:val="center"/>
        <w:rPr>
          <w:b/>
        </w:rPr>
      </w:pPr>
      <w:r w:rsidRPr="00CC5BC7">
        <w:t>Z A K L J U Č A K</w:t>
      </w:r>
    </w:p>
    <w:p w:rsidRDefault="00651D80" w:rsidP="008843B5" w:rsidR="00651D80" w:rsidRPr="00CC5BC7">
      <w:pPr>
        <w:jc w:val="center"/>
      </w:pPr>
      <w:r w:rsidRPr="00CC5BC7">
        <w:t>I</w:t>
      </w:r>
    </w:p>
    <w:p w:rsidRDefault="008843B5" w:rsidP="008843B5" w:rsidR="00BF5CA0" w:rsidRPr="00CC5BC7">
      <w:pPr>
        <w:jc w:val="center"/>
      </w:pPr>
      <w:r w:rsidRPr="00CC5BC7">
        <w:t>R J E Š E N J E</w:t>
      </w:r>
    </w:p>
    <w:p w:rsidRDefault="00651D80" w:rsidP="00557456" w:rsidR="00651D80" w:rsidRPr="00F968C9"/>
    <w:p w:rsidRDefault="008843B5" w:rsidP="008843B5" w:rsidR="008843B5" w:rsidRPr="00F968C9">
      <w:pPr>
        <w:jc w:val="center"/>
      </w:pPr>
    </w:p>
    <w:p w:rsidRDefault="00BF5CA0" w:rsidP="004907E2" w:rsidR="004907E2">
      <w:pPr>
        <w:jc w:val="both"/>
      </w:pPr>
      <w:r w:rsidRPr="00F968C9">
        <w:tab/>
      </w:r>
      <w:r w:rsidR="00651D80" w:rsidRPr="00651D80">
        <w:t xml:space="preserve">Trgovački sud u Pazinu, po sucu Ivanu Dujiću, u stečajnom postupku nad dužnikom VISOKA POSLOVNA ŠKOLA s.p.j. u stečaju Višnjan, </w:t>
      </w:r>
      <w:r w:rsidR="00651D80">
        <w:t>Istarska 23, OIB: 52996661762, 31</w:t>
      </w:r>
      <w:r w:rsidR="00651D80" w:rsidRPr="00651D80">
        <w:t>. srpnja 2018.</w:t>
      </w:r>
    </w:p>
    <w:p w:rsidRDefault="00CC5BC7" w:rsidP="004907E2" w:rsidR="00CC5BC7">
      <w:pPr>
        <w:jc w:val="both"/>
      </w:pPr>
    </w:p>
    <w:p w:rsidRDefault="00651D80" w:rsidP="00651D80" w:rsidR="00651D80">
      <w:pPr>
        <w:jc w:val="center"/>
      </w:pPr>
      <w:r>
        <w:t xml:space="preserve">z a k l j u č i o </w:t>
      </w:r>
      <w:r w:rsidR="0083701C">
        <w:t xml:space="preserve"> </w:t>
      </w:r>
      <w:r>
        <w:t xml:space="preserve"> j e</w:t>
      </w:r>
    </w:p>
    <w:p w:rsidRDefault="00651D80" w:rsidP="00651D80" w:rsidR="00651D80"/>
    <w:p w:rsidRDefault="00651D80" w:rsidP="00651D80" w:rsidR="00651D80">
      <w:pPr>
        <w:jc w:val="both"/>
      </w:pPr>
      <w:r>
        <w:tab/>
        <w:t>Nalaže se stečajnom upravitelju Štefanu Roli da u roku od 5 dana dostavi sudu izvješće i dokaze o plaćenim obvezama stečajne mase</w:t>
      </w:r>
      <w:r w:rsidRPr="00651D80">
        <w:t xml:space="preserve"> </w:t>
      </w:r>
      <w:r>
        <w:t>i troškovima postupka.</w:t>
      </w:r>
    </w:p>
    <w:p w:rsidRDefault="00651D80" w:rsidP="004907E2" w:rsidR="00651D80">
      <w:pPr>
        <w:jc w:val="center"/>
      </w:pPr>
    </w:p>
    <w:p w:rsidRDefault="00651D80" w:rsidP="00651D80" w:rsidR="00651D80">
      <w:pPr>
        <w:jc w:val="center"/>
      </w:pPr>
      <w:r>
        <w:t xml:space="preserve">i </w:t>
      </w:r>
      <w:r w:rsidR="00CC5BC7">
        <w:t xml:space="preserve"> </w:t>
      </w:r>
      <w:r>
        <w:t xml:space="preserve"> </w:t>
      </w:r>
      <w:r w:rsidR="00527605" w:rsidRPr="00F968C9">
        <w:t>r i j e š i o   j e</w:t>
      </w:r>
    </w:p>
    <w:p w:rsidRDefault="00651D80" w:rsidP="00651D80" w:rsidR="00651D80">
      <w:pPr>
        <w:jc w:val="center"/>
      </w:pPr>
    </w:p>
    <w:p w:rsidRDefault="00651D80" w:rsidP="00651D80" w:rsidR="00651D80">
      <w:pPr>
        <w:jc w:val="both"/>
      </w:pPr>
      <w:r>
        <w:tab/>
        <w:t>I</w:t>
      </w:r>
      <w:r>
        <w:tab/>
      </w:r>
      <w:r w:rsidR="00527605" w:rsidRPr="00F968C9">
        <w:t>Obustavlja se i</w:t>
      </w:r>
      <w:r w:rsidR="009A1E64" w:rsidRPr="00F968C9">
        <w:t xml:space="preserve"> zaključuje se stečajni postupak</w:t>
      </w:r>
      <w:r w:rsidR="00527605" w:rsidRPr="00F968C9">
        <w:t xml:space="preserve"> </w:t>
      </w:r>
      <w:r w:rsidRPr="00651D80">
        <w:t>nad dužnikom VISOKA POSLOVNA ŠKOLA s.p.j. u stečaju Višnjan, Istarska 23, OIB: 52996661762</w:t>
      </w:r>
      <w:r w:rsidR="00527605" w:rsidRPr="00F968C9">
        <w:t>.</w:t>
      </w:r>
    </w:p>
    <w:p w:rsidRDefault="00651D80" w:rsidP="00651D80" w:rsidR="00651D80">
      <w:pPr>
        <w:jc w:val="center"/>
      </w:pPr>
    </w:p>
    <w:p w:rsidRDefault="00651D80" w:rsidP="00651D80" w:rsidR="00527605" w:rsidRPr="00F968C9">
      <w:pPr>
        <w:jc w:val="both"/>
      </w:pPr>
      <w:r>
        <w:tab/>
        <w:t>II</w:t>
      </w:r>
      <w:r>
        <w:tab/>
      </w:r>
      <w:r w:rsidR="00F968C9">
        <w:t>Nalaže se sudskom registru da, p</w:t>
      </w:r>
      <w:r w:rsidR="00527605" w:rsidRPr="00F968C9">
        <w:t xml:space="preserve">o pravomoćnosti ovog rješenja, </w:t>
      </w:r>
      <w:r w:rsidR="00F968C9">
        <w:t xml:space="preserve">izvrši </w:t>
      </w:r>
      <w:r w:rsidR="00527605" w:rsidRPr="00F968C9">
        <w:t>brisanj</w:t>
      </w:r>
      <w:r w:rsidR="00F968C9">
        <w:t>e</w:t>
      </w:r>
      <w:r w:rsidR="00527605" w:rsidRPr="00F968C9">
        <w:t xml:space="preserve"> </w:t>
      </w:r>
      <w:r w:rsidRPr="00651D80">
        <w:t>dužnik</w:t>
      </w:r>
      <w:r>
        <w:t xml:space="preserve">a </w:t>
      </w:r>
      <w:r w:rsidRPr="00651D80">
        <w:t>VISOKA POSLOVNA ŠKOLA s.p.j. u stečaju Višnjan, Istarska 23, OIB: 52996661762</w:t>
      </w:r>
      <w:r w:rsidR="00527605" w:rsidRPr="00F968C9">
        <w:t>.</w:t>
      </w:r>
    </w:p>
    <w:p w:rsidRDefault="00AE2398" w:rsidP="00AE2398" w:rsidR="00AE2398" w:rsidRPr="00F968C9">
      <w:pPr>
        <w:pStyle w:val="Odlomakpopisa"/>
      </w:pPr>
    </w:p>
    <w:p w:rsidRDefault="00527605" w:rsidP="00527605" w:rsidR="00527605" w:rsidRPr="00F968C9">
      <w:pPr>
        <w:jc w:val="center"/>
      </w:pPr>
      <w:r w:rsidRPr="00F968C9">
        <w:t>Obrazloženje</w:t>
      </w:r>
    </w:p>
    <w:p w:rsidRDefault="00527605" w:rsidP="00527605" w:rsidR="00527605" w:rsidRPr="00F968C9">
      <w:pPr>
        <w:jc w:val="center"/>
      </w:pPr>
    </w:p>
    <w:p w:rsidRDefault="0083701C" w:rsidP="00651D80" w:rsidR="00651D80">
      <w:pPr>
        <w:jc w:val="both"/>
      </w:pPr>
      <w:r>
        <w:tab/>
      </w:r>
      <w:r w:rsidR="00651D80" w:rsidRPr="005020F6">
        <w:t>U prijedlogu za obustavu postupka od 23. svibnja 2018. stečajni upravitelj Štefan Rola je naveo</w:t>
      </w:r>
      <w:r w:rsidR="00651D80">
        <w:t xml:space="preserve"> kako slijedi:</w:t>
      </w:r>
    </w:p>
    <w:p w:rsidRDefault="00651D80" w:rsidP="00651D80" w:rsidR="00651D80">
      <w:pPr>
        <w:jc w:val="both"/>
      </w:pPr>
      <w:r>
        <w:tab/>
        <w:t>„</w:t>
      </w:r>
      <w:r w:rsidRPr="005020F6">
        <w:t>Dana 20.4.2016. godine Trgovački sud u Pazinu otvorio je stečajni postupak nad dužnikom VISOKA POSLOVNA ŠKOLA s.p.j. Višnjan, OIB: 52996661762.</w:t>
      </w:r>
    </w:p>
    <w:p w:rsidRDefault="00651D80" w:rsidP="00651D80" w:rsidR="005B32BF">
      <w:pPr>
        <w:jc w:val="both"/>
        <w:rPr>
          <w:spacing w:val="4"/>
        </w:rPr>
      </w:pPr>
      <w:r>
        <w:rPr>
          <w:spacing w:val="4"/>
        </w:rPr>
        <w:tab/>
      </w:r>
    </w:p>
    <w:p w:rsidRDefault="00651D80" w:rsidP="005B32BF" w:rsidR="00651D80" w:rsidRPr="005020F6">
      <w:pPr>
        <w:ind w:firstLine="708"/>
        <w:jc w:val="both"/>
      </w:pPr>
      <w:r w:rsidRPr="005020F6">
        <w:rPr>
          <w:spacing w:val="4"/>
        </w:rPr>
        <w:t>Imovina stečajnog dužnika sastojala se od:</w:t>
      </w:r>
    </w:p>
    <w:tbl>
      <w:tblPr>
        <w:tblW w:type="auto" w:w="0"/>
        <w:jc w:val="center"/>
        <w:tblInd w:type="dxa" w:w="745"/>
        <w:tblLayout w:type="fixed"/>
        <w:tblCellMar>
          <w:left w:type="dxa" w:w="0"/>
          <w:right w:type="dxa" w:w="0"/>
        </w:tblCellMar>
        <w:tblLook w:val="0000" w:noVBand="0" w:noHBand="0" w:lastColumn="0" w:firstColumn="0" w:lastRow="0" w:firstRow="0"/>
      </w:tblPr>
      <w:tblGrid>
        <w:gridCol w:w="329"/>
        <w:gridCol w:w="3041"/>
        <w:gridCol w:w="1435"/>
        <w:gridCol w:w="1903"/>
        <w:gridCol w:w="1559"/>
      </w:tblGrid>
      <w:tr w:rsidTr="005B32BF" w:rsidR="00651D80" w:rsidRPr="005020F6">
        <w:trPr>
          <w:trHeight w:hRule="exact" w:val="494"/>
          <w:jc w:val="center"/>
        </w:trPr>
        <w:tc>
          <w:tcPr>
            <w:tcW w:type="dxa" w:w="329"/>
            <w:tcBorders>
              <w:top w:space="0" w:sz="5" w:color="auto" w:val="single"/>
              <w:left w:space="0" w:sz="5" w:color="auto" w:val="single"/>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3041"/>
            <w:tcBorders>
              <w:top w:space="0" w:sz="5" w:color="auto" w:val="single"/>
              <w:left w:space="0" w:sz="5" w:color="auto" w:val="single"/>
              <w:bottom w:space="0" w:sz="5" w:color="auto" w:val="single"/>
              <w:right w:space="0" w:sz="5" w:color="auto" w:val="single"/>
            </w:tcBorders>
            <w:shd w:fill="auto" w:color="auto" w:val="clear"/>
          </w:tcPr>
          <w:p w:rsidRDefault="00651D80" w:rsidP="00F93F91" w:rsidR="00651D80" w:rsidRPr="005020F6">
            <w:pPr>
              <w:kinsoku w:val="false"/>
              <w:overflowPunct w:val="false"/>
              <w:spacing w:lineRule="exact" w:line="128"/>
              <w:jc w:val="right"/>
              <w:textAlignment w:val="baseline"/>
              <w:rPr>
                <w:color w:val="000000"/>
              </w:rPr>
            </w:pPr>
          </w:p>
          <w:p w:rsidRDefault="00651D80" w:rsidP="00F93F91" w:rsidR="00651D80" w:rsidRPr="005020F6">
            <w:pPr>
              <w:kinsoku w:val="false"/>
              <w:overflowPunct w:val="false"/>
              <w:spacing w:lineRule="exact" w:line="278" w:after="78"/>
              <w:ind w:right="990"/>
              <w:jc w:val="right"/>
              <w:textAlignment w:val="baseline"/>
              <w:rPr>
                <w:bCs/>
                <w:color w:val="000000"/>
              </w:rPr>
            </w:pPr>
            <w:r w:rsidRPr="005020F6">
              <w:rPr>
                <w:bCs/>
                <w:color w:val="000000"/>
              </w:rPr>
              <w:t>STAVKA</w:t>
            </w:r>
          </w:p>
        </w:tc>
        <w:tc>
          <w:tcPr>
            <w:tcW w:type="dxa" w:w="1435"/>
            <w:tcBorders>
              <w:top w:space="0" w:sz="5" w:color="auto" w:val="single"/>
              <w:left w:space="0" w:sz="5" w:color="auto" w:val="single"/>
              <w:bottom w:space="0" w:sz="5" w:color="auto" w:val="single"/>
              <w:right w:space="0" w:sz="5" w:color="auto" w:val="single"/>
            </w:tcBorders>
            <w:shd w:fill="auto" w:color="auto" w:val="clear"/>
          </w:tcPr>
          <w:p w:rsidRDefault="00651D80" w:rsidP="001464FC" w:rsidR="00651D80" w:rsidRPr="005020F6">
            <w:pPr>
              <w:kinsoku w:val="false"/>
              <w:overflowPunct w:val="false"/>
              <w:spacing w:lineRule="exact" w:line="235" w:after="249"/>
              <w:jc w:val="center"/>
              <w:textAlignment w:val="baseline"/>
              <w:rPr>
                <w:bCs/>
                <w:color w:val="000000"/>
              </w:rPr>
            </w:pPr>
            <w:r>
              <w:rPr>
                <w:bCs/>
                <w:color w:val="000000"/>
              </w:rPr>
              <w:t>IZNOS</w:t>
            </w:r>
            <w:r w:rsidR="001464FC">
              <w:rPr>
                <w:bCs/>
                <w:color w:val="000000"/>
              </w:rPr>
              <w:t xml:space="preserve"> OTVARANJE</w:t>
            </w:r>
          </w:p>
        </w:tc>
        <w:tc>
          <w:tcPr>
            <w:tcW w:type="dxa" w:w="1903"/>
            <w:tcBorders>
              <w:top w:space="0" w:sz="5" w:color="auto" w:val="single"/>
              <w:left w:space="0" w:sz="5" w:color="auto" w:val="single"/>
              <w:bottom w:space="0" w:sz="5" w:color="auto" w:val="single"/>
              <w:right w:space="0" w:sz="5" w:color="auto" w:val="single"/>
            </w:tcBorders>
            <w:shd w:fill="auto" w:color="auto" w:val="clear"/>
          </w:tcPr>
          <w:p w:rsidRDefault="00651D80" w:rsidP="001464FC" w:rsidR="00651D80" w:rsidRPr="005020F6">
            <w:pPr>
              <w:kinsoku w:val="false"/>
              <w:overflowPunct w:val="false"/>
              <w:spacing w:lineRule="exact" w:line="198" w:before="109"/>
              <w:jc w:val="center"/>
              <w:textAlignment w:val="baseline"/>
              <w:rPr>
                <w:color w:val="000000"/>
              </w:rPr>
            </w:pPr>
            <w:r>
              <w:rPr>
                <w:color w:val="000000"/>
              </w:rPr>
              <w:t>UNOVČENO</w:t>
            </w:r>
          </w:p>
        </w:tc>
        <w:tc>
          <w:tcPr>
            <w:tcW w:type="dxa" w:w="1559"/>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78" w:after="105" w:before="101"/>
              <w:jc w:val="center"/>
              <w:textAlignment w:val="baseline"/>
              <w:rPr>
                <w:color w:val="000000"/>
              </w:rPr>
            </w:pPr>
            <w:r w:rsidRPr="005020F6">
              <w:rPr>
                <w:color w:val="000000"/>
              </w:rPr>
              <w:t>OTPIS</w:t>
            </w:r>
          </w:p>
        </w:tc>
      </w:tr>
      <w:tr w:rsidTr="005B32BF" w:rsidR="00651D80" w:rsidRPr="005020F6">
        <w:trPr>
          <w:trHeight w:hRule="exact" w:val="485"/>
          <w:jc w:val="center"/>
        </w:trPr>
        <w:tc>
          <w:tcPr>
            <w:tcW w:type="dxa" w:w="329"/>
            <w:tcBorders>
              <w:top w:space="0" w:sz="5" w:color="auto" w:val="single"/>
              <w:left w:space="0" w:sz="5" w:color="auto" w:val="single"/>
              <w:bottom w:space="0" w:sz="5" w:color="auto" w:val="single"/>
              <w:right w:space="0" w:sz="5" w:color="auto" w:val="single"/>
            </w:tcBorders>
            <w:shd w:fill="auto" w:color="auto" w:val="clear"/>
          </w:tcPr>
          <w:p w:rsidRDefault="00651D80" w:rsidP="00651D80" w:rsidR="00651D80" w:rsidRPr="005020F6">
            <w:pPr>
              <w:widowControl w:val="false"/>
              <w:numPr>
                <w:ilvl w:val="0"/>
                <w:numId w:val="5"/>
              </w:numPr>
              <w:kinsoku w:val="false"/>
              <w:overflowPunct w:val="false"/>
              <w:spacing w:lineRule="exact" w:line="258" w:after="222"/>
              <w:ind w:right="327"/>
              <w:jc w:val="right"/>
              <w:textAlignment w:val="baseline"/>
            </w:pPr>
          </w:p>
        </w:tc>
        <w:tc>
          <w:tcPr>
            <w:tcW w:type="dxa" w:w="3041"/>
            <w:tcBorders>
              <w:top w:space="0" w:sz="5" w:color="auto" w:val="single"/>
              <w:left w:space="0" w:sz="5" w:color="auto" w:val="single"/>
              <w:bottom w:space="0" w:sz="5" w:color="auto" w:val="single"/>
              <w:right w:space="0" w:sz="5" w:color="auto" w:val="single"/>
            </w:tcBorders>
            <w:shd w:fill="auto" w:color="auto" w:val="clear"/>
          </w:tcPr>
          <w:p w:rsidRDefault="00651D80" w:rsidP="00F93F91" w:rsidR="00651D80" w:rsidRPr="005020F6">
            <w:pPr>
              <w:kinsoku w:val="false"/>
              <w:overflowPunct w:val="false"/>
              <w:spacing w:lineRule="exact" w:line="236"/>
              <w:ind w:left="108"/>
              <w:textAlignment w:val="baseline"/>
              <w:rPr>
                <w:spacing w:val="-27"/>
              </w:rPr>
            </w:pPr>
            <w:r w:rsidRPr="005020F6">
              <w:rPr>
                <w:bCs/>
                <w:spacing w:val="-27"/>
              </w:rPr>
              <w:t xml:space="preserve">POTRAŽIVANJA OD KUPACA I  </w:t>
            </w:r>
            <w:r w:rsidRPr="005020F6">
              <w:rPr>
                <w:spacing w:val="-27"/>
              </w:rPr>
              <w:t>ŠKOLARINE</w:t>
            </w:r>
          </w:p>
        </w:tc>
        <w:tc>
          <w:tcPr>
            <w:tcW w:type="dxa" w:w="1435"/>
            <w:tcBorders>
              <w:top w:space="0" w:sz="5" w:color="auto" w:val="single"/>
              <w:left w:space="0" w:sz="5" w:color="auto" w:val="single"/>
              <w:bottom w:space="0" w:sz="5" w:color="auto" w:val="single"/>
              <w:right w:space="0" w:sz="5" w:color="auto" w:val="single"/>
            </w:tcBorders>
            <w:shd w:fill="auto" w:color="auto" w:val="clear"/>
          </w:tcPr>
          <w:p w:rsidRDefault="00651D80" w:rsidP="00F93F91" w:rsidR="00651D80" w:rsidRPr="005020F6">
            <w:pPr>
              <w:tabs>
                <w:tab w:pos="1008" w:val="decimal"/>
              </w:tabs>
              <w:kinsoku w:val="false"/>
              <w:overflowPunct w:val="false"/>
              <w:spacing w:lineRule="exact" w:line="253" w:after="227"/>
              <w:textAlignment w:val="baseline"/>
            </w:pPr>
            <w:r w:rsidRPr="005020F6">
              <w:t>2.539.764,98</w:t>
            </w:r>
          </w:p>
        </w:tc>
        <w:tc>
          <w:tcPr>
            <w:tcW w:type="dxa" w:w="1903"/>
            <w:tcBorders>
              <w:top w:space="0" w:sz="5" w:color="auto" w:val="single"/>
              <w:left w:space="0" w:sz="5" w:color="auto" w:val="single"/>
              <w:bottom w:space="0" w:sz="5" w:color="auto" w:val="single"/>
              <w:right w:space="0" w:sz="5" w:color="auto" w:val="single"/>
            </w:tcBorders>
            <w:shd w:fill="auto" w:color="auto" w:val="clear"/>
          </w:tcPr>
          <w:p w:rsidRDefault="00651D80" w:rsidP="00F93F91" w:rsidR="00651D80" w:rsidRPr="005020F6">
            <w:pPr>
              <w:tabs>
                <w:tab w:pos="1008" w:val="decimal"/>
              </w:tabs>
              <w:kinsoku w:val="false"/>
              <w:overflowPunct w:val="false"/>
              <w:spacing w:lineRule="exact" w:line="249" w:after="231"/>
              <w:textAlignment w:val="baseline"/>
            </w:pPr>
            <w:r w:rsidRPr="005020F6">
              <w:t>0,00</w:t>
            </w:r>
          </w:p>
        </w:tc>
        <w:tc>
          <w:tcPr>
            <w:tcW w:type="dxa" w:w="1559"/>
            <w:tcBorders>
              <w:top w:space="0" w:sz="5" w:color="auto" w:val="single"/>
              <w:left w:space="0" w:sz="5" w:color="auto" w:val="single"/>
              <w:bottom w:space="0" w:sz="5" w:color="auto" w:val="single"/>
              <w:right w:space="0" w:sz="5" w:color="auto" w:val="single"/>
            </w:tcBorders>
            <w:shd w:fill="auto" w:color="auto" w:val="clear"/>
          </w:tcPr>
          <w:p w:rsidRDefault="00651D80" w:rsidP="00F93F91" w:rsidR="00651D80" w:rsidRPr="005020F6">
            <w:pPr>
              <w:tabs>
                <w:tab w:pos="1008" w:val="decimal"/>
              </w:tabs>
              <w:kinsoku w:val="false"/>
              <w:overflowPunct w:val="false"/>
              <w:spacing w:lineRule="exact" w:line="243" w:after="237"/>
              <w:textAlignment w:val="baseline"/>
            </w:pPr>
            <w:r w:rsidRPr="005020F6">
              <w:t>2.539.764,98</w:t>
            </w:r>
          </w:p>
        </w:tc>
      </w:tr>
      <w:tr w:rsidTr="005B32BF" w:rsidR="00651D80" w:rsidRPr="005020F6">
        <w:trPr>
          <w:trHeight w:hRule="exact" w:val="245"/>
          <w:jc w:val="center"/>
        </w:trPr>
        <w:tc>
          <w:tcPr>
            <w:tcW w:type="dxa" w:w="329"/>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651D80" w:rsidR="00651D80" w:rsidRPr="005020F6">
            <w:pPr>
              <w:widowControl w:val="false"/>
              <w:numPr>
                <w:ilvl w:val="0"/>
                <w:numId w:val="5"/>
              </w:numPr>
              <w:kinsoku w:val="false"/>
              <w:overflowPunct w:val="false"/>
              <w:spacing w:lineRule="exact" w:line="239"/>
              <w:ind w:right="327"/>
              <w:jc w:val="right"/>
              <w:textAlignment w:val="baseline"/>
            </w:pPr>
          </w:p>
        </w:tc>
        <w:tc>
          <w:tcPr>
            <w:tcW w:type="dxa" w:w="3041"/>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39"/>
              <w:ind w:left="110"/>
              <w:textAlignment w:val="baseline"/>
              <w:rPr>
                <w:spacing w:val="-17"/>
              </w:rPr>
            </w:pPr>
            <w:r w:rsidRPr="005020F6">
              <w:rPr>
                <w:spacing w:val="-17"/>
              </w:rPr>
              <w:t>PAULOVIČ B. ROBIN KREDIT</w:t>
            </w:r>
          </w:p>
        </w:tc>
        <w:tc>
          <w:tcPr>
            <w:tcW w:type="dxa" w:w="143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tabs>
                <w:tab w:pos="1008" w:val="decimal"/>
              </w:tabs>
              <w:kinsoku w:val="false"/>
              <w:overflowPunct w:val="false"/>
              <w:spacing w:lineRule="exact" w:line="239"/>
              <w:textAlignment w:val="baseline"/>
            </w:pPr>
            <w:r w:rsidRPr="005020F6">
              <w:t>395.246,94</w:t>
            </w:r>
          </w:p>
        </w:tc>
        <w:tc>
          <w:tcPr>
            <w:tcW w:type="dxa" w:w="1903"/>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tabs>
                <w:tab w:pos="1008" w:val="decimal"/>
              </w:tabs>
              <w:kinsoku w:val="false"/>
              <w:overflowPunct w:val="false"/>
              <w:spacing w:lineRule="exact" w:line="239"/>
              <w:textAlignment w:val="baseline"/>
            </w:pPr>
            <w:r w:rsidRPr="005020F6">
              <w:t>0,00</w:t>
            </w:r>
          </w:p>
        </w:tc>
        <w:tc>
          <w:tcPr>
            <w:tcW w:type="dxa" w:w="1559"/>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tabs>
                <w:tab w:pos="1008" w:val="decimal"/>
              </w:tabs>
              <w:kinsoku w:val="false"/>
              <w:overflowPunct w:val="false"/>
              <w:spacing w:lineRule="exact" w:line="239"/>
              <w:textAlignment w:val="baseline"/>
            </w:pPr>
            <w:r w:rsidRPr="005020F6">
              <w:t>395.246,94</w:t>
            </w:r>
          </w:p>
        </w:tc>
      </w:tr>
      <w:tr w:rsidTr="005B32BF" w:rsidR="00651D80" w:rsidRPr="005020F6">
        <w:trPr>
          <w:trHeight w:hRule="exact" w:val="268"/>
          <w:jc w:val="center"/>
        </w:trPr>
        <w:tc>
          <w:tcPr>
            <w:tcW w:type="dxa" w:w="3370"/>
            <w:gridSpan w:val="2"/>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54"/>
              <w:ind w:right="2127"/>
              <w:jc w:val="right"/>
              <w:textAlignment w:val="baseline"/>
              <w:rPr>
                <w:bCs/>
              </w:rPr>
            </w:pPr>
            <w:r w:rsidRPr="005020F6">
              <w:rPr>
                <w:bCs/>
              </w:rPr>
              <w:t>UKUPNO</w:t>
            </w:r>
          </w:p>
        </w:tc>
        <w:tc>
          <w:tcPr>
            <w:tcW w:type="dxa" w:w="143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tabs>
                <w:tab w:pos="1008" w:val="decimal"/>
              </w:tabs>
              <w:kinsoku w:val="false"/>
              <w:overflowPunct w:val="false"/>
              <w:spacing w:lineRule="exact" w:line="251" w:after="3"/>
              <w:textAlignment w:val="baseline"/>
              <w:rPr>
                <w:bCs/>
              </w:rPr>
            </w:pPr>
            <w:r w:rsidRPr="005020F6">
              <w:rPr>
                <w:bCs/>
              </w:rPr>
              <w:t>7.825.687,35</w:t>
            </w:r>
          </w:p>
        </w:tc>
        <w:tc>
          <w:tcPr>
            <w:tcW w:type="dxa" w:w="1903"/>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tabs>
                <w:tab w:pos="1008" w:val="decimal"/>
              </w:tabs>
              <w:kinsoku w:val="false"/>
              <w:overflowPunct w:val="false"/>
              <w:spacing w:lineRule="exact" w:line="245" w:after="9"/>
              <w:textAlignment w:val="baseline"/>
              <w:rPr>
                <w:bCs/>
              </w:rPr>
            </w:pPr>
            <w:r w:rsidRPr="005020F6">
              <w:rPr>
                <w:bCs/>
              </w:rPr>
              <w:t>123.487,00</w:t>
            </w:r>
          </w:p>
        </w:tc>
        <w:tc>
          <w:tcPr>
            <w:tcW w:type="dxa" w:w="1559"/>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tabs>
                <w:tab w:pos="1008" w:val="decimal"/>
              </w:tabs>
              <w:kinsoku w:val="false"/>
              <w:overflowPunct w:val="false"/>
              <w:spacing w:lineRule="exact" w:line="238" w:after="16"/>
              <w:textAlignment w:val="baseline"/>
              <w:rPr>
                <w:bCs/>
              </w:rPr>
            </w:pPr>
            <w:r w:rsidRPr="005020F6">
              <w:rPr>
                <w:bCs/>
              </w:rPr>
              <w:t>2.935.011,92</w:t>
            </w:r>
          </w:p>
        </w:tc>
      </w:tr>
    </w:tbl>
    <w:p w:rsidRDefault="00651D80" w:rsidP="00651D80" w:rsidR="00651D80" w:rsidRPr="005020F6">
      <w:pPr>
        <w:kinsoku w:val="false"/>
        <w:overflowPunct w:val="false"/>
        <w:spacing w:lineRule="exact" w:line="20" w:after="252"/>
        <w:ind w:right="738" w:left="739"/>
        <w:textAlignment w:val="baseline"/>
      </w:pPr>
    </w:p>
    <w:p w:rsidRDefault="00651D80" w:rsidP="00651D80" w:rsidR="00651D80" w:rsidRPr="005020F6">
      <w:pPr>
        <w:kinsoku w:val="false"/>
        <w:overflowPunct w:val="false"/>
        <w:spacing w:lineRule="exact" w:line="259"/>
        <w:jc w:val="both"/>
        <w:textAlignment w:val="baseline"/>
      </w:pPr>
      <w:r>
        <w:tab/>
        <w:t>Kako je bilo prikazano u izvješć</w:t>
      </w:r>
      <w:r w:rsidRPr="005020F6">
        <w:t>ima o tijeku stečajnog postupka i stanju stečajne mase svim strankama koje su bile p</w:t>
      </w:r>
      <w:r>
        <w:t>r</w:t>
      </w:r>
      <w:r w:rsidRPr="005020F6">
        <w:t>oknjižene na kontima razreda 1200 kao dužnici poslani su bili pozivi</w:t>
      </w:r>
      <w:r w:rsidRPr="00E40CEF">
        <w:t xml:space="preserve"> za </w:t>
      </w:r>
      <w:r>
        <w:t>plać</w:t>
      </w:r>
      <w:r w:rsidRPr="005020F6">
        <w:t>anje. Dio pozvanih za</w:t>
      </w:r>
      <w:r>
        <w:t xml:space="preserve"> naplatu poslao je dokaze o plaća</w:t>
      </w:r>
      <w:r w:rsidRPr="005020F6">
        <w:t>nju, dio njih poslao je odgovor da nikad nisu poslovali s stečajnim dužnikom</w:t>
      </w:r>
      <w:r>
        <w:t>,</w:t>
      </w:r>
      <w:r w:rsidRPr="005020F6">
        <w:t xml:space="preserve"> a dio se nije odazvao. Kako kod </w:t>
      </w:r>
      <w:r w:rsidRPr="005020F6">
        <w:lastRenderedPageBreak/>
        <w:t>primopredaje nismo primili izvornu dokumentaciju prema dužnicima nismo mogli traž</w:t>
      </w:r>
      <w:r>
        <w:t>i</w:t>
      </w:r>
      <w:r w:rsidRPr="005020F6">
        <w:t>ti naplatu preko ovršnih postupaka. Isto tako je s kreditom od direktora škole Paulović</w:t>
      </w:r>
      <w:r w:rsidRPr="00E40CEF">
        <w:t xml:space="preserve"> B.</w:t>
      </w:r>
      <w:r w:rsidRPr="005020F6">
        <w:t xml:space="preserve"> Robin. Potraživanja-kredit je p</w:t>
      </w:r>
      <w:r>
        <w:t>r</w:t>
      </w:r>
      <w:r w:rsidRPr="005020F6">
        <w:t>oknjižen kao pozajmica direktoru</w:t>
      </w:r>
      <w:r>
        <w:t>,</w:t>
      </w:r>
      <w:r w:rsidRPr="005020F6">
        <w:t xml:space="preserve"> ali nema dokumenata kao što j</w:t>
      </w:r>
      <w:r>
        <w:t>e Ugovor, bankovni ispisi o plać</w:t>
      </w:r>
      <w:r w:rsidRPr="005020F6">
        <w:t>anju ili drugi dokument o zaprimanju pozajmice.</w:t>
      </w:r>
    </w:p>
    <w:p w:rsidRDefault="00651D80" w:rsidP="00651D80" w:rsidR="00651D80" w:rsidRPr="00E40CEF">
      <w:pPr>
        <w:kinsoku w:val="false"/>
        <w:overflowPunct w:val="false"/>
        <w:spacing w:lineRule="exact" w:line="249" w:before="9"/>
        <w:jc w:val="both"/>
        <w:textAlignment w:val="baseline"/>
      </w:pPr>
      <w:r w:rsidRPr="00E40CEF">
        <w:t>Iz napisanog slijedi da se tražbine ne mogu naplatiti.</w:t>
      </w:r>
    </w:p>
    <w:p w:rsidRDefault="00651D80" w:rsidP="00726189" w:rsidR="00651D80" w:rsidRPr="005020F6">
      <w:pPr>
        <w:kinsoku w:val="false"/>
        <w:overflowPunct w:val="false"/>
        <w:spacing w:lineRule="exact" w:line="249" w:before="284"/>
        <w:ind w:firstLine="709"/>
        <w:textAlignment w:val="baseline"/>
        <w:rPr>
          <w:spacing w:val="7"/>
        </w:rPr>
      </w:pPr>
      <w:r w:rsidRPr="005020F6">
        <w:rPr>
          <w:spacing w:val="7"/>
        </w:rPr>
        <w:t>Prodane pokretnine:</w:t>
      </w:r>
    </w:p>
    <w:tbl>
      <w:tblPr>
        <w:tblW w:type="auto" w:w="0"/>
        <w:jc w:val="center"/>
        <w:tblInd w:type="dxa" w:w="936"/>
        <w:tblLayout w:type="fixed"/>
        <w:tblCellMar>
          <w:left w:type="dxa" w:w="0"/>
          <w:right w:type="dxa" w:w="0"/>
        </w:tblCellMar>
        <w:tblLook w:val="0000" w:noVBand="0" w:noHBand="0" w:lastColumn="0" w:firstColumn="0" w:lastRow="0" w:firstRow="0"/>
      </w:tblPr>
      <w:tblGrid>
        <w:gridCol w:w="476"/>
        <w:gridCol w:w="3969"/>
        <w:gridCol w:w="1818"/>
        <w:gridCol w:w="1726"/>
      </w:tblGrid>
      <w:tr w:rsidTr="001464FC" w:rsidR="00651D80" w:rsidRPr="001464FC">
        <w:trPr>
          <w:trHeight w:hRule="exact" w:val="667"/>
          <w:jc w:val="center"/>
        </w:trPr>
        <w:tc>
          <w:tcPr>
            <w:tcW w:type="dxa" w:w="47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1464FC" w:rsidR="00651D80" w:rsidRPr="001464FC">
            <w:pPr>
              <w:kinsoku w:val="false"/>
              <w:overflowPunct w:val="false"/>
              <w:spacing w:lineRule="exact" w:line="249" w:after="68" w:before="182"/>
              <w:jc w:val="center"/>
              <w:textAlignment w:val="baseline"/>
              <w:rPr>
                <w:color w:val="383A3A"/>
              </w:rPr>
            </w:pPr>
            <w:r w:rsidRPr="001464FC">
              <w:rPr>
                <w:color w:val="383A3A"/>
              </w:rPr>
              <w:t>Z.B.</w:t>
            </w:r>
          </w:p>
        </w:tc>
        <w:tc>
          <w:tcPr>
            <w:tcW w:type="dxa" w:w="3969"/>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1464FC" w:rsidR="00651D80" w:rsidRPr="001464FC">
            <w:pPr>
              <w:kinsoku w:val="false"/>
              <w:overflowPunct w:val="false"/>
              <w:spacing w:lineRule="exact" w:line="249" w:after="77" w:before="173"/>
              <w:ind w:right="1386"/>
              <w:jc w:val="center"/>
              <w:textAlignment w:val="baseline"/>
              <w:rPr>
                <w:color w:val="1F1E1E"/>
              </w:rPr>
            </w:pPr>
            <w:r w:rsidRPr="001464FC">
              <w:rPr>
                <w:color w:val="1F1E1E"/>
              </w:rPr>
              <w:t>STAVKA</w:t>
            </w:r>
          </w:p>
        </w:tc>
        <w:tc>
          <w:tcPr>
            <w:tcW w:type="dxa" w:w="1818"/>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1464FC" w:rsidR="00651D80" w:rsidRPr="001464FC">
            <w:pPr>
              <w:kinsoku w:val="false"/>
              <w:overflowPunct w:val="false"/>
              <w:spacing w:lineRule="exact" w:line="241"/>
              <w:ind w:right="11"/>
              <w:jc w:val="center"/>
              <w:textAlignment w:val="baseline"/>
              <w:rPr>
                <w:color w:val="353737"/>
              </w:rPr>
            </w:pPr>
            <w:r w:rsidRPr="001464FC">
              <w:rPr>
                <w:color w:val="3A3C3C"/>
              </w:rPr>
              <w:t>IZNOS OTVARANJE</w:t>
            </w:r>
          </w:p>
        </w:tc>
        <w:tc>
          <w:tcPr>
            <w:tcW w:type="dxa" w:w="172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1464FC" w:rsidR="00651D80" w:rsidRPr="001464FC">
            <w:pPr>
              <w:kinsoku w:val="false"/>
              <w:overflowPunct w:val="false"/>
              <w:spacing w:lineRule="exact" w:line="249" w:after="116" w:before="134"/>
              <w:ind w:right="120"/>
              <w:jc w:val="center"/>
              <w:textAlignment w:val="baseline"/>
              <w:rPr>
                <w:color w:val="383A3A"/>
              </w:rPr>
            </w:pPr>
            <w:r w:rsidRPr="001464FC">
              <w:rPr>
                <w:color w:val="383A3A"/>
              </w:rPr>
              <w:t>UNOVČENO</w:t>
            </w:r>
          </w:p>
        </w:tc>
      </w:tr>
      <w:tr w:rsidTr="001464FC" w:rsidR="00651D80" w:rsidRPr="005020F6">
        <w:trPr>
          <w:trHeight w:hRule="exact" w:val="297"/>
          <w:jc w:val="center"/>
        </w:trPr>
        <w:tc>
          <w:tcPr>
            <w:tcW w:type="dxa" w:w="47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30" w:before="62"/>
              <w:jc w:val="center"/>
              <w:textAlignment w:val="baseline"/>
            </w:pPr>
            <w:r w:rsidRPr="005020F6">
              <w:t>1</w:t>
            </w:r>
          </w:p>
        </w:tc>
        <w:tc>
          <w:tcPr>
            <w:tcW w:type="dxa" w:w="3969"/>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73"/>
              <w:ind w:left="110"/>
              <w:textAlignment w:val="baseline"/>
              <w:rPr>
                <w:color w:val="1F2121"/>
              </w:rPr>
            </w:pPr>
            <w:r w:rsidRPr="005020F6">
              <w:rPr>
                <w:color w:val="1F2121"/>
              </w:rPr>
              <w:t>OPREMA</w:t>
            </w:r>
          </w:p>
        </w:tc>
        <w:tc>
          <w:tcPr>
            <w:tcW w:type="dxa" w:w="1818"/>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1296" w:val="decimal"/>
              </w:tabs>
              <w:kinsoku w:val="false"/>
              <w:overflowPunct w:val="false"/>
              <w:spacing w:lineRule="exact" w:line="265" w:after="27"/>
              <w:textAlignment w:val="baseline"/>
              <w:rPr>
                <w:color w:val="181A1A"/>
              </w:rPr>
            </w:pPr>
            <w:r w:rsidRPr="005020F6">
              <w:rPr>
                <w:color w:val="181A1A"/>
              </w:rPr>
              <w:t>22.110,63</w:t>
            </w:r>
          </w:p>
        </w:tc>
        <w:tc>
          <w:tcPr>
            <w:tcW w:type="dxa" w:w="172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50" w:after="42"/>
              <w:textAlignment w:val="baseline"/>
              <w:rPr>
                <w:color w:val="1B1E1E"/>
              </w:rPr>
            </w:pPr>
            <w:r w:rsidRPr="005020F6">
              <w:rPr>
                <w:color w:val="1B1E1E"/>
              </w:rPr>
              <w:t>30.750,00</w:t>
            </w:r>
          </w:p>
        </w:tc>
      </w:tr>
      <w:tr w:rsidTr="001464FC" w:rsidR="00651D80" w:rsidRPr="005020F6">
        <w:trPr>
          <w:trHeight w:hRule="exact" w:val="298"/>
          <w:jc w:val="center"/>
        </w:trPr>
        <w:tc>
          <w:tcPr>
            <w:tcW w:type="dxa" w:w="47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74"/>
              <w:jc w:val="center"/>
              <w:textAlignment w:val="baseline"/>
              <w:rPr>
                <w:color w:val="1F2121"/>
              </w:rPr>
            </w:pPr>
            <w:r w:rsidRPr="005020F6">
              <w:rPr>
                <w:color w:val="1F2121"/>
              </w:rPr>
              <w:t>2</w:t>
            </w:r>
          </w:p>
        </w:tc>
        <w:tc>
          <w:tcPr>
            <w:tcW w:type="dxa" w:w="3969"/>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78" w:after="10"/>
              <w:ind w:left="110"/>
              <w:textAlignment w:val="baseline"/>
              <w:rPr>
                <w:color w:val="1C1E1E"/>
              </w:rPr>
            </w:pPr>
            <w:r w:rsidRPr="005020F6">
              <w:rPr>
                <w:color w:val="1B1E1E"/>
              </w:rPr>
              <w:t>HONDA</w:t>
            </w:r>
            <w:r w:rsidRPr="005020F6">
              <w:rPr>
                <w:color w:val="1F2121"/>
              </w:rPr>
              <w:t xml:space="preserve"> ACCORD</w:t>
            </w:r>
            <w:r w:rsidRPr="005020F6">
              <w:rPr>
                <w:color w:val="181A1A"/>
              </w:rPr>
              <w:t xml:space="preserve"> 2.0</w:t>
            </w:r>
            <w:r w:rsidRPr="005020F6">
              <w:rPr>
                <w:color w:val="1C1E1E"/>
              </w:rPr>
              <w:t xml:space="preserve"> SPORT</w:t>
            </w:r>
          </w:p>
        </w:tc>
        <w:tc>
          <w:tcPr>
            <w:tcW w:type="dxa" w:w="1818"/>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1296" w:val="decimal"/>
              </w:tabs>
              <w:kinsoku w:val="false"/>
              <w:overflowPunct w:val="false"/>
              <w:spacing w:lineRule="exact" w:line="260" w:after="38"/>
              <w:textAlignment w:val="baseline"/>
              <w:rPr>
                <w:color w:val="111313"/>
              </w:rPr>
            </w:pPr>
            <w:r w:rsidRPr="005020F6">
              <w:rPr>
                <w:color w:val="111313"/>
              </w:rPr>
              <w:t>32.243,29</w:t>
            </w:r>
          </w:p>
        </w:tc>
        <w:tc>
          <w:tcPr>
            <w:tcW w:type="dxa" w:w="172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44" w:after="54"/>
              <w:textAlignment w:val="baseline"/>
              <w:rPr>
                <w:color w:val="181A1A"/>
              </w:rPr>
            </w:pPr>
            <w:r w:rsidRPr="005020F6">
              <w:rPr>
                <w:color w:val="181A1A"/>
              </w:rPr>
              <w:t>36.737,00</w:t>
            </w:r>
          </w:p>
        </w:tc>
      </w:tr>
      <w:tr w:rsidTr="001464FC" w:rsidR="00651D80" w:rsidRPr="001464FC">
        <w:trPr>
          <w:trHeight w:hRule="exact" w:val="269"/>
          <w:jc w:val="center"/>
        </w:trPr>
        <w:tc>
          <w:tcPr>
            <w:tcW w:type="dxa" w:w="47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1464FC">
            <w:pPr>
              <w:kinsoku w:val="false"/>
              <w:overflowPunct w:val="false"/>
              <w:spacing w:lineRule="exact" w:line="245"/>
              <w:jc w:val="center"/>
              <w:textAlignment w:val="baseline"/>
              <w:rPr>
                <w:color w:val="181B1B"/>
              </w:rPr>
            </w:pPr>
            <w:r w:rsidRPr="001464FC">
              <w:rPr>
                <w:color w:val="181B1B"/>
              </w:rPr>
              <w:t>3</w:t>
            </w:r>
          </w:p>
        </w:tc>
        <w:tc>
          <w:tcPr>
            <w:tcW w:type="dxa" w:w="3969"/>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1464FC">
            <w:pPr>
              <w:kinsoku w:val="false"/>
              <w:overflowPunct w:val="false"/>
              <w:spacing w:lineRule="exact" w:line="259"/>
              <w:ind w:left="110"/>
              <w:textAlignment w:val="baseline"/>
              <w:rPr>
                <w:color w:val="222424"/>
              </w:rPr>
            </w:pPr>
            <w:r w:rsidRPr="001464FC">
              <w:rPr>
                <w:color w:val="1E2121"/>
              </w:rPr>
              <w:t>MERCEDES,</w:t>
            </w:r>
            <w:r w:rsidRPr="001464FC">
              <w:rPr>
                <w:color w:val="242727"/>
              </w:rPr>
              <w:t xml:space="preserve"> E220</w:t>
            </w:r>
            <w:r w:rsidRPr="001464FC">
              <w:rPr>
                <w:color w:val="181A1A"/>
              </w:rPr>
              <w:t xml:space="preserve"> CDI,</w:t>
            </w:r>
            <w:r w:rsidRPr="001464FC">
              <w:rPr>
                <w:color w:val="222424"/>
              </w:rPr>
              <w:t xml:space="preserve"> ELEGANCE</w:t>
            </w:r>
          </w:p>
        </w:tc>
        <w:tc>
          <w:tcPr>
            <w:tcW w:type="dxa" w:w="1818"/>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1464FC">
            <w:pPr>
              <w:tabs>
                <w:tab w:pos="1296" w:val="decimal"/>
              </w:tabs>
              <w:kinsoku w:val="false"/>
              <w:overflowPunct w:val="false"/>
              <w:spacing w:lineRule="exact" w:line="249" w:after="10"/>
              <w:textAlignment w:val="baseline"/>
              <w:rPr>
                <w:color w:val="1E2121"/>
              </w:rPr>
            </w:pPr>
            <w:r w:rsidRPr="001464FC">
              <w:rPr>
                <w:color w:val="1E2121"/>
              </w:rPr>
              <w:t>64.486,58</w:t>
            </w:r>
          </w:p>
        </w:tc>
        <w:tc>
          <w:tcPr>
            <w:tcW w:type="dxa" w:w="172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1464FC">
            <w:pPr>
              <w:tabs>
                <w:tab w:pos="936" w:val="decimal"/>
              </w:tabs>
              <w:kinsoku w:val="false"/>
              <w:overflowPunct w:val="false"/>
              <w:spacing w:lineRule="exact" w:line="234" w:after="25"/>
              <w:textAlignment w:val="baseline"/>
              <w:rPr>
                <w:color w:val="292C2C"/>
              </w:rPr>
            </w:pPr>
            <w:r w:rsidRPr="001464FC">
              <w:rPr>
                <w:color w:val="292C2C"/>
              </w:rPr>
              <w:t>56.000,00</w:t>
            </w:r>
          </w:p>
        </w:tc>
      </w:tr>
      <w:tr w:rsidTr="001464FC" w:rsidR="00651D80" w:rsidRPr="005020F6">
        <w:trPr>
          <w:trHeight w:hRule="exact" w:val="317"/>
          <w:jc w:val="center"/>
        </w:trPr>
        <w:tc>
          <w:tcPr>
            <w:tcW w:type="dxa" w:w="4445"/>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74" w:after="22"/>
              <w:ind w:right="2830"/>
              <w:jc w:val="right"/>
              <w:textAlignment w:val="baseline"/>
              <w:rPr>
                <w:bCs/>
                <w:color w:val="393B3B"/>
              </w:rPr>
            </w:pPr>
            <w:r>
              <w:rPr>
                <w:bCs/>
                <w:color w:val="393B3B"/>
              </w:rPr>
              <w:t xml:space="preserve">   </w:t>
            </w:r>
            <w:r w:rsidRPr="005020F6">
              <w:rPr>
                <w:bCs/>
                <w:color w:val="393B3B"/>
              </w:rPr>
              <w:t>UKUPNO</w:t>
            </w:r>
          </w:p>
        </w:tc>
        <w:tc>
          <w:tcPr>
            <w:tcW w:type="dxa" w:w="1818"/>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3141D6">
            <w:pPr>
              <w:tabs>
                <w:tab w:pos="1296" w:val="decimal"/>
              </w:tabs>
              <w:kinsoku w:val="false"/>
              <w:overflowPunct w:val="false"/>
              <w:spacing w:lineRule="exact" w:line="261" w:after="46"/>
              <w:textAlignment w:val="baseline"/>
              <w:rPr>
                <w:bCs/>
                <w:color w:val="323434"/>
              </w:rPr>
            </w:pPr>
            <w:r w:rsidRPr="003141D6">
              <w:rPr>
                <w:bCs/>
                <w:color w:val="353737"/>
              </w:rPr>
              <w:t>118.840,50</w:t>
            </w:r>
            <w:r w:rsidRPr="003141D6">
              <w:rPr>
                <w:bCs/>
                <w:color w:val="323434"/>
              </w:rPr>
              <w:t xml:space="preserve"> </w:t>
            </w:r>
          </w:p>
        </w:tc>
        <w:tc>
          <w:tcPr>
            <w:tcW w:type="dxa" w:w="1726"/>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47" w:after="60"/>
              <w:textAlignment w:val="baseline"/>
              <w:rPr>
                <w:bCs/>
                <w:color w:val="323434"/>
              </w:rPr>
            </w:pPr>
            <w:r w:rsidRPr="005020F6">
              <w:rPr>
                <w:bCs/>
                <w:color w:val="323434"/>
              </w:rPr>
              <w:t>123.487,00</w:t>
            </w:r>
          </w:p>
        </w:tc>
      </w:tr>
    </w:tbl>
    <w:p w:rsidRDefault="00651D80" w:rsidP="00651D80" w:rsidR="00651D80" w:rsidRPr="005020F6">
      <w:pPr>
        <w:kinsoku w:val="false"/>
        <w:overflowPunct w:val="false"/>
        <w:spacing w:lineRule="exact" w:line="20" w:after="215"/>
        <w:ind w:right="940" w:left="931"/>
        <w:textAlignment w:val="baseline"/>
      </w:pPr>
    </w:p>
    <w:p w:rsidRDefault="00651D80" w:rsidP="00651D80" w:rsidR="00651D80">
      <w:pPr>
        <w:kinsoku w:val="false"/>
        <w:overflowPunct w:val="false"/>
        <w:spacing w:lineRule="exact" w:line="265" w:before="22"/>
        <w:jc w:val="both"/>
        <w:textAlignment w:val="baseline"/>
        <w:rPr>
          <w:spacing w:val="3"/>
        </w:rPr>
      </w:pPr>
      <w:r>
        <w:rPr>
          <w:spacing w:val="-3"/>
        </w:rPr>
        <w:tab/>
      </w:r>
      <w:r w:rsidRPr="005020F6">
        <w:rPr>
          <w:spacing w:val="-3"/>
        </w:rPr>
        <w:t>Na auto HONDA ACCORD 2.0 SPORT i MERCEDES, E220 CDI, ELEGANCE bila je upisana hipoteka i prijavljeno razlučno pravo. Vjerovniku Pore</w:t>
      </w:r>
      <w:r>
        <w:rPr>
          <w:spacing w:val="-3"/>
        </w:rPr>
        <w:t>zna uprava s njegovom suglasnošću isplać</w:t>
      </w:r>
      <w:r w:rsidRPr="005020F6">
        <w:rPr>
          <w:spacing w:val="-3"/>
        </w:rPr>
        <w:t>eno je</w:t>
      </w:r>
      <w:r>
        <w:rPr>
          <w:spacing w:val="-3"/>
        </w:rPr>
        <w:t xml:space="preserve"> </w:t>
      </w:r>
      <w:r w:rsidRPr="005020F6">
        <w:rPr>
          <w:spacing w:val="3"/>
        </w:rPr>
        <w:t>bilo 60.509,71 kn.</w:t>
      </w:r>
    </w:p>
    <w:p w:rsidRDefault="00651D80" w:rsidP="00651D80" w:rsidR="00651D80">
      <w:pPr>
        <w:kinsoku w:val="false"/>
        <w:overflowPunct w:val="false"/>
        <w:spacing w:lineRule="exact" w:line="259"/>
        <w:textAlignment w:val="baseline"/>
        <w:rPr>
          <w:spacing w:val="4"/>
        </w:rPr>
      </w:pPr>
      <w:r>
        <w:rPr>
          <w:spacing w:val="4"/>
        </w:rPr>
        <w:tab/>
      </w:r>
      <w:r w:rsidRPr="005020F6">
        <w:rPr>
          <w:spacing w:val="4"/>
        </w:rPr>
        <w:t>Stečajna masa sastoji se od novčanog iznosa u visini 30.330,91 kn</w:t>
      </w:r>
      <w:r>
        <w:rPr>
          <w:spacing w:val="4"/>
        </w:rPr>
        <w:t>.</w:t>
      </w:r>
    </w:p>
    <w:p w:rsidRDefault="00651D80" w:rsidP="00651D80" w:rsidR="00651D80">
      <w:pPr>
        <w:kinsoku w:val="false"/>
        <w:overflowPunct w:val="false"/>
        <w:spacing w:lineRule="exact" w:line="259"/>
        <w:textAlignment w:val="baseline"/>
        <w:rPr>
          <w:spacing w:val="4"/>
        </w:rPr>
      </w:pPr>
    </w:p>
    <w:p w:rsidRDefault="00651D80" w:rsidP="00651D80" w:rsidR="00651D80" w:rsidRPr="005020F6">
      <w:pPr>
        <w:kinsoku w:val="false"/>
        <w:overflowPunct w:val="false"/>
        <w:spacing w:lineRule="exact" w:line="259"/>
        <w:textAlignment w:val="baseline"/>
        <w:rPr>
          <w:bCs/>
        </w:rPr>
      </w:pPr>
      <w:r>
        <w:rPr>
          <w:spacing w:val="4"/>
        </w:rPr>
        <w:tab/>
      </w:r>
      <w:r w:rsidRPr="005020F6">
        <w:rPr>
          <w:bCs/>
        </w:rPr>
        <w:t>T</w:t>
      </w:r>
      <w:r>
        <w:rPr>
          <w:bCs/>
        </w:rPr>
        <w:t>roškovi stečajnog postupka: Plać</w:t>
      </w:r>
      <w:r w:rsidRPr="005020F6">
        <w:rPr>
          <w:bCs/>
        </w:rPr>
        <w:t>eni troškovi:</w:t>
      </w:r>
    </w:p>
    <w:tbl>
      <w:tblPr>
        <w:tblW w:type="auto" w:w="0"/>
        <w:tblInd w:type="dxa" w:w="573"/>
        <w:tblLayout w:type="fixed"/>
        <w:tblCellMar>
          <w:left w:type="dxa" w:w="0"/>
          <w:right w:type="dxa" w:w="0"/>
        </w:tblCellMar>
        <w:tblLook w:val="0000" w:noVBand="0" w:noHBand="0" w:lastColumn="0" w:firstColumn="0" w:lastRow="0" w:firstRow="0"/>
      </w:tblPr>
      <w:tblGrid>
        <w:gridCol w:w="968"/>
        <w:gridCol w:w="26"/>
        <w:gridCol w:w="4045"/>
        <w:gridCol w:w="1417"/>
      </w:tblGrid>
      <w:tr w:rsidTr="005B32BF" w:rsidR="00651D80" w:rsidRPr="005020F6">
        <w:trPr>
          <w:trHeight w:hRule="exact" w:val="787"/>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278" w:before="293"/>
              <w:ind w:right="120"/>
              <w:jc w:val="right"/>
              <w:textAlignment w:val="baseline"/>
              <w:rPr>
                <w:bCs/>
                <w:color w:val="000000"/>
              </w:rPr>
            </w:pPr>
            <w:r w:rsidRPr="005020F6">
              <w:rPr>
                <w:bCs/>
                <w:color w:val="000000"/>
              </w:rPr>
              <w:t>Z.B.</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268" w:before="303"/>
              <w:ind w:right="1523"/>
              <w:jc w:val="right"/>
              <w:textAlignment w:val="baseline"/>
              <w:rPr>
                <w:bCs/>
                <w:color w:val="000000"/>
              </w:rPr>
            </w:pPr>
            <w:r w:rsidRPr="005020F6">
              <w:rPr>
                <w:bCs/>
                <w:color w:val="000000"/>
              </w:rPr>
              <w:t>STAVKA</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5B32BF" w:rsidR="00651D80" w:rsidRPr="005020F6">
            <w:pPr>
              <w:kinsoku w:val="false"/>
              <w:overflowPunct w:val="false"/>
              <w:spacing w:lineRule="exact" w:line="224" w:after="256" w:before="307"/>
              <w:ind w:right="219"/>
              <w:jc w:val="right"/>
              <w:textAlignment w:val="baseline"/>
              <w:rPr>
                <w:bCs/>
                <w:color w:val="000000"/>
              </w:rPr>
            </w:pPr>
            <w:r>
              <w:rPr>
                <w:bCs/>
                <w:color w:val="000000"/>
              </w:rPr>
              <w:t>PLA</w:t>
            </w:r>
            <w:r w:rsidR="005B32BF">
              <w:rPr>
                <w:bCs/>
                <w:color w:val="000000"/>
              </w:rPr>
              <w:t>Ć</w:t>
            </w:r>
            <w:r>
              <w:rPr>
                <w:bCs/>
                <w:color w:val="000000"/>
              </w:rPr>
              <w:t>E</w:t>
            </w:r>
            <w:r w:rsidRPr="005020F6">
              <w:rPr>
                <w:bCs/>
                <w:color w:val="000000"/>
              </w:rPr>
              <w:t>NO</w:t>
            </w:r>
          </w:p>
        </w:tc>
      </w:tr>
      <w:tr w:rsidTr="005B32BF" w:rsidR="00651D80" w:rsidRPr="005020F6">
        <w:trPr>
          <w:trHeight w:hRule="exact" w:val="269"/>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14"/>
              <w:ind w:right="210"/>
              <w:jc w:val="right"/>
              <w:textAlignment w:val="baseline"/>
              <w:rPr>
                <w:bCs/>
              </w:rPr>
            </w:pPr>
            <w:r w:rsidRPr="005020F6">
              <w:rPr>
                <w:bCs/>
              </w:rPr>
              <w:t>1</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8" w:after="3" w:before="38"/>
              <w:ind w:left="106"/>
              <w:textAlignment w:val="baseline"/>
              <w:rPr>
                <w:bCs/>
              </w:rPr>
            </w:pPr>
            <w:r w:rsidRPr="005020F6">
              <w:rPr>
                <w:bCs/>
              </w:rPr>
              <w:t>KNJIGOVODSTVO - DJELOMIČNO</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3" w:before="46"/>
              <w:ind w:right="129"/>
              <w:jc w:val="right"/>
              <w:textAlignment w:val="baseline"/>
              <w:rPr>
                <w:bCs/>
              </w:rPr>
            </w:pPr>
            <w:r w:rsidRPr="005020F6">
              <w:rPr>
                <w:bCs/>
              </w:rPr>
              <w:t>16.448,75</w:t>
            </w:r>
          </w:p>
        </w:tc>
      </w:tr>
      <w:tr w:rsidTr="005B32BF" w:rsidR="00651D80" w:rsidRPr="005020F6">
        <w:trPr>
          <w:trHeight w:hRule="exact" w:val="485"/>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123" w:before="140"/>
              <w:ind w:right="210"/>
              <w:jc w:val="right"/>
              <w:textAlignment w:val="baseline"/>
              <w:rPr>
                <w:bCs/>
              </w:rPr>
            </w:pPr>
            <w:r w:rsidRPr="005020F6">
              <w:rPr>
                <w:bCs/>
              </w:rPr>
              <w:t>2</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tcPr>
          <w:p w:rsidRDefault="00651D80" w:rsidP="00F93F91" w:rsidR="00651D80" w:rsidRPr="005020F6">
            <w:pPr>
              <w:kinsoku w:val="false"/>
              <w:overflowPunct w:val="false"/>
              <w:spacing w:lineRule="exact" w:line="232"/>
              <w:ind w:right="1224" w:left="108"/>
              <w:textAlignment w:val="baseline"/>
              <w:rPr>
                <w:bCs/>
                <w:spacing w:val="-18"/>
              </w:rPr>
            </w:pPr>
            <w:r w:rsidRPr="005020F6">
              <w:rPr>
                <w:bCs/>
                <w:spacing w:val="-18"/>
              </w:rPr>
              <w:t>ADMINISTRATIVNI POSLOVI - DJELOMIČNO</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109" w:before="154"/>
              <w:ind w:right="129"/>
              <w:jc w:val="right"/>
              <w:textAlignment w:val="baseline"/>
              <w:rPr>
                <w:bCs/>
              </w:rPr>
            </w:pPr>
            <w:r w:rsidRPr="005020F6">
              <w:rPr>
                <w:bCs/>
              </w:rPr>
              <w:t>8.656,03</w:t>
            </w:r>
          </w:p>
        </w:tc>
      </w:tr>
      <w:tr w:rsidTr="005B32BF" w:rsidR="00651D80" w:rsidRPr="005020F6">
        <w:trPr>
          <w:trHeight w:hRule="exact" w:val="269"/>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13" w:before="39"/>
              <w:ind w:right="210"/>
              <w:jc w:val="right"/>
              <w:textAlignment w:val="baseline"/>
              <w:rPr>
                <w:bCs/>
              </w:rPr>
            </w:pPr>
            <w:r w:rsidRPr="005020F6">
              <w:rPr>
                <w:bCs/>
              </w:rPr>
              <w:t>3</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8" w:after="14" w:before="36"/>
              <w:ind w:left="106"/>
              <w:textAlignment w:val="baseline"/>
              <w:rPr>
                <w:bCs/>
              </w:rPr>
            </w:pPr>
            <w:r w:rsidRPr="005020F6">
              <w:rPr>
                <w:bCs/>
              </w:rPr>
              <w:t>ARHIVIRANJE</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9" w:before="43"/>
              <w:ind w:right="129"/>
              <w:jc w:val="right"/>
              <w:textAlignment w:val="baseline"/>
              <w:rPr>
                <w:bCs/>
              </w:rPr>
            </w:pPr>
            <w:r w:rsidRPr="005020F6">
              <w:rPr>
                <w:bCs/>
              </w:rPr>
              <w:t>17.001,00</w:t>
            </w:r>
          </w:p>
        </w:tc>
      </w:tr>
      <w:tr w:rsidTr="005B32BF" w:rsidR="00651D80" w:rsidRPr="005020F6">
        <w:trPr>
          <w:trHeight w:hRule="exact" w:val="264"/>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8" w:before="34"/>
              <w:ind w:right="210"/>
              <w:jc w:val="right"/>
              <w:textAlignment w:val="baseline"/>
              <w:rPr>
                <w:bCs/>
              </w:rPr>
            </w:pPr>
            <w:r w:rsidRPr="005020F6">
              <w:rPr>
                <w:bCs/>
              </w:rPr>
              <w:t>4</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22" w:after="8"/>
              <w:ind w:left="106"/>
              <w:textAlignment w:val="baseline"/>
              <w:rPr>
                <w:bCs/>
              </w:rPr>
            </w:pPr>
            <w:r>
              <w:rPr>
                <w:bCs/>
              </w:rPr>
              <w:t>AUTOMEHANIČ</w:t>
            </w:r>
            <w:r w:rsidRPr="005020F6">
              <w:rPr>
                <w:bCs/>
              </w:rPr>
              <w:t>AR KOVAČIĆ</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8" w:before="34"/>
              <w:ind w:right="129"/>
              <w:jc w:val="right"/>
              <w:textAlignment w:val="baseline"/>
              <w:rPr>
                <w:bCs/>
              </w:rPr>
            </w:pPr>
            <w:r w:rsidRPr="005020F6">
              <w:rPr>
                <w:bCs/>
              </w:rPr>
              <w:t>2.128,50</w:t>
            </w:r>
          </w:p>
        </w:tc>
      </w:tr>
      <w:tr w:rsidTr="005B32BF" w:rsidR="00651D80" w:rsidRPr="005020F6">
        <w:trPr>
          <w:trHeight w:hRule="exact" w:val="273"/>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14" w:before="38"/>
              <w:ind w:right="210"/>
              <w:jc w:val="right"/>
              <w:textAlignment w:val="baseline"/>
              <w:rPr>
                <w:bCs/>
              </w:rPr>
            </w:pPr>
            <w:r w:rsidRPr="005020F6">
              <w:rPr>
                <w:bCs/>
              </w:rPr>
              <w:t>5</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14" w:before="38"/>
              <w:ind w:left="106"/>
              <w:textAlignment w:val="baseline"/>
              <w:rPr>
                <w:bCs/>
              </w:rPr>
            </w:pPr>
            <w:r w:rsidRPr="005020F6">
              <w:rPr>
                <w:bCs/>
              </w:rPr>
              <w:t>ZAGREBAČKA BANKA D.D.</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9" w:before="43"/>
              <w:ind w:right="129"/>
              <w:jc w:val="right"/>
              <w:textAlignment w:val="baseline"/>
              <w:rPr>
                <w:bCs/>
              </w:rPr>
            </w:pPr>
            <w:r w:rsidRPr="005020F6">
              <w:rPr>
                <w:bCs/>
              </w:rPr>
              <w:t>1.681,55</w:t>
            </w:r>
          </w:p>
        </w:tc>
      </w:tr>
      <w:tr w:rsidTr="005B32BF" w:rsidR="00651D80" w:rsidRPr="005020F6">
        <w:trPr>
          <w:trHeight w:hRule="exact" w:val="264"/>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9"/>
              <w:ind w:right="210"/>
              <w:jc w:val="right"/>
              <w:textAlignment w:val="baseline"/>
              <w:rPr>
                <w:bCs/>
              </w:rPr>
            </w:pPr>
            <w:r w:rsidRPr="005020F6">
              <w:rPr>
                <w:bCs/>
              </w:rPr>
              <w:t>6</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8" w:after="7"/>
              <w:ind w:left="106"/>
              <w:textAlignment w:val="baseline"/>
              <w:rPr>
                <w:bCs/>
              </w:rPr>
            </w:pPr>
            <w:r w:rsidRPr="005020F6">
              <w:rPr>
                <w:bCs/>
              </w:rPr>
              <w:t>INFORMATIČAR</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2" w:before="36"/>
              <w:ind w:right="129"/>
              <w:jc w:val="right"/>
              <w:textAlignment w:val="baseline"/>
              <w:rPr>
                <w:bCs/>
              </w:rPr>
            </w:pPr>
            <w:r w:rsidRPr="005020F6">
              <w:rPr>
                <w:bCs/>
              </w:rPr>
              <w:t>3.340,00</w:t>
            </w:r>
          </w:p>
        </w:tc>
      </w:tr>
      <w:tr w:rsidTr="005B32BF" w:rsidR="00651D80" w:rsidRPr="005020F6">
        <w:trPr>
          <w:trHeight w:hRule="exact" w:val="269"/>
        </w:trPr>
        <w:tc>
          <w:tcPr>
            <w:tcW w:type="dxa" w:w="968"/>
            <w:tcBorders>
              <w:top w:space="0" w:sz="5" w:color="auto" w:val="single"/>
              <w:left w:space="0" w:sz="5" w:color="auto" w:val="single"/>
              <w:bottom w:space="0" w:sz="5" w:color="auto" w:val="single"/>
              <w:right w:val="nil"/>
            </w:tcBorders>
            <w:shd w:fill="auto" w:color="auto" w:val="clear"/>
            <w:vAlign w:val="center"/>
          </w:tcPr>
          <w:p w:rsidRDefault="00651D80" w:rsidP="00F93F91" w:rsidR="00651D80" w:rsidRPr="005020F6">
            <w:pPr>
              <w:kinsoku w:val="false"/>
              <w:overflowPunct w:val="false"/>
              <w:spacing w:lineRule="exact" w:line="216" w:after="14" w:before="34"/>
              <w:ind w:right="210"/>
              <w:jc w:val="right"/>
              <w:textAlignment w:val="baseline"/>
              <w:rPr>
                <w:bCs/>
              </w:rPr>
            </w:pPr>
            <w:r w:rsidRPr="005020F6">
              <w:rPr>
                <w:bCs/>
              </w:rPr>
              <w:t>7</w:t>
            </w:r>
          </w:p>
        </w:tc>
        <w:tc>
          <w:tcPr>
            <w:tcW w:type="dxa" w:w="25"/>
            <w:tcBorders>
              <w:top w:space="0" w:sz="5" w:color="auto" w:val="single"/>
              <w:left w:val="nil"/>
              <w:bottom w:space="0" w:sz="5" w:color="auto" w:val="single"/>
              <w:right w:space="0" w:sz="5" w:color="auto" w:val="single"/>
            </w:tcBorders>
            <w:shd w:fill="auto" w:color="auto" w:val="clear"/>
          </w:tcPr>
          <w:p w:rsidRDefault="00651D80" w:rsidP="00F93F91" w:rsidR="00651D80" w:rsidRPr="005020F6">
            <w:pPr>
              <w:kinsoku w:val="false"/>
              <w:overflowPunct w:val="false"/>
              <w:textAlignment w:val="baseline"/>
            </w:pPr>
          </w:p>
        </w:tc>
        <w:tc>
          <w:tcPr>
            <w:tcW w:type="dxa" w:w="4045"/>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8" w:before="40"/>
              <w:ind w:left="106"/>
              <w:textAlignment w:val="baseline"/>
              <w:rPr>
                <w:bCs/>
              </w:rPr>
            </w:pPr>
            <w:r w:rsidRPr="005020F6">
              <w:rPr>
                <w:bCs/>
              </w:rPr>
              <w:t>DRUGO (pečat, biljezi...)</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9" w:before="39"/>
              <w:ind w:right="129"/>
              <w:jc w:val="right"/>
              <w:textAlignment w:val="baseline"/>
              <w:rPr>
                <w:bCs/>
              </w:rPr>
            </w:pPr>
            <w:r w:rsidRPr="005020F6">
              <w:rPr>
                <w:bCs/>
              </w:rPr>
              <w:t>1.127,50</w:t>
            </w:r>
          </w:p>
        </w:tc>
      </w:tr>
      <w:tr w:rsidTr="005B32BF" w:rsidR="00651D80" w:rsidRPr="005020F6">
        <w:trPr>
          <w:trHeight w:hRule="exact" w:val="382"/>
        </w:trPr>
        <w:tc>
          <w:tcPr>
            <w:tcW w:type="dxa" w:w="968"/>
            <w:tcBorders>
              <w:top w:space="0" w:sz="5" w:color="auto" w:val="single"/>
              <w:left w:space="0" w:sz="5" w:color="auto" w:val="single"/>
              <w:bottom w:space="0" w:sz="5" w:color="auto" w:val="single"/>
              <w:right w:val="nil"/>
            </w:tcBorders>
            <w:shd w:fill="auto" w:color="auto" w:val="clear"/>
          </w:tcPr>
          <w:p w:rsidRDefault="00651D80" w:rsidP="00F93F91" w:rsidR="00651D80" w:rsidRPr="005020F6">
            <w:pPr>
              <w:kinsoku w:val="false"/>
              <w:overflowPunct w:val="false"/>
              <w:textAlignment w:val="baseline"/>
            </w:pPr>
          </w:p>
        </w:tc>
        <w:tc>
          <w:tcPr>
            <w:tcW w:type="dxa" w:w="4070"/>
            <w:gridSpan w:val="2"/>
            <w:tcBorders>
              <w:top w:space="0" w:sz="5" w:color="auto" w:val="single"/>
              <w:left w:val="nil"/>
              <w:bottom w:space="0" w:sz="5" w:color="auto" w:val="single"/>
              <w:right w:space="0" w:sz="5" w:color="auto" w:val="single"/>
            </w:tcBorders>
            <w:shd w:fill="auto" w:color="auto" w:val="clear"/>
            <w:vAlign w:val="center"/>
          </w:tcPr>
          <w:p w:rsidRDefault="001464FC" w:rsidP="001464FC" w:rsidR="00651D80" w:rsidRPr="005020F6">
            <w:pPr>
              <w:kinsoku w:val="false"/>
              <w:overflowPunct w:val="false"/>
              <w:spacing w:lineRule="exact" w:line="216" w:after="18" w:before="34"/>
              <w:ind w:right="2486"/>
              <w:jc w:val="right"/>
              <w:textAlignment w:val="baseline"/>
              <w:rPr>
                <w:bCs/>
              </w:rPr>
            </w:pPr>
            <w:r>
              <w:rPr>
                <w:bCs/>
              </w:rPr>
              <w:t>UKUPNO</w:t>
            </w:r>
          </w:p>
        </w:tc>
        <w:tc>
          <w:tcPr>
            <w:tcW w:type="dxa" w:w="1417"/>
            <w:tcBorders>
              <w:top w:space="0" w:sz="5" w:color="auto" w:val="single"/>
              <w:left w:space="0" w:sz="5" w:color="auto" w:val="single"/>
              <w:bottom w:space="0" w:sz="5" w:color="auto" w:val="single"/>
              <w:right w:space="0" w:sz="5" w:color="auto" w:val="single"/>
            </w:tcBorders>
            <w:shd w:fill="auto" w:color="auto" w:val="clear"/>
            <w:vAlign w:val="center"/>
          </w:tcPr>
          <w:p w:rsidRDefault="00651D80" w:rsidP="00F93F91" w:rsidR="00651D80" w:rsidRPr="005020F6">
            <w:pPr>
              <w:kinsoku w:val="false"/>
              <w:overflowPunct w:val="false"/>
              <w:spacing w:lineRule="exact" w:line="216" w:after="10" w:before="42"/>
              <w:ind w:right="129"/>
              <w:jc w:val="right"/>
              <w:textAlignment w:val="baseline"/>
              <w:rPr>
                <w:bCs/>
              </w:rPr>
            </w:pPr>
            <w:r w:rsidRPr="005020F6">
              <w:rPr>
                <w:bCs/>
              </w:rPr>
              <w:t>50.383,33</w:t>
            </w:r>
          </w:p>
        </w:tc>
      </w:tr>
    </w:tbl>
    <w:p w:rsidRDefault="001464FC" w:rsidP="001464FC" w:rsidR="001464FC">
      <w:pPr>
        <w:kinsoku w:val="false"/>
        <w:overflowPunct w:val="false"/>
        <w:spacing w:lineRule="exact" w:line="258" w:before="1"/>
        <w:ind w:firstLine="708"/>
        <w:textAlignment w:val="baseline"/>
      </w:pPr>
    </w:p>
    <w:p w:rsidRDefault="00651D80" w:rsidP="00726189" w:rsidR="00651D80" w:rsidRPr="005020F6">
      <w:pPr>
        <w:kinsoku w:val="false"/>
        <w:overflowPunct w:val="false"/>
        <w:spacing w:lineRule="exact" w:line="258" w:before="1"/>
        <w:ind w:firstLine="708"/>
        <w:textAlignment w:val="baseline"/>
        <w:rPr>
          <w:bCs/>
          <w:spacing w:val="-4"/>
        </w:rPr>
      </w:pPr>
      <w:r>
        <w:rPr>
          <w:bCs/>
          <w:spacing w:val="-4"/>
        </w:rPr>
        <w:t>Neplaćene o</w:t>
      </w:r>
      <w:r w:rsidRPr="005020F6">
        <w:rPr>
          <w:bCs/>
          <w:spacing w:val="-4"/>
        </w:rPr>
        <w:t>bveze stečajnog postupka:</w:t>
      </w:r>
    </w:p>
    <w:tbl>
      <w:tblPr>
        <w:tblW w:type="auto" w:w="0"/>
        <w:tblInd w:type="dxa" w:w="712"/>
        <w:tblLayout w:type="fixed"/>
        <w:tblCellMar>
          <w:left w:type="dxa" w:w="0"/>
          <w:right w:type="dxa" w:w="0"/>
        </w:tblCellMar>
        <w:tblLook w:val="0000" w:noVBand="0" w:noHBand="0" w:lastColumn="0" w:firstColumn="0" w:lastRow="0" w:firstRow="0"/>
      </w:tblPr>
      <w:tblGrid>
        <w:gridCol w:w="797"/>
        <w:gridCol w:w="182"/>
        <w:gridCol w:w="4012"/>
        <w:gridCol w:w="1390"/>
      </w:tblGrid>
      <w:tr w:rsidTr="001464FC" w:rsidR="00651D80" w:rsidRPr="005020F6">
        <w:trPr>
          <w:trHeight w:hRule="exact" w:val="782"/>
        </w:trPr>
        <w:tc>
          <w:tcPr>
            <w:tcW w:type="dxa" w:w="797"/>
            <w:tcBorders>
              <w:top w:space="0" w:sz="4" w:color="auto" w:val="single"/>
              <w:left w:space="0" w:sz="4" w:color="auto" w:val="single"/>
              <w:bottom w:space="0" w:sz="4" w:color="auto" w:val="single"/>
              <w:right w:val="nil"/>
            </w:tcBorders>
            <w:shd w:fill="auto" w:color="auto" w:val="clear"/>
            <w:vAlign w:val="center"/>
          </w:tcPr>
          <w:p w:rsidRDefault="005B32BF" w:rsidP="00F93F91" w:rsidR="00651D80" w:rsidRPr="005020F6">
            <w:pPr>
              <w:kinsoku w:val="false"/>
              <w:overflowPunct w:val="false"/>
              <w:spacing w:lineRule="exact" w:line="216" w:after="268" w:before="298"/>
              <w:ind w:right="121"/>
              <w:jc w:val="right"/>
              <w:textAlignment w:val="baseline"/>
              <w:rPr>
                <w:bCs/>
                <w:color w:val="000000"/>
              </w:rPr>
            </w:pPr>
            <w:r>
              <w:rPr>
                <w:bCs/>
                <w:color w:val="000000"/>
              </w:rPr>
              <w:t>Z</w:t>
            </w:r>
            <w:r w:rsidR="00651D80" w:rsidRPr="005020F6">
              <w:rPr>
                <w:bCs/>
                <w:color w:val="000000"/>
              </w:rPr>
              <w:t>.B.</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16" w:after="261" w:before="305"/>
              <w:ind w:left="1181"/>
              <w:textAlignment w:val="baseline"/>
              <w:rPr>
                <w:bCs/>
                <w:color w:val="000000"/>
              </w:rPr>
            </w:pPr>
            <w:r w:rsidRPr="005020F6">
              <w:rPr>
                <w:bCs/>
                <w:color w:val="000000"/>
              </w:rPr>
              <w:t>STAVKA</w:t>
            </w:r>
          </w:p>
        </w:tc>
        <w:tc>
          <w:tcPr>
            <w:tcW w:type="dxa" w:w="1390"/>
            <w:tcBorders>
              <w:top w:space="0" w:sz="4" w:color="auto" w:val="single"/>
              <w:left w:space="0" w:sz="4" w:color="auto" w:val="single"/>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r>
      <w:tr w:rsidTr="001464FC" w:rsidR="00651D80" w:rsidRPr="005020F6">
        <w:trPr>
          <w:trHeight w:hRule="exact" w:val="269"/>
        </w:trPr>
        <w:tc>
          <w:tcPr>
            <w:tcW w:type="dxa" w:w="797"/>
            <w:tcBorders>
              <w:top w:space="0" w:sz="4" w:color="auto" w:val="single"/>
              <w:left w:space="0" w:sz="4" w:color="auto" w:val="single"/>
              <w:bottom w:space="0" w:sz="4" w:color="auto" w:val="single"/>
              <w:right w:val="nil"/>
            </w:tcBorders>
            <w:shd w:fill="auto" w:color="auto" w:val="clear"/>
            <w:vAlign w:val="center"/>
          </w:tcPr>
          <w:p w:rsidRDefault="00651D80" w:rsidP="00F93F91" w:rsidR="00651D80" w:rsidRPr="005020F6">
            <w:pPr>
              <w:kinsoku w:val="false"/>
              <w:overflowPunct w:val="false"/>
              <w:spacing w:lineRule="exact" w:line="216" w:after="9" w:before="34"/>
              <w:ind w:right="211"/>
              <w:jc w:val="right"/>
              <w:textAlignment w:val="baseline"/>
              <w:rPr>
                <w:bCs/>
              </w:rPr>
            </w:pPr>
            <w:r w:rsidRPr="005020F6">
              <w:rPr>
                <w:bCs/>
              </w:rPr>
              <w:t>1</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25" w:before="34"/>
              <w:ind w:left="101"/>
              <w:textAlignment w:val="baseline"/>
              <w:rPr>
                <w:bCs/>
              </w:rPr>
            </w:pPr>
            <w:r w:rsidRPr="005020F6">
              <w:rPr>
                <w:bCs/>
              </w:rPr>
              <w:t>VIRA - NAJAM S REŽIJAMA</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9" w:before="34"/>
              <w:textAlignment w:val="baseline"/>
              <w:rPr>
                <w:bCs/>
              </w:rPr>
            </w:pPr>
            <w:r w:rsidRPr="005020F6">
              <w:rPr>
                <w:bCs/>
              </w:rPr>
              <w:t>23.658,26</w:t>
            </w:r>
          </w:p>
        </w:tc>
      </w:tr>
      <w:tr w:rsidTr="001464FC" w:rsidR="00651D80" w:rsidRPr="005020F6">
        <w:trPr>
          <w:trHeight w:hRule="exact" w:val="269"/>
        </w:trPr>
        <w:tc>
          <w:tcPr>
            <w:tcW w:type="dxa" w:w="797"/>
            <w:tcBorders>
              <w:top w:space="0" w:sz="4" w:color="auto" w:val="single"/>
              <w:left w:space="0" w:sz="4" w:color="auto" w:val="single"/>
              <w:bottom w:space="0" w:sz="4" w:color="auto" w:val="single"/>
              <w:right w:val="nil"/>
            </w:tcBorders>
            <w:shd w:fill="auto" w:color="auto" w:val="clear"/>
            <w:vAlign w:val="center"/>
          </w:tcPr>
          <w:p w:rsidRDefault="00651D80" w:rsidP="00F93F91" w:rsidR="00651D80" w:rsidRPr="005020F6">
            <w:pPr>
              <w:kinsoku w:val="false"/>
              <w:overflowPunct w:val="false"/>
              <w:spacing w:lineRule="exact" w:line="216" w:after="8" w:before="39"/>
              <w:ind w:right="211"/>
              <w:jc w:val="right"/>
              <w:textAlignment w:val="baseline"/>
              <w:rPr>
                <w:bCs/>
              </w:rPr>
            </w:pPr>
            <w:r w:rsidRPr="005020F6">
              <w:rPr>
                <w:bCs/>
              </w:rPr>
              <w:t>2</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5B32BF" w:rsidR="00651D80" w:rsidRPr="005020F6">
            <w:pPr>
              <w:kinsoku w:val="false"/>
              <w:overflowPunct w:val="false"/>
              <w:spacing w:lineRule="exact" w:line="226" w:after="8"/>
              <w:ind w:left="101"/>
              <w:textAlignment w:val="baseline"/>
              <w:rPr>
                <w:bCs/>
              </w:rPr>
            </w:pPr>
            <w:r w:rsidRPr="005020F6">
              <w:rPr>
                <w:bCs/>
              </w:rPr>
              <w:t>OP</w:t>
            </w:r>
            <w:r w:rsidR="005B32BF">
              <w:rPr>
                <w:bCs/>
              </w:rPr>
              <w:t>Ć</w:t>
            </w:r>
            <w:r w:rsidRPr="005020F6">
              <w:rPr>
                <w:bCs/>
              </w:rPr>
              <w:t>INA VIŠNJAN</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11" w:before="36"/>
              <w:textAlignment w:val="baseline"/>
              <w:rPr>
                <w:bCs/>
              </w:rPr>
            </w:pPr>
            <w:r w:rsidRPr="005020F6">
              <w:rPr>
                <w:bCs/>
              </w:rPr>
              <w:t>4.841,67</w:t>
            </w:r>
          </w:p>
        </w:tc>
      </w:tr>
      <w:tr w:rsidTr="001464FC" w:rsidR="00651D80" w:rsidRPr="005020F6">
        <w:trPr>
          <w:trHeight w:hRule="exact" w:val="264"/>
        </w:trPr>
        <w:tc>
          <w:tcPr>
            <w:tcW w:type="dxa" w:w="797"/>
            <w:tcBorders>
              <w:top w:space="0" w:sz="4" w:color="auto" w:val="single"/>
              <w:left w:space="0" w:sz="4" w:color="auto" w:val="single"/>
              <w:bottom w:space="0" w:sz="4" w:color="auto" w:val="single"/>
              <w:right w:val="nil"/>
            </w:tcBorders>
            <w:shd w:fill="auto" w:color="auto" w:val="clear"/>
            <w:vAlign w:val="center"/>
          </w:tcPr>
          <w:p w:rsidRDefault="00651D80" w:rsidP="00F93F91" w:rsidR="00651D80" w:rsidRPr="005020F6">
            <w:pPr>
              <w:kinsoku w:val="false"/>
              <w:overflowPunct w:val="false"/>
              <w:spacing w:lineRule="exact" w:line="215" w:before="39"/>
              <w:ind w:right="211"/>
              <w:jc w:val="right"/>
              <w:textAlignment w:val="baseline"/>
              <w:rPr>
                <w:bCs/>
              </w:rPr>
            </w:pPr>
            <w:r w:rsidRPr="005020F6">
              <w:rPr>
                <w:bCs/>
              </w:rPr>
              <w:t>3</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vAlign w:val="center"/>
          </w:tcPr>
          <w:p w:rsidRDefault="005B32BF" w:rsidP="00F93F91" w:rsidR="00651D80" w:rsidRPr="005020F6">
            <w:pPr>
              <w:kinsoku w:val="false"/>
              <w:overflowPunct w:val="false"/>
              <w:spacing w:lineRule="exact" w:line="220" w:after="1" w:before="33"/>
              <w:ind w:left="101"/>
              <w:textAlignment w:val="baseline"/>
              <w:rPr>
                <w:bCs/>
              </w:rPr>
            </w:pPr>
            <w:r>
              <w:rPr>
                <w:bCs/>
              </w:rPr>
              <w:t>KNJIGOVODSTVO-DJELOMIČ</w:t>
            </w:r>
            <w:r w:rsidR="00651D80" w:rsidRPr="005020F6">
              <w:rPr>
                <w:bCs/>
              </w:rPr>
              <w:t>NO</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7" w:before="31"/>
              <w:textAlignment w:val="baseline"/>
              <w:rPr>
                <w:bCs/>
              </w:rPr>
            </w:pPr>
            <w:r w:rsidRPr="005020F6">
              <w:rPr>
                <w:bCs/>
              </w:rPr>
              <w:t>17.262,75</w:t>
            </w:r>
          </w:p>
        </w:tc>
      </w:tr>
      <w:tr w:rsidTr="001464FC" w:rsidR="00651D80" w:rsidRPr="005020F6">
        <w:trPr>
          <w:trHeight w:hRule="exact" w:val="490"/>
        </w:trPr>
        <w:tc>
          <w:tcPr>
            <w:tcW w:type="dxa" w:w="797"/>
            <w:tcBorders>
              <w:top w:space="0" w:sz="4" w:color="auto" w:val="single"/>
              <w:left w:space="0" w:sz="4" w:color="auto" w:val="single"/>
              <w:bottom w:space="0" w:sz="4" w:color="auto" w:val="single"/>
              <w:right w:val="nil"/>
            </w:tcBorders>
            <w:shd w:fill="auto" w:color="auto" w:val="clear"/>
            <w:vAlign w:val="center"/>
          </w:tcPr>
          <w:p w:rsidRDefault="00651D80" w:rsidP="00F93F91" w:rsidR="00651D80" w:rsidRPr="005020F6">
            <w:pPr>
              <w:kinsoku w:val="false"/>
              <w:overflowPunct w:val="false"/>
              <w:spacing w:lineRule="exact" w:line="216" w:after="114" w:before="149"/>
              <w:ind w:right="211"/>
              <w:jc w:val="right"/>
              <w:textAlignment w:val="baseline"/>
              <w:rPr>
                <w:bCs/>
              </w:rPr>
            </w:pPr>
            <w:r w:rsidRPr="005020F6">
              <w:rPr>
                <w:bCs/>
              </w:rPr>
              <w:t>4</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tcPr>
          <w:p w:rsidRDefault="00651D80" w:rsidP="00F93F91" w:rsidR="00651D80" w:rsidRPr="005020F6">
            <w:pPr>
              <w:kinsoku w:val="false"/>
              <w:overflowPunct w:val="false"/>
              <w:spacing w:lineRule="exact" w:line="237"/>
              <w:ind w:left="108"/>
              <w:textAlignment w:val="baseline"/>
              <w:rPr>
                <w:bCs/>
              </w:rPr>
            </w:pPr>
            <w:r w:rsidRPr="005020F6">
              <w:rPr>
                <w:bCs/>
              </w:rPr>
              <w:t>ADMINISTRATIVNI POSLOVI - DJELOMIČNO</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116" w:before="147"/>
              <w:textAlignment w:val="baseline"/>
              <w:rPr>
                <w:bCs/>
              </w:rPr>
            </w:pPr>
            <w:r w:rsidRPr="005020F6">
              <w:rPr>
                <w:bCs/>
              </w:rPr>
              <w:t>9.843,97</w:t>
            </w:r>
          </w:p>
        </w:tc>
      </w:tr>
      <w:tr w:rsidTr="001464FC" w:rsidR="00651D80" w:rsidRPr="005020F6">
        <w:trPr>
          <w:trHeight w:hRule="exact" w:val="480"/>
        </w:trPr>
        <w:tc>
          <w:tcPr>
            <w:tcW w:type="dxa" w:w="797"/>
            <w:tcBorders>
              <w:top w:space="0" w:sz="4" w:color="auto" w:val="single"/>
              <w:left w:space="0" w:sz="4" w:color="auto" w:val="single"/>
              <w:bottom w:space="0" w:sz="4" w:color="auto" w:val="single"/>
              <w:right w:val="nil"/>
            </w:tcBorders>
            <w:shd w:fill="auto" w:color="auto" w:val="clear"/>
            <w:vAlign w:val="center"/>
          </w:tcPr>
          <w:p w:rsidRDefault="00651D80" w:rsidP="00F93F91" w:rsidR="00651D80" w:rsidRPr="005020F6">
            <w:pPr>
              <w:kinsoku w:val="false"/>
              <w:overflowPunct w:val="false"/>
              <w:spacing w:lineRule="exact" w:line="216" w:after="124" w:before="139"/>
              <w:ind w:right="211"/>
              <w:jc w:val="right"/>
              <w:textAlignment w:val="baseline"/>
              <w:rPr>
                <w:bCs/>
              </w:rPr>
            </w:pPr>
            <w:r w:rsidRPr="005020F6">
              <w:rPr>
                <w:bCs/>
              </w:rPr>
              <w:t>5</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tcPr>
          <w:p w:rsidRDefault="00651D80" w:rsidP="00F93F91" w:rsidR="00651D80" w:rsidRPr="005020F6">
            <w:pPr>
              <w:kinsoku w:val="false"/>
              <w:overflowPunct w:val="false"/>
              <w:spacing w:lineRule="exact" w:line="239"/>
              <w:ind w:right="540" w:left="108"/>
              <w:textAlignment w:val="baseline"/>
              <w:rPr>
                <w:bCs/>
                <w:spacing w:val="-18"/>
              </w:rPr>
            </w:pPr>
            <w:r w:rsidRPr="005020F6">
              <w:rPr>
                <w:bCs/>
                <w:spacing w:val="-18"/>
              </w:rPr>
              <w:t>PLAČE RADNICI U OTKAZNOM ROKU</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127" w:before="136"/>
              <w:textAlignment w:val="baseline"/>
              <w:rPr>
                <w:bCs/>
              </w:rPr>
            </w:pPr>
            <w:r w:rsidRPr="005020F6">
              <w:rPr>
                <w:bCs/>
              </w:rPr>
              <w:t>78.911,73</w:t>
            </w:r>
          </w:p>
        </w:tc>
      </w:tr>
      <w:tr w:rsidTr="001464FC" w:rsidR="00651D80" w:rsidRPr="005020F6">
        <w:trPr>
          <w:trHeight w:hRule="exact" w:val="480"/>
        </w:trPr>
        <w:tc>
          <w:tcPr>
            <w:tcW w:type="dxa" w:w="797"/>
            <w:tcBorders>
              <w:top w:space="0" w:sz="4" w:color="auto" w:val="single"/>
              <w:left w:space="0" w:sz="4" w:color="auto" w:val="single"/>
              <w:bottom w:space="0" w:sz="4" w:color="auto" w:val="single"/>
              <w:right w:val="nil"/>
            </w:tcBorders>
            <w:shd w:fill="auto" w:color="auto" w:val="clear"/>
            <w:vAlign w:val="center"/>
          </w:tcPr>
          <w:p w:rsidRDefault="00651D80" w:rsidP="00F93F91" w:rsidR="00651D80" w:rsidRPr="005020F6">
            <w:pPr>
              <w:kinsoku w:val="false"/>
              <w:overflowPunct w:val="false"/>
              <w:spacing w:lineRule="exact" w:line="216" w:after="114" w:before="144"/>
              <w:ind w:right="211"/>
              <w:jc w:val="right"/>
              <w:textAlignment w:val="baseline"/>
              <w:rPr>
                <w:bCs/>
              </w:rPr>
            </w:pPr>
            <w:r w:rsidRPr="005020F6">
              <w:rPr>
                <w:bCs/>
              </w:rPr>
              <w:t>6</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tcPr>
          <w:p w:rsidRDefault="00651D80" w:rsidP="00F93F91" w:rsidR="00651D80" w:rsidRPr="005020F6">
            <w:pPr>
              <w:kinsoku w:val="false"/>
              <w:overflowPunct w:val="false"/>
              <w:spacing w:lineRule="exact" w:line="236"/>
              <w:ind w:left="72"/>
              <w:textAlignment w:val="baseline"/>
              <w:rPr>
                <w:bCs/>
              </w:rPr>
            </w:pPr>
            <w:r>
              <w:rPr>
                <w:bCs/>
              </w:rPr>
              <w:t>PUTNI TROŠKOVI STEČ</w:t>
            </w:r>
            <w:r w:rsidRPr="005020F6">
              <w:rPr>
                <w:bCs/>
              </w:rPr>
              <w:t>AJNI UPRAVITELJ</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124" w:before="134"/>
              <w:textAlignment w:val="baseline"/>
              <w:rPr>
                <w:bCs/>
              </w:rPr>
            </w:pPr>
            <w:r w:rsidRPr="005020F6">
              <w:rPr>
                <w:bCs/>
              </w:rPr>
              <w:t>29.080,00</w:t>
            </w:r>
          </w:p>
        </w:tc>
      </w:tr>
      <w:tr w:rsidTr="001464FC" w:rsidR="00651D80" w:rsidRPr="005020F6">
        <w:trPr>
          <w:trHeight w:hRule="exact" w:val="268"/>
        </w:trPr>
        <w:tc>
          <w:tcPr>
            <w:tcW w:type="dxa" w:w="797"/>
            <w:tcBorders>
              <w:top w:space="0" w:sz="4" w:color="auto" w:val="single"/>
              <w:left w:space="0" w:sz="4" w:color="auto" w:val="single"/>
              <w:bottom w:space="0" w:sz="4" w:color="auto" w:val="single"/>
              <w:right w:val="nil"/>
            </w:tcBorders>
            <w:shd w:fill="auto" w:color="auto" w:val="clear"/>
            <w:vAlign w:val="center"/>
          </w:tcPr>
          <w:p w:rsidRDefault="00651D80" w:rsidP="00F93F91" w:rsidR="00651D80" w:rsidRPr="005020F6">
            <w:pPr>
              <w:kinsoku w:val="false"/>
              <w:overflowPunct w:val="false"/>
              <w:spacing w:lineRule="exact" w:line="216" w:after="9" w:before="43"/>
              <w:ind w:right="211"/>
              <w:jc w:val="right"/>
              <w:textAlignment w:val="baseline"/>
              <w:rPr>
                <w:bCs/>
              </w:rPr>
            </w:pPr>
            <w:r w:rsidRPr="005020F6">
              <w:rPr>
                <w:bCs/>
              </w:rPr>
              <w:t>7</w:t>
            </w:r>
          </w:p>
        </w:tc>
        <w:tc>
          <w:tcPr>
            <w:tcW w:type="dxa" w:w="182"/>
            <w:tcBorders>
              <w:top w:space="0" w:sz="4" w:color="auto" w:val="single"/>
              <w:left w:val="nil"/>
              <w:bottom w:space="0" w:sz="4" w:color="auto" w:val="single"/>
              <w:right w:space="0" w:sz="4" w:color="auto" w:val="single"/>
            </w:tcBorders>
            <w:shd w:fill="auto" w:color="auto" w:val="clear"/>
          </w:tcPr>
          <w:p w:rsidRDefault="00651D80" w:rsidP="00F93F91" w:rsidR="00651D80" w:rsidRPr="005020F6">
            <w:pPr>
              <w:kinsoku w:val="false"/>
              <w:overflowPunct w:val="false"/>
              <w:textAlignment w:val="baseline"/>
            </w:pPr>
          </w:p>
        </w:tc>
        <w:tc>
          <w:tcPr>
            <w:tcW w:type="dxa" w:w="4012"/>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24" w:after="16"/>
              <w:ind w:left="101"/>
              <w:textAlignment w:val="baseline"/>
              <w:rPr>
                <w:bCs/>
                <w:spacing w:val="-5"/>
              </w:rPr>
            </w:pPr>
            <w:r>
              <w:rPr>
                <w:bCs/>
                <w:spacing w:val="-5"/>
              </w:rPr>
              <w:t xml:space="preserve">NAGRADA STEČAJNI </w:t>
            </w:r>
            <w:r w:rsidRPr="005020F6">
              <w:rPr>
                <w:bCs/>
                <w:spacing w:val="-5"/>
              </w:rPr>
              <w:t>UPRAVITELJ</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22"/>
              <w:textAlignment w:val="baseline"/>
              <w:rPr>
                <w:bCs/>
              </w:rPr>
            </w:pPr>
            <w:r w:rsidRPr="005020F6">
              <w:rPr>
                <w:bCs/>
              </w:rPr>
              <w:t>18.818,44</w:t>
            </w:r>
          </w:p>
        </w:tc>
      </w:tr>
      <w:tr w:rsidTr="001464FC" w:rsidR="00651D80" w:rsidRPr="005020F6">
        <w:trPr>
          <w:trHeight w:hRule="exact" w:val="283"/>
        </w:trPr>
        <w:tc>
          <w:tcPr>
            <w:tcW w:type="dxa" w:w="797"/>
            <w:tcBorders>
              <w:top w:space="0" w:sz="4" w:color="auto" w:val="single"/>
              <w:left w:space="0" w:sz="4" w:color="auto" w:val="single"/>
              <w:bottom w:space="0" w:sz="4" w:color="auto" w:val="single"/>
              <w:right w:val="nil"/>
            </w:tcBorders>
            <w:shd w:fill="auto" w:color="auto" w:val="clear"/>
          </w:tcPr>
          <w:p w:rsidRDefault="00651D80" w:rsidP="00F93F91" w:rsidR="00651D80" w:rsidRPr="005020F6">
            <w:pPr>
              <w:kinsoku w:val="false"/>
              <w:overflowPunct w:val="false"/>
              <w:textAlignment w:val="baseline"/>
            </w:pPr>
          </w:p>
        </w:tc>
        <w:tc>
          <w:tcPr>
            <w:tcW w:type="dxa" w:w="4194"/>
            <w:gridSpan w:val="2"/>
            <w:tcBorders>
              <w:top w:space="0" w:sz="4" w:color="auto" w:val="single"/>
              <w:left w:val="nil"/>
              <w:bottom w:space="0" w:sz="4" w:color="auto" w:val="single"/>
              <w:right w:space="0" w:sz="4" w:color="auto" w:val="single"/>
            </w:tcBorders>
            <w:shd w:fill="auto" w:color="auto" w:val="clear"/>
            <w:vAlign w:val="center"/>
          </w:tcPr>
          <w:p w:rsidRDefault="00651D80" w:rsidP="00F93F91" w:rsidR="00651D80" w:rsidRPr="005020F6">
            <w:pPr>
              <w:kinsoku w:val="false"/>
              <w:overflowPunct w:val="false"/>
              <w:spacing w:lineRule="exact" w:line="216" w:after="14" w:before="43"/>
              <w:ind w:right="2549"/>
              <w:jc w:val="right"/>
              <w:textAlignment w:val="baseline"/>
              <w:rPr>
                <w:bCs/>
              </w:rPr>
            </w:pPr>
            <w:r w:rsidRPr="005020F6">
              <w:rPr>
                <w:bCs/>
              </w:rPr>
              <w:t>UKUPNO</w:t>
            </w:r>
          </w:p>
        </w:tc>
        <w:tc>
          <w:tcPr>
            <w:tcW w:type="dxa" w:w="1390"/>
            <w:tcBorders>
              <w:top w:space="0" w:sz="4" w:color="auto" w:val="single"/>
              <w:left w:space="0" w:sz="4" w:color="auto" w:val="single"/>
              <w:bottom w:space="0" w:sz="4" w:color="auto" w:val="single"/>
              <w:right w:space="0" w:sz="4" w:color="auto" w:val="single"/>
            </w:tcBorders>
            <w:shd w:fill="auto" w:color="auto" w:val="clear"/>
            <w:vAlign w:val="center"/>
          </w:tcPr>
          <w:p w:rsidRDefault="00651D80" w:rsidP="00F93F91" w:rsidR="00651D80" w:rsidRPr="005020F6">
            <w:pPr>
              <w:tabs>
                <w:tab w:pos="936" w:val="decimal"/>
              </w:tabs>
              <w:kinsoku w:val="false"/>
              <w:overflowPunct w:val="false"/>
              <w:spacing w:lineRule="exact" w:line="216" w:after="28"/>
              <w:textAlignment w:val="baseline"/>
              <w:rPr>
                <w:bCs/>
              </w:rPr>
            </w:pPr>
            <w:r w:rsidRPr="005020F6">
              <w:rPr>
                <w:bCs/>
              </w:rPr>
              <w:t>182.416,82</w:t>
            </w:r>
          </w:p>
        </w:tc>
      </w:tr>
    </w:tbl>
    <w:p w:rsidRDefault="00651D80" w:rsidP="00651D80" w:rsidR="00651D80" w:rsidRPr="005020F6">
      <w:pPr>
        <w:kinsoku w:val="false"/>
        <w:overflowPunct w:val="false"/>
        <w:ind w:right="1557" w:left="3072"/>
        <w:textAlignment w:val="baseline"/>
      </w:pPr>
    </w:p>
    <w:p w:rsidRDefault="00651D80" w:rsidP="00E40CEF" w:rsidR="00651D80" w:rsidRPr="00E40CEF">
      <w:pPr>
        <w:tabs>
          <w:tab w:pos="1296" w:val="left"/>
        </w:tabs>
        <w:kinsoku w:val="false"/>
        <w:overflowPunct w:val="false"/>
        <w:ind w:firstLine="709"/>
        <w:jc w:val="both"/>
        <w:textAlignment w:val="baseline"/>
      </w:pPr>
      <w:r w:rsidRPr="00E40CEF">
        <w:t>Stečajni upravitelj predložio sam podnesak za naplatu troškova i nagrade. Kako proizlazi iz navedenog u stečajnoj masi nije dovoljno sredstava za naplatu troškova stečajnog postupka.</w:t>
      </w:r>
    </w:p>
    <w:p w:rsidRDefault="00651D80" w:rsidP="00E40CEF" w:rsidR="00651D80" w:rsidRPr="00E40CEF">
      <w:pPr>
        <w:tabs>
          <w:tab w:pos="1296" w:val="left"/>
        </w:tabs>
        <w:kinsoku w:val="false"/>
        <w:overflowPunct w:val="false"/>
        <w:ind w:firstLine="709"/>
        <w:jc w:val="both"/>
        <w:textAlignment w:val="baseline"/>
      </w:pPr>
      <w:r w:rsidRPr="00E40CEF">
        <w:t>Predlažem obustavu ovog postupka temeljem članka 294. stavak 2. Stečajnog zakona s obzirom da stečajna masa nije dostatna za namirenje troškova stečajnog postupka.“.</w:t>
      </w:r>
    </w:p>
    <w:p w:rsidRDefault="00651D80" w:rsidP="00651D80" w:rsidR="00651D80" w:rsidRPr="005020F6">
      <w:pPr>
        <w:jc w:val="both"/>
      </w:pPr>
    </w:p>
    <w:p w:rsidRDefault="00651D80" w:rsidP="00E40CEF" w:rsidR="00651D80">
      <w:pPr>
        <w:tabs>
          <w:tab w:pos="1296" w:val="left"/>
        </w:tabs>
        <w:kinsoku w:val="false"/>
        <w:overflowPunct w:val="false"/>
        <w:ind w:firstLine="709"/>
        <w:jc w:val="both"/>
        <w:textAlignment w:val="baseline"/>
      </w:pPr>
      <w:r>
        <w:t xml:space="preserve">Rješenjem posl.br. </w:t>
      </w:r>
      <w:r w:rsidRPr="005020F6">
        <w:t>St-1032/15-75 od 6. lipnja 2018.</w:t>
      </w:r>
      <w:r>
        <w:t xml:space="preserve"> s</w:t>
      </w:r>
      <w:r w:rsidRPr="005020F6">
        <w:t>tečajnom upravitelju Štefanu Roli određ</w:t>
      </w:r>
      <w:r>
        <w:t>ena j</w:t>
      </w:r>
      <w:r w:rsidRPr="005020F6">
        <w:t xml:space="preserve">e nagrada u bruto iznosu od 18.818,44 kune te mu </w:t>
      </w:r>
      <w:r>
        <w:t>j</w:t>
      </w:r>
      <w:r w:rsidRPr="005020F6">
        <w:t>e odobr</w:t>
      </w:r>
      <w:r>
        <w:t>en</w:t>
      </w:r>
      <w:r w:rsidRPr="005020F6">
        <w:t xml:space="preserve"> trošak u iznosu od 16.848,00 </w:t>
      </w:r>
      <w:r>
        <w:t>kuna, dok j</w:t>
      </w:r>
      <w:r w:rsidRPr="005020F6">
        <w:t>e u preostalom dijelu, za iznos od 12.266,00 kuna, odbij</w:t>
      </w:r>
      <w:r>
        <w:t>en</w:t>
      </w:r>
      <w:r w:rsidRPr="005020F6">
        <w:t xml:space="preserve"> zahtjev za odobrenje troškova stečajnog upravitelja.</w:t>
      </w:r>
    </w:p>
    <w:p w:rsidRDefault="00651D80" w:rsidP="00E40CEF" w:rsidR="00651D80">
      <w:pPr>
        <w:kinsoku w:val="false"/>
        <w:overflowPunct w:val="false"/>
        <w:ind w:firstLine="709"/>
        <w:jc w:val="both"/>
        <w:textAlignment w:val="baseline"/>
      </w:pPr>
      <w:r>
        <w:t>To je rješenje postalo pravomoćno 27. lipnja 2018.</w:t>
      </w:r>
    </w:p>
    <w:p w:rsidRDefault="00651D80" w:rsidP="00651D80" w:rsidR="00651D80">
      <w:pPr>
        <w:jc w:val="both"/>
      </w:pPr>
    </w:p>
    <w:p w:rsidRDefault="00651D80" w:rsidP="00651D80" w:rsidR="009B7512" w:rsidRPr="00F968C9">
      <w:pPr>
        <w:ind w:firstLine="708"/>
        <w:jc w:val="both"/>
      </w:pPr>
      <w:r>
        <w:t xml:space="preserve">Iz prijedloga stečajnog upravitelja </w:t>
      </w:r>
      <w:r w:rsidRPr="00075AD7">
        <w:t>za obustavu postupka od 23. svibnja 2018.</w:t>
      </w:r>
      <w:r>
        <w:t xml:space="preserve"> proizlazi da </w:t>
      </w:r>
      <w:r w:rsidRPr="00075AD7">
        <w:t>stečajna masa nije dostatna ni za namirenje troškova postupka</w:t>
      </w:r>
      <w:r>
        <w:t xml:space="preserve">. </w:t>
      </w:r>
      <w:r w:rsidR="00F968C9">
        <w:t>S</w:t>
      </w:r>
      <w:r w:rsidR="004907E2">
        <w:t>toga je</w:t>
      </w:r>
      <w:r w:rsidR="00F968C9">
        <w:t>, temeljem čl. 293. st. 2. Stečajnog zakona</w:t>
      </w:r>
      <w:r w:rsidR="00F968C9" w:rsidRPr="00F968C9">
        <w:t xml:space="preserve"> </w:t>
      </w:r>
      <w:r w:rsidR="00BF5CA0" w:rsidRPr="00F968C9">
        <w:t>(dalje: SZ), z</w:t>
      </w:r>
      <w:r w:rsidR="009B7512" w:rsidRPr="00F968C9">
        <w:t xml:space="preserve">aključkom </w:t>
      </w:r>
      <w:r w:rsidR="00CB3639" w:rsidRPr="00F968C9">
        <w:t xml:space="preserve">ovog suda </w:t>
      </w:r>
      <w:r w:rsidR="00220440" w:rsidRPr="00F968C9">
        <w:t xml:space="preserve">posl.br. </w:t>
      </w:r>
      <w:r w:rsidRPr="00651D80">
        <w:t>St-1032/15-76</w:t>
      </w:r>
      <w:r>
        <w:t xml:space="preserve"> </w:t>
      </w:r>
      <w:r w:rsidR="008D2254" w:rsidRPr="00F968C9">
        <w:t xml:space="preserve">od </w:t>
      </w:r>
      <w:r w:rsidRPr="00651D80">
        <w:t>6. srpnja 2018.</w:t>
      </w:r>
      <w:r>
        <w:t xml:space="preserve"> </w:t>
      </w:r>
      <w:r w:rsidR="009B7512" w:rsidRPr="00F968C9">
        <w:t>odlučeno kako slijedi:</w:t>
      </w:r>
    </w:p>
    <w:p w:rsidRDefault="009B7512" w:rsidP="00651D80" w:rsidR="009B7512" w:rsidRPr="00F968C9">
      <w:pPr>
        <w:ind w:firstLine="708"/>
        <w:jc w:val="both"/>
      </w:pPr>
      <w:r w:rsidRPr="00F968C9">
        <w:t>„</w:t>
      </w:r>
      <w:r w:rsidR="00651D80" w:rsidRPr="00651D80">
        <w:t>Pozivaju se vjerovnici stečajnog dužnika VISOKA POSLOVNA ŠKOLA s.p.j. u stečaju Višnjan, Istarska 23, OIB: 52996661762, da u roku od 8 dana od objave ovog zaključka na mrežnoj stranici e-Oglasna ploča sudova dostave ovome sudu očitovanje povodom prijedloga stečajnog upravitelja za obustavu i zaključenje stečajnog postupka nad dužnikom VISOKA POSLOVNA ŠKOLA s.p.j. u stečaju Višnjan, Istarska 23, OIB: 52996661762.</w:t>
      </w:r>
      <w:r w:rsidRPr="00F968C9">
        <w:t>“.</w:t>
      </w:r>
    </w:p>
    <w:p w:rsidRDefault="00286D57" w:rsidP="00CB3639" w:rsidR="009B7512" w:rsidRPr="00F968C9">
      <w:pPr>
        <w:ind w:firstLine="708"/>
        <w:jc w:val="both"/>
      </w:pPr>
      <w:r w:rsidRPr="00F968C9">
        <w:t xml:space="preserve"> </w:t>
      </w:r>
      <w:r w:rsidR="00CB3639" w:rsidRPr="00F968C9">
        <w:t>Predmetn</w:t>
      </w:r>
      <w:r w:rsidR="009B7512" w:rsidRPr="00F968C9">
        <w:t xml:space="preserve">i zaključak je </w:t>
      </w:r>
      <w:r w:rsidR="00CB3639" w:rsidRPr="00F968C9">
        <w:t>objavljen</w:t>
      </w:r>
      <w:r w:rsidR="009B7512" w:rsidRPr="00F968C9">
        <w:t xml:space="preserve"> na e-oglasnoj ploči sudova </w:t>
      </w:r>
      <w:r w:rsidR="0083701C">
        <w:t>6</w:t>
      </w:r>
      <w:r w:rsidR="004907E2" w:rsidRPr="004907E2">
        <w:t xml:space="preserve">. </w:t>
      </w:r>
      <w:r w:rsidR="0083701C">
        <w:t>srpnja</w:t>
      </w:r>
      <w:r w:rsidR="004907E2" w:rsidRPr="004907E2">
        <w:t xml:space="preserve"> 2018.</w:t>
      </w:r>
      <w:r w:rsidR="009B7512" w:rsidRPr="00F968C9">
        <w:t>, a dostava se smatra obavljenom istekom osmoga dana od dana objave pismena na mrežnoj stranici e-Oglasna ploča sudova (čl. 12. SZ-a).</w:t>
      </w:r>
    </w:p>
    <w:p w:rsidRDefault="000B554A" w:rsidP="00286D57" w:rsidR="00286D57" w:rsidRPr="00F968C9">
      <w:pPr>
        <w:ind w:firstLine="708"/>
        <w:jc w:val="both"/>
      </w:pPr>
      <w:r>
        <w:t xml:space="preserve">Vjerovnici nisu </w:t>
      </w:r>
      <w:r w:rsidR="00286D57" w:rsidRPr="00F968C9">
        <w:t>podni</w:t>
      </w:r>
      <w:r>
        <w:t>jeli</w:t>
      </w:r>
      <w:r w:rsidR="00286D57" w:rsidRPr="00F968C9">
        <w:t xml:space="preserve"> svoje </w:t>
      </w:r>
      <w:r w:rsidR="00AE2398" w:rsidRPr="00F968C9">
        <w:t>očitovanje povodom prijedloga stečajnog upravitelja za obustavu i zaključenje stečajnog postupka</w:t>
      </w:r>
      <w:r w:rsidR="00286D57" w:rsidRPr="00F968C9">
        <w:t xml:space="preserve">. </w:t>
      </w:r>
    </w:p>
    <w:p w:rsidRDefault="00286D57" w:rsidP="00527605" w:rsidR="00527605" w:rsidRPr="00F968C9">
      <w:pPr>
        <w:ind w:firstLine="708"/>
        <w:jc w:val="both"/>
        <w:rPr>
          <w:rStyle w:val="f11"/>
        </w:rPr>
      </w:pPr>
      <w:r w:rsidRPr="00F968C9">
        <w:rPr>
          <w:rStyle w:val="f11"/>
        </w:rPr>
        <w:t>S</w:t>
      </w:r>
      <w:r w:rsidR="002116AB" w:rsidRPr="00F968C9">
        <w:rPr>
          <w:rStyle w:val="f11"/>
        </w:rPr>
        <w:t xml:space="preserve">toga je, </w:t>
      </w:r>
      <w:r w:rsidRPr="00F968C9">
        <w:rPr>
          <w:rStyle w:val="f11"/>
        </w:rPr>
        <w:t>temeljem čl. 2</w:t>
      </w:r>
      <w:r w:rsidR="00AE2398" w:rsidRPr="00F968C9">
        <w:rPr>
          <w:rStyle w:val="f11"/>
        </w:rPr>
        <w:t>9</w:t>
      </w:r>
      <w:r w:rsidRPr="00F968C9">
        <w:rPr>
          <w:rStyle w:val="f11"/>
        </w:rPr>
        <w:t>3. st. 1. SZ-a</w:t>
      </w:r>
      <w:r w:rsidR="002116AB" w:rsidRPr="00F968C9">
        <w:rPr>
          <w:rStyle w:val="f11"/>
        </w:rPr>
        <w:t>,</w:t>
      </w:r>
      <w:r w:rsidRPr="00F968C9">
        <w:rPr>
          <w:rStyle w:val="f11"/>
        </w:rPr>
        <w:t xml:space="preserve"> valjalo riješiti kao u izreci.</w:t>
      </w:r>
    </w:p>
    <w:p w:rsidRDefault="00AE2398" w:rsidP="00AE2398" w:rsidR="00527605" w:rsidRPr="00F968C9">
      <w:pPr>
        <w:ind w:firstLine="708"/>
        <w:jc w:val="both"/>
      </w:pPr>
      <w:r w:rsidRPr="00F968C9">
        <w:t>Stečajni upravitelj može i nakon obustave i zaključenja stečajnoga postupka u ime stečajnoga dužnika, a za račun stečajne mase nastaviti s unovčenjem imovine dužnika i s ostvarenim sredstvima postupiti prema odredbi iz čl. 133. st. 1. SZ-a (</w:t>
      </w:r>
      <w:r w:rsidRPr="00F968C9">
        <w:rPr>
          <w:rStyle w:val="f11"/>
        </w:rPr>
        <w:t>čl. 293. st. 4. SZ-a).</w:t>
      </w:r>
    </w:p>
    <w:p w:rsidRDefault="00CC5BC7" w:rsidP="00CC5BC7" w:rsidR="00CC5BC7"/>
    <w:p w:rsidRDefault="00C71734" w:rsidP="00CC5BC7" w:rsidR="00CC5BC7">
      <w:pPr>
        <w:jc w:val="center"/>
      </w:pPr>
      <w:r w:rsidRPr="00F968C9">
        <w:t xml:space="preserve">U Pazinu, </w:t>
      </w:r>
      <w:r w:rsidR="0083701C">
        <w:t>31</w:t>
      </w:r>
      <w:r w:rsidR="004907E2" w:rsidRPr="004907E2">
        <w:t xml:space="preserve">. </w:t>
      </w:r>
      <w:r w:rsidR="0083701C">
        <w:t>srpnja</w:t>
      </w:r>
      <w:r w:rsidR="004907E2" w:rsidRPr="004907E2">
        <w:t xml:space="preserve"> 2018.</w:t>
      </w:r>
    </w:p>
    <w:p w:rsidRDefault="00CC5BC7" w:rsidP="00CC5BC7" w:rsidR="00CC5BC7"/>
    <w:p w:rsidRDefault="00527605" w:rsidP="00CC5BC7" w:rsidR="00527605" w:rsidRPr="00F968C9">
      <w:pPr>
        <w:ind w:left="4956"/>
        <w:jc w:val="center"/>
      </w:pPr>
      <w:r w:rsidRPr="00F968C9">
        <w:t>Stečajni sudac</w:t>
      </w:r>
    </w:p>
    <w:p w:rsidRDefault="00CC5BC7" w:rsidP="00CC5BC7" w:rsidR="00CC5BC7">
      <w:pPr>
        <w:ind w:left="4956"/>
        <w:jc w:val="center"/>
      </w:pPr>
    </w:p>
    <w:p w:rsidRDefault="002116AB" w:rsidP="00CC5BC7" w:rsidR="00527605" w:rsidRPr="00F968C9">
      <w:pPr>
        <w:ind w:left="4956"/>
        <w:jc w:val="center"/>
      </w:pPr>
      <w:r w:rsidRPr="00F968C9">
        <w:t>Ivan Dujić</w:t>
      </w:r>
      <w:r w:rsidR="00EA1B33">
        <w:t>, v.r.</w:t>
      </w:r>
    </w:p>
    <w:p w:rsidRDefault="00A709FA" w:rsidP="00527605" w:rsidR="00A709FA" w:rsidRPr="00F968C9">
      <w:pPr>
        <w:jc w:val="both"/>
      </w:pPr>
    </w:p>
    <w:p w:rsidRDefault="00A709FA" w:rsidP="00527605" w:rsidR="00A709FA">
      <w:pPr>
        <w:jc w:val="both"/>
      </w:pPr>
    </w:p>
    <w:p w:rsidRDefault="00F968C9" w:rsidP="00527605" w:rsidR="00F968C9" w:rsidRPr="00F968C9">
      <w:pPr>
        <w:jc w:val="both"/>
      </w:pPr>
    </w:p>
    <w:p w:rsidRDefault="00527605" w:rsidP="00527605" w:rsidR="00527605" w:rsidRPr="00F968C9">
      <w:pPr>
        <w:jc w:val="both"/>
      </w:pPr>
      <w:r w:rsidRPr="00F968C9">
        <w:t>UPUTA O PRAVNOM LIJEKU</w:t>
      </w:r>
    </w:p>
    <w:p w:rsidRDefault="0083701C" w:rsidP="0083701C" w:rsidR="0083701C" w:rsidRPr="005020F6">
      <w:pPr>
        <w:jc w:val="both"/>
      </w:pPr>
      <w:r w:rsidRPr="005020F6">
        <w:t xml:space="preserve">Protiv ovog zaključka žalba nije dopuštena (čl. 19. st. 7. </w:t>
      </w:r>
      <w:smartTag w:element="zakoni" w:uri="http://www.java.hr/xml/smarttags/zakoni">
        <w:r w:rsidRPr="005020F6">
          <w:t>Stečajnog zakona</w:t>
        </w:r>
      </w:smartTag>
      <w:r w:rsidRPr="005020F6">
        <w:t xml:space="preserve">).  </w:t>
      </w:r>
    </w:p>
    <w:p w:rsidRDefault="00AE2398" w:rsidP="00527605" w:rsidR="00527605" w:rsidRPr="00F968C9">
      <w:pPr>
        <w:jc w:val="both"/>
      </w:pPr>
      <w:r w:rsidRPr="00F968C9">
        <w:t>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527605" w:rsidP="00527605" w:rsidR="00527605" w:rsidRPr="00F968C9">
      <w:pPr>
        <w:jc w:val="both"/>
      </w:pPr>
    </w:p>
    <w:p w:rsidRDefault="00527605" w:rsidP="00527605" w:rsidR="00527605" w:rsidRPr="00726189">
      <w:pPr>
        <w:jc w:val="both"/>
      </w:pPr>
      <w:r w:rsidRPr="00726189">
        <w:t>DNA</w:t>
      </w:r>
    </w:p>
    <w:p w:rsidRDefault="00AE2398" w:rsidP="00AE2398" w:rsidR="00AE2398" w:rsidRPr="00726189">
      <w:pPr>
        <w:jc w:val="both"/>
      </w:pPr>
      <w:r w:rsidRPr="00726189">
        <w:t>- e- oglasna ploča suda – osam dana</w:t>
      </w:r>
    </w:p>
    <w:p w:rsidRDefault="00AE2398" w:rsidP="00527605" w:rsidR="00527605" w:rsidRPr="00726189">
      <w:pPr>
        <w:jc w:val="both"/>
      </w:pPr>
      <w:r w:rsidRPr="00726189">
        <w:t xml:space="preserve">- </w:t>
      </w:r>
      <w:r w:rsidR="00527605" w:rsidRPr="00726189">
        <w:t>Stečajni upravitelj</w:t>
      </w:r>
      <w:r w:rsidR="00BF5CA0" w:rsidRPr="00726189">
        <w:t xml:space="preserve"> </w:t>
      </w:r>
      <w:r w:rsidR="0083701C" w:rsidRPr="00726189">
        <w:t>Štefan Rola</w:t>
      </w:r>
    </w:p>
    <w:p w:rsidRDefault="00AE2398" w:rsidP="00527605" w:rsidR="00527605" w:rsidRPr="00726189">
      <w:pPr>
        <w:jc w:val="both"/>
      </w:pPr>
      <w:r w:rsidRPr="00726189">
        <w:t xml:space="preserve">- </w:t>
      </w:r>
      <w:r w:rsidR="00527605" w:rsidRPr="00726189">
        <w:t>Porezn</w:t>
      </w:r>
      <w:r w:rsidR="00353040" w:rsidRPr="00726189">
        <w:t>a up</w:t>
      </w:r>
      <w:r w:rsidR="00A709FA" w:rsidRPr="00726189">
        <w:t>rava</w:t>
      </w:r>
      <w:r w:rsidRPr="00726189">
        <w:t xml:space="preserve">, </w:t>
      </w:r>
      <w:r w:rsidR="00A709FA" w:rsidRPr="00726189">
        <w:t>P</w:t>
      </w:r>
      <w:r w:rsidRPr="00726189">
        <w:t>azin</w:t>
      </w:r>
    </w:p>
    <w:p w:rsidRDefault="00AE2398" w:rsidP="00527605" w:rsidR="00527605" w:rsidRPr="00726189">
      <w:r w:rsidRPr="00726189">
        <w:t xml:space="preserve">- FINA </w:t>
      </w:r>
      <w:r w:rsidR="001C6907" w:rsidRPr="00726189">
        <w:t>RC Rijeka</w:t>
      </w:r>
    </w:p>
    <w:p w:rsidRDefault="00AE2398" w:rsidP="00527605" w:rsidR="00220440" w:rsidRPr="00726189">
      <w:r w:rsidRPr="00726189">
        <w:t xml:space="preserve">- </w:t>
      </w:r>
      <w:r w:rsidR="00A37909" w:rsidRPr="00726189">
        <w:t>ŽDO Pula</w:t>
      </w:r>
    </w:p>
    <w:p w:rsidRDefault="00271521" w:rsidP="00527605" w:rsidR="00527605" w:rsidRPr="00726189">
      <w:r w:rsidRPr="00726189">
        <w:t xml:space="preserve">Po pravomoćnosti: </w:t>
      </w:r>
      <w:r w:rsidR="00527605" w:rsidRPr="00726189">
        <w:t xml:space="preserve">Sudski registar </w:t>
      </w:r>
    </w:p>
    <w:sectPr w:rsidSect="00CC5BC7" w:rsidR="00527605" w:rsidRPr="00726189">
      <w:headerReference w:type="even" r:id="rId11"/>
      <w:headerReference w:type="default" r:id="rId12"/>
      <w:headerReference w:type="first" r:id="rId13"/>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E30" w:rsidR="008A1E30">
      <w:r>
        <w:separator/>
      </w:r>
    </w:p>
  </w:endnote>
  <w:endnote w:id="0" w:type="continuationSeparator">
    <w:p w:rsidRDefault="008A1E30" w:rsidR="008A1E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E30" w:rsidR="008A1E30">
      <w:r>
        <w:separator/>
      </w:r>
    </w:p>
  </w:footnote>
  <w:footnote w:id="0" w:type="continuationSeparator">
    <w:p w:rsidRDefault="008A1E30" w:rsidR="008A1E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254" w:rsidP="00C56A10" w:rsidR="008D22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2254" w:rsidR="008D22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254" w:rsidP="00C56A10" w:rsidR="008D22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1B33">
      <w:rPr>
        <w:rStyle w:val="Brojstranice"/>
        <w:noProof/>
      </w:rPr>
      <w:t>3</w:t>
    </w:r>
    <w:r>
      <w:rPr>
        <w:rStyle w:val="Brojstranice"/>
      </w:rPr>
      <w:fldChar w:fldCharType="end"/>
    </w:r>
  </w:p>
  <w:p w:rsidRDefault="008D2254" w:rsidP="005B031A" w:rsidR="008D2254" w:rsidRPr="00CC5BC7">
    <w:pPr>
      <w:jc w:val="right"/>
      <w:rPr>
        <w:sz w:val="28"/>
      </w:rPr>
    </w:pPr>
    <w:r w:rsidRPr="00CC5BC7">
      <w:rPr>
        <w:b/>
        <w:sz w:val="28"/>
      </w:rPr>
      <w:tab/>
    </w:r>
    <w:r w:rsidRPr="00CC5BC7">
      <w:rPr>
        <w:b/>
        <w:sz w:val="28"/>
      </w:rPr>
      <w:tab/>
    </w:r>
    <w:r w:rsidR="0083701C" w:rsidRPr="00CC5BC7">
      <w:rPr>
        <w:szCs w:val="23"/>
      </w:rPr>
      <w:t>10 St-1032/2015-77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31A" w:rsidR="005B031A">
    <w:pPr>
      <w:pStyle w:val="Zaglavlje"/>
    </w:pPr>
    <w:r>
      <w:tab/>
    </w:r>
    <w:r>
      <w:tab/>
    </w:r>
    <w:r w:rsidR="004907E2">
      <w:t>10 St-</w:t>
    </w:r>
    <w:r w:rsidR="0083701C">
      <w:t>1032</w:t>
    </w:r>
    <w:r w:rsidR="004907E2">
      <w:t>/201</w:t>
    </w:r>
    <w:r w:rsidR="0083701C">
      <w:t>5-77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5738"/>
    <w:multiLevelType w:val="singleLevel"/>
    <w:tmpl w:val="52D2B7A6"/>
    <w:lvl w:ilvl="0">
      <w:start w:val="1"/>
      <w:numFmt w:val="decimal"/>
      <w:lvlText w:val="%1."/>
      <w:lvlJc w:val="left"/>
      <w:pPr>
        <w:tabs>
          <w:tab w:pos="144" w:val="num"/>
        </w:tabs>
      </w:pPr>
      <w:rPr>
        <w:snapToGrid/>
        <w:sz w:val="22"/>
        <w:szCs w:val="22"/>
      </w:rPr>
    </w:lvl>
  </w:abstractNum>
  <w:abstractNum w:abstractNumId="1">
    <w:nsid w:val="4A3B765D"/>
    <w:multiLevelType w:val="hybridMultilevel"/>
    <w:tmpl w:val="54FE175C"/>
    <w:lvl w:tplc="52447CA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BFE0EE6"/>
    <w:multiLevelType w:val="hybridMultilevel"/>
    <w:tmpl w:val="4170BF00"/>
    <w:lvl w:tplc="34E4A14A" w:ilvl="0">
      <w:start w:val="1"/>
      <w:numFmt w:val="decimal"/>
      <w:lvlText w:val="%1."/>
      <w:lvlJc w:val="left"/>
      <w:pPr>
        <w:tabs>
          <w:tab w:pos="1485" w:val="num"/>
        </w:tabs>
        <w:ind w:hanging="360" w:left="1485"/>
      </w:pPr>
      <w:rPr>
        <w:rFonts w:hint="default"/>
      </w:r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5E01164B"/>
    <w:multiLevelType w:val="hybridMultilevel"/>
    <w:tmpl w:val="6F5CB068"/>
    <w:lvl w:tplc="32FEC86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53C5174"/>
    <w:multiLevelType w:val="hybridMultilevel"/>
    <w:tmpl w:val="A4B64C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9"/>
  <w:hyphenationZone w:val="425"/>
  <w:noPunctuationKerning/>
  <w:characterSpacingControl w:val="doNotCompress"/>
  <w:savePreviewPicture/>
  <w:hdrShapeDefaults>
    <o:shapedefaults v:ext="edit" spidmax="409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4D4519"/>
    <w:rsid w:val="00012306"/>
    <w:rsid w:val="00035048"/>
    <w:rsid w:val="00041876"/>
    <w:rsid w:val="000B05A9"/>
    <w:rsid w:val="000B5116"/>
    <w:rsid w:val="000B554A"/>
    <w:rsid w:val="00125A9E"/>
    <w:rsid w:val="00133536"/>
    <w:rsid w:val="001464FC"/>
    <w:rsid w:val="00153735"/>
    <w:rsid w:val="001852C7"/>
    <w:rsid w:val="001B0EEE"/>
    <w:rsid w:val="001B6100"/>
    <w:rsid w:val="001C6907"/>
    <w:rsid w:val="002116AB"/>
    <w:rsid w:val="00220440"/>
    <w:rsid w:val="00245A0D"/>
    <w:rsid w:val="00271521"/>
    <w:rsid w:val="00286D57"/>
    <w:rsid w:val="002C0974"/>
    <w:rsid w:val="002C5F40"/>
    <w:rsid w:val="00322EBD"/>
    <w:rsid w:val="00353040"/>
    <w:rsid w:val="003F1A2D"/>
    <w:rsid w:val="003F2D67"/>
    <w:rsid w:val="004359AA"/>
    <w:rsid w:val="004907E2"/>
    <w:rsid w:val="004C10B7"/>
    <w:rsid w:val="004D4519"/>
    <w:rsid w:val="00527605"/>
    <w:rsid w:val="00557456"/>
    <w:rsid w:val="005B031A"/>
    <w:rsid w:val="005B32BF"/>
    <w:rsid w:val="0062600C"/>
    <w:rsid w:val="00651D80"/>
    <w:rsid w:val="00723051"/>
    <w:rsid w:val="00726189"/>
    <w:rsid w:val="007331ED"/>
    <w:rsid w:val="00745798"/>
    <w:rsid w:val="00747A00"/>
    <w:rsid w:val="007A7206"/>
    <w:rsid w:val="0083701C"/>
    <w:rsid w:val="008752D4"/>
    <w:rsid w:val="008843B5"/>
    <w:rsid w:val="00896FD5"/>
    <w:rsid w:val="008A1E30"/>
    <w:rsid w:val="008B27C9"/>
    <w:rsid w:val="008C6CE0"/>
    <w:rsid w:val="008D2254"/>
    <w:rsid w:val="008F4B12"/>
    <w:rsid w:val="00933054"/>
    <w:rsid w:val="009851C8"/>
    <w:rsid w:val="009A1E64"/>
    <w:rsid w:val="009B7512"/>
    <w:rsid w:val="009E2A24"/>
    <w:rsid w:val="00A31594"/>
    <w:rsid w:val="00A37909"/>
    <w:rsid w:val="00A50D1B"/>
    <w:rsid w:val="00A709FA"/>
    <w:rsid w:val="00A81572"/>
    <w:rsid w:val="00AE2398"/>
    <w:rsid w:val="00B5623A"/>
    <w:rsid w:val="00B631DE"/>
    <w:rsid w:val="00B764CC"/>
    <w:rsid w:val="00BF5CA0"/>
    <w:rsid w:val="00C0231D"/>
    <w:rsid w:val="00C331AE"/>
    <w:rsid w:val="00C56A10"/>
    <w:rsid w:val="00C71734"/>
    <w:rsid w:val="00C810C7"/>
    <w:rsid w:val="00C83325"/>
    <w:rsid w:val="00C86E66"/>
    <w:rsid w:val="00C87189"/>
    <w:rsid w:val="00CB3639"/>
    <w:rsid w:val="00CC5BC7"/>
    <w:rsid w:val="00D57F4C"/>
    <w:rsid w:val="00E40CEF"/>
    <w:rsid w:val="00E73145"/>
    <w:rsid w:val="00EA1B33"/>
    <w:rsid w:val="00F2067D"/>
    <w:rsid w:val="00F83F40"/>
    <w:rsid w:val="00F93F91"/>
    <w:rsid w:val="00F968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2760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2s0" w:type="paragraph">
    <w:name w:val="a2 s0"/>
    <w:basedOn w:val="Normal"/>
    <w:rsid w:val="00286D57"/>
    <w:pPr>
      <w:spacing w:afterAutospacing="true" w:after="100" w:beforeAutospacing="true" w:before="100"/>
    </w:pPr>
  </w:style>
  <w:style w:customStyle="true" w:styleId="f11" w:type="character">
    <w:name w:val="f11"/>
    <w:rsid w:val="00286D57"/>
    <w:rPr>
      <w:rFonts w:cs="Times New Roman" w:hAnsi="Times New Roman" w:ascii="Times New Roman" w:hint="default"/>
      <w:color w:val="000000"/>
      <w:sz w:val="24"/>
      <w:szCs w:val="24"/>
    </w:rPr>
  </w:style>
  <w:style w:customStyle="true" w:styleId="f21" w:type="character">
    <w:name w:val="f21"/>
    <w:rsid w:val="00286D57"/>
    <w:rPr>
      <w:rFonts w:cs="Arial" w:hAnsi="Arial" w:ascii="Arial" w:hint="default"/>
      <w:color w:val="000000"/>
      <w:sz w:val="24"/>
      <w:szCs w:val="24"/>
    </w:rPr>
  </w:style>
  <w:style w:customStyle="true" w:styleId="a2p0s0" w:type="paragraph">
    <w:name w:val="a2 p0 s0"/>
    <w:basedOn w:val="Normal"/>
    <w:rsid w:val="00286D57"/>
    <w:pPr>
      <w:spacing w:afterAutospacing="true" w:after="100" w:beforeAutospacing="true" w:before="100"/>
    </w:pPr>
  </w:style>
  <w:style w:styleId="Zaglavlje" w:type="paragraph">
    <w:name w:val="header"/>
    <w:basedOn w:val="Normal"/>
    <w:link w:val="ZaglavljeChar"/>
    <w:rsid w:val="00A709FA"/>
    <w:pPr>
      <w:tabs>
        <w:tab w:pos="4536" w:val="center"/>
        <w:tab w:pos="9072" w:val="right"/>
      </w:tabs>
    </w:pPr>
  </w:style>
  <w:style w:styleId="Brojstranice" w:type="character">
    <w:name w:val="page number"/>
    <w:basedOn w:val="Zadanifontodlomka"/>
    <w:rsid w:val="00A709FA"/>
  </w:style>
  <w:style w:styleId="Podnoje" w:type="paragraph">
    <w:name w:val="footer"/>
    <w:basedOn w:val="Normal"/>
    <w:rsid w:val="00A709FA"/>
    <w:pPr>
      <w:tabs>
        <w:tab w:pos="4536" w:val="center"/>
        <w:tab w:pos="9072" w:val="right"/>
      </w:tabs>
    </w:pPr>
  </w:style>
  <w:style w:customStyle="true" w:styleId="ZaglavljeChar" w:type="character">
    <w:name w:val="Zaglavlje Char"/>
    <w:link w:val="Zaglavlje"/>
    <w:rsid w:val="009B7512"/>
    <w:rPr>
      <w:sz w:val="24"/>
      <w:szCs w:val="24"/>
    </w:rPr>
  </w:style>
  <w:style w:styleId="Odlomakpopisa" w:type="paragraph">
    <w:name w:val="List Paragraph"/>
    <w:basedOn w:val="Normal"/>
    <w:uiPriority w:val="34"/>
    <w:qFormat/>
    <w:rsid w:val="00AE2398"/>
    <w:pPr>
      <w:ind w:left="708"/>
    </w:pPr>
  </w:style>
  <w:style w:styleId="Tekstrezerviranogmjesta" w:type="character">
    <w:name w:val="Placeholder Text"/>
    <w:basedOn w:val="Zadanifontodlomka"/>
    <w:uiPriority w:val="99"/>
    <w:semiHidden/>
    <w:rsid w:val="00EA1B33"/>
    <w:rPr>
      <w:color w:val="808080"/>
      <w:bdr w:space="0" w:sz="0" w:color="auto" w:val="none"/>
      <w:shd w:fill="auto" w:color="auto" w:val="clear"/>
    </w:rPr>
  </w:style>
  <w:style w:customStyle="true" w:styleId="eSPISCCParagraphDefaultFont" w:type="character">
    <w:name w:val="eSPIS_CC_Paragraph Default Font"/>
    <w:basedOn w:val="Zadanifontodlomka"/>
    <w:rsid w:val="00EA1B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B33"/>
    <w:rPr>
      <w:bdr w:space="0" w:sz="0" w:color="auto" w:val="none"/>
      <w:shd w:fill="FFFFCC" w:color="auto" w:val="clear"/>
      <w:lang w:val="hr-HR"/>
    </w:rPr>
  </w:style>
  <w:style w:customStyle="true" w:styleId="PozadinaSvijetloCrvena" w:type="character">
    <w:name w:val="Pozadina_SvijetloCrvena"/>
    <w:basedOn w:val="eSPISCCParagraphDefaultFont"/>
    <w:rsid w:val="00EA1B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B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9567055">
      <w:bodyDiv w:val="true"/>
      <w:marLeft w:val="0"/>
      <w:marRight w:val="0"/>
      <w:marTop w:val="0"/>
      <w:marBottom w:val="0"/>
      <w:divBdr>
        <w:top w:space="0" w:sz="0" w:color="auto" w:val="none"/>
        <w:left w:space="0" w:sz="0" w:color="auto" w:val="none"/>
        <w:bottom w:space="0" w:sz="0" w:color="auto" w:val="none"/>
        <w:right w:space="0" w:sz="0" w:color="auto" w:val="none"/>
      </w:divBdr>
      <w:divsChild>
        <w:div w:id="1068066735">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zastupane po punomoćniku Odvjetničko društvo RUŽDJAK I PARTNERI j.t.d; Zoran Jeremić, Poreč zastupanog po punomoćniku Odvjetničko društvo RUŽDJAK I PARTNERI j.t.d; Ivana Juraković, Poreč zastupane po punomoćniku Odvjetničko društvo RUŽDJAK I PARTNERI j.t.d; Linda Juraković, Poreč zastupane po punomoćniku Odvjetničko društvo RUŽDJAK I PARTNERI j.t.d; Daniela Kosinožić, Nova Vas zastupane po punomoćniku Odvjetničko društvo RUŽDJAK I PARTNERI j.t.d; Barbara Stepčić Radolović, Pula zastupane po punomoćniku Odvjetničko društvo RUŽDJAK I PARTNERI j.t.d; Branka Šaškin, Poreč zastupane po punomoćniku Odvjetničko društvo RUŽDJAK I PARTNERI j.t.d; Nikolina Šergo Chiavalon, Vodnjan zastupane po punomoćniku Odvjetničko društvo RUŽDJAK I PARTNERI j.t.d; Tamara Štembal, Zagreb zastupane po punomoćniku Odvjetničko društvo RUŽDJAK I PARTNERI j.t.d; Damir Štokovac, Višnjan zastupanog po punomoćniku Odvjetničko društvo RUŽDJAK I PARTNERI j.t.d; Iva Vidoš, Rovij zastupane po punomoćniku Odvjetničko društvo RUŽDJAK I PARTNERI j.t.d</izvorni_sadrzaj>
    <derivirana_varijabla naziv="DomainObject.Predmet.StrankaFormated_1">  Desanka Đulabić, Poreč zastupane po punomoćniku Odvjetničko društvo RUŽDJAK I PARTNERI j.t.d; Zoran Jeremić, Poreč zastupanog po punomoćniku Odvjetničko društvo RUŽDJAK I PARTNERI j.t.d; Ivana Juraković, Poreč zastupane po punomoćniku Odvjetničko društvo RUŽDJAK I PARTNERI j.t.d; Linda Juraković, Poreč zastupane po punomoćniku Odvjetničko društvo RUŽDJAK I PARTNERI j.t.d; Daniela Kosinožić, Nova Vas zastupane po punomoćniku Odvjetničko društvo RUŽDJAK I PARTNERI j.t.d; Barbara Stepčić Radolović, Pula zastupane po punomoćniku Odvjetničko društvo RUŽDJAK I PARTNERI j.t.d; Branka Šaškin, Poreč zastupane po punomoćniku Odvjetničko društvo RUŽDJAK I PARTNERI j.t.d; Nikolina Šergo Chiavalon, Vodnjan zastupane po punomoćniku Odvjetničko društvo RUŽDJAK I PARTNERI j.t.d; Tamara Štembal, Zagreb zastupane po punomoćniku Odvjetničko društvo RUŽDJAK I PARTNERI j.t.d; Damir Štokovac, Višnjan zastupanog po punomoćniku Odvjetničko društvo RUŽDJAK I PARTNERI j.t.d; Iva Vidoš, Rovij zastupane po punomoćniku Odvjetničko društvo RUŽDJAK I PARTNERI j.t.d</derivirana_varijabla>
  </DomainObject.Predmet.StrankaFormated>
  <DomainObject.Predmet.StrankaFormatedOIB>
    <izvorni_sadrzaj>  Desanka Đulabić, Poreč, OIB 58770583461 zastupane po punomoćniku Odvjetničko društvo RUŽDJAK I PARTNERI j.t.d; Zoran Jeremić, Poreč, OIB 56992588190 zastupanog po punomoćniku Odvjetničko društvo RUŽDJAK I PARTNERI j.t.d; Ivana Juraković, Poreč, OIB 85372796951 zastupane po punomoćniku Odvjetničko društvo RUŽDJAK I PARTNERI j.t.d; Linda Juraković, Poreč, OIB 60959074575 zastupane po punomoćniku Odvjetničko društvo RUŽDJAK I PARTNERI j.t.d; Daniela Kosinožić, Nova Vas, OIB 97963250236 zastupane po punomoćniku Odvjetničko društvo RUŽDJAK I PARTNERI j.t.d; Barbara Stepčić Radolović, Pula, OIB 04497510668 zastupane po punomoćniku Odvjetničko društvo RUŽDJAK I PARTNERI j.t.d; Branka Šaškin, Poreč, OIB 23169559393 zastupane po punomoćniku Odvjetničko društvo RUŽDJAK I PARTNERI j.t.d; Nikolina Šergo Chiavalon, Vodnjan, OIB 70706284642 zastupane po punomoćniku Odvjetničko društvo RUŽDJAK I PARTNERI j.t.d; Tamara Štembal, Zagreb, OIB 93914704856 zastupane po punomoćniku Odvjetničko društvo RUŽDJAK I PARTNERI j.t.d; Damir Štokovac, Višnjan, OIB 03611157480 zastupanog po punomoćniku Odvjetničko društvo RUŽDJAK I PARTNERI j.t.d; Iva Vidoš, Rovij, OIB 20422263705 zastupane po punomoćniku Odvjetničko društvo RUŽDJAK I PARTNERI j.t.d</izvorni_sadrzaj>
    <derivirana_varijabla naziv="DomainObject.Predmet.StrankaFormatedOIB_1">  Desanka Đulabić, Poreč, OIB 58770583461 zastupane po punomoćniku Odvjetničko društvo RUŽDJAK I PARTNERI j.t.d; Zoran Jeremić, Poreč, OIB 56992588190 zastupanog po punomoćniku Odvjetničko društvo RUŽDJAK I PARTNERI j.t.d; Ivana Juraković, Poreč, OIB 85372796951 zastupane po punomoćniku Odvjetničko društvo RUŽDJAK I PARTNERI j.t.d; Linda Juraković, Poreč, OIB 60959074575 zastupane po punomoćniku Odvjetničko društvo RUŽDJAK I PARTNERI j.t.d; Daniela Kosinožić, Nova Vas, OIB 97963250236 zastupane po punomoćniku Odvjetničko društvo RUŽDJAK I PARTNERI j.t.d; Barbara Stepčić Radolović, Pula, OIB 04497510668 zastupane po punomoćniku Odvjetničko društvo RUŽDJAK I PARTNERI j.t.d; Branka Šaškin, Poreč, OIB 23169559393 zastupane po punomoćniku Odvjetničko društvo RUŽDJAK I PARTNERI j.t.d; Nikolina Šergo Chiavalon, Vodnjan, OIB 70706284642 zastupane po punomoćniku Odvjetničko društvo RUŽDJAK I PARTNERI j.t.d; Tamara Štembal, Zagreb, OIB 93914704856 zastupane po punomoćniku Odvjetničko društvo RUŽDJAK I PARTNERI j.t.d; Damir Štokovac, Višnjan, OIB 03611157480 zastupanog po punomoćniku Odvjetničko društvo RUŽDJAK I PARTNERI j.t.d; Iva Vidoš, Rovij, OIB 20422263705 zastupane po punomoćniku Odvjetničko društvo RUŽDJAK I PARTNERI j.t.d</derivirana_varijabla>
  </DomainObject.Predmet.StrankaFormatedOIB>
  <DomainObject.Predmet.StrankaFormatedWithAdress>
    <izvorni_sadrzaj> Desanka Đulabić, Poreč, Pazinska 21, 52440 Poreč zastupane po punomoćniku Odvjetničko društvo RUŽDJAK I PARTNERI j.t.d; Zoran Jeremić, Poreč, Levarija 2g, 52446 Nova Vas zastupanog po punomoćniku Odvjetničko društvo RUŽDJAK I PARTNERI j.t.d; Ivana Juraković, Poreč, Vrsarska 1a, 52440 Poreč zastupane po punomoćniku Odvjetničko društvo RUŽDJAK I PARTNERI j.t.d; Linda Juraković, Poreč, Bruna Valentija 109, 52440 Poreč zastupane po punomoćniku Odvjetničko društvo RUŽDJAK I PARTNERI j.t.d; Daniela Kosinožić, Nova Vas, Bladani 5, 52446 Nova Vas zastupane po punomoćniku Odvjetničko društvo RUŽDJAK I PARTNERI j.t.d; Barbara Stepčić Radolović, Pula, Banovčeva 2, 52100 Pula zastupane po punomoćniku Odvjetničko društvo RUŽDJAK I PARTNERI j.t.d; Branka Šaškin, Poreč, Alde Negrija 4, 52440 Poreč zastupane po punomoćniku Odvjetničko društvo RUŽDJAK I PARTNERI j.t.d; Nikolina Šergo Chiavalon, Vodnjan, Vladimir Nazor 16, 52100 Vodnjan zastupane po punomoćniku Odvjetničko društvo RUŽDJAK I PARTNERI j.t.d; Tamara Štembal, Zagreb, I.crikvenička Ulica 37, 10000 Zagreb zastupane po punomoćniku Odvjetničko društvo RUŽDJAK I PARTNERI j.t.d; Damir Štokovac, Višnjan, Barići 12, 52463 Barići zastupanog po punomoćniku Odvjetničko društvo RUŽDJAK I PARTNERI j.t.d; Iva Vidoš, Rovij, E.de Amicisa 15, 52210 Rovinj zastupane po punomoćniku Odvjetničko društvo RUŽDJAK I PARTNERI j.t.d</izvorni_sadrzaj>
    <derivirana_varijabla naziv="DomainObject.Predmet.StrankaFormatedWithAdress_1"> Desanka Đulabić, Poreč, Pazinska 21, 52440 Poreč zastupane po punomoćniku Odvjetničko društvo RUŽDJAK I PARTNERI j.t.d; Zoran Jeremić, Poreč, Levarija 2g, 52446 Nova Vas zastupanog po punomoćniku Odvjetničko društvo RUŽDJAK I PARTNERI j.t.d; Ivana Juraković, Poreč, Vrsarska 1a, 52440 Poreč zastupane po punomoćniku Odvjetničko društvo RUŽDJAK I PARTNERI j.t.d; Linda Juraković, Poreč, Bruna Valentija 109, 52440 Poreč zastupane po punomoćniku Odvjetničko društvo RUŽDJAK I PARTNERI j.t.d; Daniela Kosinožić, Nova Vas, Bladani 5, 52446 Nova Vas zastupane po punomoćniku Odvjetničko društvo RUŽDJAK I PARTNERI j.t.d; Barbara Stepčić Radolović, Pula, Banovčeva 2, 52100 Pula zastupane po punomoćniku Odvjetničko društvo RUŽDJAK I PARTNERI j.t.d; Branka Šaškin, Poreč, Alde Negrija 4, 52440 Poreč zastupane po punomoćniku Odvjetničko društvo RUŽDJAK I PARTNERI j.t.d; Nikolina Šergo Chiavalon, Vodnjan, Vladimir Nazor 16, 52100 Vodnjan zastupane po punomoćniku Odvjetničko društvo RUŽDJAK I PARTNERI j.t.d; Tamara Štembal, Zagreb, I.crikvenička Ulica 37, 10000 Zagreb zastupane po punomoćniku Odvjetničko društvo RUŽDJAK I PARTNERI j.t.d; Damir Štokovac, Višnjan, Barići 12, 52463 Barići zastupanog po punomoćniku Odvjetničko društvo RUŽDJAK I PARTNERI j.t.d; Iva Vidoš, Rovij, E.de Amicisa 15, 52210 Rovinj zastupane po punomoćniku Odvjetničko društvo RUŽDJAK I PARTNERI j.t.d</derivirana_varijabla>
  </DomainObject.Predmet.StrankaFormatedWithAdress>
  <DomainObject.Predmet.StrankaFormatedWithAdressOIB>
    <izvorni_sadrzaj> Desanka Đulabić, Poreč, OIB 58770583461, Pazinska 21, 52440 Poreč zastupane po punomoćniku Odvjetničko društvo RUŽDJAK I PARTNERI j.t.d; Zoran Jeremić, Poreč, OIB 56992588190, Levarija 2g, 52446 Nova Vas zastupanog po punomoćniku Odvjetničko društvo RUŽDJAK I PARTNERI j.t.d; Ivana Juraković, Poreč, OIB 85372796951, Vrsarska 1a, 52440 Poreč zastupane po punomoćniku Odvjetničko društvo RUŽDJAK I PARTNERI j.t.d; Linda Juraković, Poreč, OIB 60959074575, Bruna Valentija 109, 52440 Poreč zastupane po punomoćniku Odvjetničko društvo RUŽDJAK I PARTNERI j.t.d; Daniela Kosinožić, Nova Vas, OIB 97963250236, Bladani 5, 52446 Nova Vas zastupane po punomoćniku Odvjetničko društvo RUŽDJAK I PARTNERI j.t.d; Barbara Stepčić Radolović, Pula, OIB 04497510668, Banovčeva 2, 52100 Pula zastupane po punomoćniku Odvjetničko društvo RUŽDJAK I PARTNERI j.t.d; Branka Šaškin, Poreč, OIB 23169559393, Alde Negrija 4, 52440 Poreč zastupane po punomoćniku Odvjetničko društvo RUŽDJAK I PARTNERI j.t.d; Nikolina Šergo Chiavalon, Vodnjan, OIB 70706284642, Vladimir Nazor 16, 52100 Vodnjan zastupane po punomoćniku Odvjetničko društvo RUŽDJAK I PARTNERI j.t.d; Tamara Štembal, Zagreb, OIB 93914704856, I.crikvenička Ulica 37, 10000 Zagreb zastupane po punomoćniku Odvjetničko društvo RUŽDJAK I PARTNERI j.t.d; Damir Štokovac, Višnjan, OIB 03611157480, Barići 12, 52463 Barići zastupanog po punomoćniku Odvjetničko društvo RUŽDJAK I PARTNERI j.t.d; Iva Vidoš, Rovij, OIB 20422263705, E.de Amicisa 15, 52210 Rovinj zastupane po punomoćniku Odvjetničko društvo RUŽDJAK I PARTNERI j.t.d</izvorni_sadrzaj>
    <derivirana_varijabla naziv="DomainObject.Predmet.StrankaFormatedWithAdressOIB_1"> Desanka Đulabić, Poreč, OIB 58770583461, Pazinska 21, 52440 Poreč zastupane po punomoćniku Odvjetničko društvo RUŽDJAK I PARTNERI j.t.d; Zoran Jeremić, Poreč, OIB 56992588190, Levarija 2g, 52446 Nova Vas zastupanog po punomoćniku Odvjetničko društvo RUŽDJAK I PARTNERI j.t.d; Ivana Juraković, Poreč, OIB 85372796951, Vrsarska 1a, 52440 Poreč zastupane po punomoćniku Odvjetničko društvo RUŽDJAK I PARTNERI j.t.d; Linda Juraković, Poreč, OIB 60959074575, Bruna Valentija 109, 52440 Poreč zastupane po punomoćniku Odvjetničko društvo RUŽDJAK I PARTNERI j.t.d; Daniela Kosinožić, Nova Vas, OIB 97963250236, Bladani 5, 52446 Nova Vas zastupane po punomoćniku Odvjetničko društvo RUŽDJAK I PARTNERI j.t.d; Barbara Stepčić Radolović, Pula, OIB 04497510668, Banovčeva 2, 52100 Pula zastupane po punomoćniku Odvjetničko društvo RUŽDJAK I PARTNERI j.t.d; Branka Šaškin, Poreč, OIB 23169559393, Alde Negrija 4, 52440 Poreč zastupane po punomoćniku Odvjetničko društvo RUŽDJAK I PARTNERI j.t.d; Nikolina Šergo Chiavalon, Vodnjan, OIB 70706284642, Vladimir Nazor 16, 52100 Vodnjan zastupane po punomoćniku Odvjetničko društvo RUŽDJAK I PARTNERI j.t.d; Tamara Štembal, Zagreb, OIB 93914704856, I.crikvenička Ulica 37, 10000 Zagreb zastupane po punomoćniku Odvjetničko društvo RUŽDJAK I PARTNERI j.t.d; Damir Štokovac, Višnjan, OIB 03611157480, Barići 12, 52463 Barići zastupanog po punomoćniku Odvjetničko društvo RUŽDJAK I PARTNERI j.t.d; Iva Vidoš, Rovij, OIB 20422263705, E.de Amicisa 15, 52210 Rovinj zastupane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zastupane po punomoćniku Odvjetničko društvo RUŽDJAK I PARTNERI j.t.d</item>
      <item>Zoran Jeremić, Poreč zastupanog po punomoćniku Odvjetničko društvo RUŽDJAK I PARTNERI j.t.d</item>
      <item>Ivana Juraković, Poreč zastupane po punomoćniku Odvjetničko društvo RUŽDJAK I PARTNERI j.t.d</item>
      <item>Linda Juraković, Poreč zastupane po punomoćniku Odvjetničko društvo RUŽDJAK I PARTNERI j.t.d</item>
      <item>Daniela Kosinožić, Nova Vas zastupane po punomoćniku Odvjetničko društvo RUŽDJAK I PARTNERI j.t.d</item>
      <item>Barbara Stepčić Radolović, Pula zastupane po punomoćniku Odvjetničko društvo RUŽDJAK I PARTNERI j.t.d</item>
      <item>Branka Šaškin, Poreč zastupane po punomoćniku Odvjetničko društvo RUŽDJAK I PARTNERI j.t.d</item>
      <item>Nikolina Šergo Chiavalon, Vodnjan zastupane po punomoćniku Odvjetničko društvo RUŽDJAK I PARTNERI j.t.d</item>
      <item>Tamara Štembal, Zagreb zastupane po punomoćniku Odvjetničko društvo RUŽDJAK I PARTNERI j.t.d</item>
      <item>Damir Štokovac, Višnjan zastupanog po punomoćniku Odvjetničko društvo RUŽDJAK I PARTNERI j.t.d</item>
      <item>Iva Vidoš, Rovij zastupane po punomoćniku Odvjetničko društvo RUŽDJAK I PARTNERI j.t.d</item>
    </izvorni_sadrzaj>
    <derivirana_varijabla naziv="DomainObject.Predmet.StrankaListFormated_1">
      <item>Desanka Đulabić, Poreč zastupane po punomoćniku Odvjetničko društvo RUŽDJAK I PARTNERI j.t.d</item>
      <item>Zoran Jeremić, Poreč zastupanog po punomoćniku Odvjetničko društvo RUŽDJAK I PARTNERI j.t.d</item>
      <item>Ivana Juraković, Poreč zastupane po punomoćniku Odvjetničko društvo RUŽDJAK I PARTNERI j.t.d</item>
      <item>Linda Juraković, Poreč zastupane po punomoćniku Odvjetničko društvo RUŽDJAK I PARTNERI j.t.d</item>
      <item>Daniela Kosinožić, Nova Vas zastupane po punomoćniku Odvjetničko društvo RUŽDJAK I PARTNERI j.t.d</item>
      <item>Barbara Stepčić Radolović, Pula zastupane po punomoćniku Odvjetničko društvo RUŽDJAK I PARTNERI j.t.d</item>
      <item>Branka Šaškin, Poreč zastupane po punomoćniku Odvjetničko društvo RUŽDJAK I PARTNERI j.t.d</item>
      <item>Nikolina Šergo Chiavalon, Vodnjan zastupane po punomoćniku Odvjetničko društvo RUŽDJAK I PARTNERI j.t.d</item>
      <item>Tamara Štembal, Zagreb zastupane po punomoćniku Odvjetničko društvo RUŽDJAK I PARTNERI j.t.d</item>
      <item>Damir Štokovac, Višnjan zastupanog po punomoćniku Odvjetničko društvo RUŽDJAK I PARTNERI j.t.d</item>
      <item>Iva Vidoš, Rovij zastupane po punomoćniku Odvjetničko društvo RUŽDJAK I PARTNERI j.t.d</item>
    </derivirana_varijabla>
  </DomainObject.Predmet.StrankaListFormated>
  <DomainObject.Predmet.StrankaListFormatedOIB>
    <izvorni_sadrzaj>
      <item>Desanka Đulabić, Poreč, OIB 58770583461 zastupane po punomoćniku Odvjetničko društvo RUŽDJAK I PARTNERI j.t.d</item>
      <item>Zoran Jeremić, Poreč, OIB 56992588190 zastupanog po punomoćniku Odvjetničko društvo RUŽDJAK I PARTNERI j.t.d</item>
      <item>Ivana Juraković, Poreč, OIB 85372796951 zastupane po punomoćniku Odvjetničko društvo RUŽDJAK I PARTNERI j.t.d</item>
      <item>Linda Juraković, Poreč, OIB 60959074575 zastupane po punomoćniku Odvjetničko društvo RUŽDJAK I PARTNERI j.t.d</item>
      <item>Daniela Kosinožić, Nova Vas, OIB 97963250236 zastupane po punomoćniku Odvjetničko društvo RUŽDJAK I PARTNERI j.t.d</item>
      <item>Barbara Stepčić Radolović, Pula, OIB 04497510668 zastupane po punomoćniku Odvjetničko društvo RUŽDJAK I PARTNERI j.t.d</item>
      <item>Branka Šaškin, Poreč, OIB 23169559393 zastupane po punomoćniku Odvjetničko društvo RUŽDJAK I PARTNERI j.t.d</item>
      <item>Nikolina Šergo Chiavalon, Vodnjan, OIB 70706284642 zastupane po punomoćniku Odvjetničko društvo RUŽDJAK I PARTNERI j.t.d</item>
      <item>Tamara Štembal, Zagreb, OIB 93914704856 zastupane po punomoćniku Odvjetničko društvo RUŽDJAK I PARTNERI j.t.d</item>
      <item>Damir Štokovac, Višnjan, OIB 03611157480 zastupanog po punomoćniku Odvjetničko društvo RUŽDJAK I PARTNERI j.t.d</item>
      <item>Iva Vidoš, Rovij, OIB 20422263705 zastupane po punomoćniku Odvjetničko društvo RUŽDJAK I PARTNERI j.t.d</item>
    </izvorni_sadrzaj>
    <derivirana_varijabla naziv="DomainObject.Predmet.StrankaListFormatedOIB_1">
      <item>Desanka Đulabić, Poreč, OIB 58770583461 zastupane po punomoćniku Odvjetničko društvo RUŽDJAK I PARTNERI j.t.d</item>
      <item>Zoran Jeremić, Poreč, OIB 56992588190 zastupanog po punomoćniku Odvjetničko društvo RUŽDJAK I PARTNERI j.t.d</item>
      <item>Ivana Juraković, Poreč, OIB 85372796951 zastupane po punomoćniku Odvjetničko društvo RUŽDJAK I PARTNERI j.t.d</item>
      <item>Linda Juraković, Poreč, OIB 60959074575 zastupane po punomoćniku Odvjetničko društvo RUŽDJAK I PARTNERI j.t.d</item>
      <item>Daniela Kosinožić, Nova Vas, OIB 97963250236 zastupane po punomoćniku Odvjetničko društvo RUŽDJAK I PARTNERI j.t.d</item>
      <item>Barbara Stepčić Radolović, Pula, OIB 04497510668 zastupane po punomoćniku Odvjetničko društvo RUŽDJAK I PARTNERI j.t.d</item>
      <item>Branka Šaškin, Poreč, OIB 23169559393 zastupane po punomoćniku Odvjetničko društvo RUŽDJAK I PARTNERI j.t.d</item>
      <item>Nikolina Šergo Chiavalon, Vodnjan, OIB 70706284642 zastupane po punomoćniku Odvjetničko društvo RUŽDJAK I PARTNERI j.t.d</item>
      <item>Tamara Štembal, Zagreb, OIB 93914704856 zastupane po punomoćniku Odvjetničko društvo RUŽDJAK I PARTNERI j.t.d</item>
      <item>Damir Štokovac, Višnjan, OIB 03611157480 zastupanog po punomoćniku Odvjetničko društvo RUŽDJAK I PARTNERI j.t.d</item>
      <item>Iva Vidoš, Rovij, OIB 20422263705 zastupane po punomoćniku Odvjetničko društvo RUŽDJAK I PARTNERI j.t.d</item>
    </derivirana_varijabla>
  </DomainObject.Predmet.StrankaListFormatedOIB>
  <DomainObject.Predmet.StrankaListFormatedWithAdress>
    <izvorni_sadrzaj>
      <item>Desanka Đulabić, Poreč, Pazinska 21, 52440 Poreč zastupane po punomoćniku Odvjetničko društvo RUŽDJAK I PARTNERI j.t.d</item>
      <item>Zoran Jeremić, Poreč, Levarija 2g, 52446 Nova Vas zastupanog po punomoćniku Odvjetničko društvo RUŽDJAK I PARTNERI j.t.d</item>
      <item>Ivana Juraković, Poreč, Vrsarska 1a, 52440 Poreč zastupane po punomoćniku Odvjetničko društvo RUŽDJAK I PARTNERI j.t.d</item>
      <item>Linda Juraković, Poreč, Bruna Valentija 109, 52440 Poreč zastupane po punomoćniku Odvjetničko društvo RUŽDJAK I PARTNERI j.t.d</item>
      <item>Daniela Kosinožić, Nova Vas, Bladani 5, 52446 Nova Vas zastupane po punomoćniku Odvjetničko društvo RUŽDJAK I PARTNERI j.t.d</item>
      <item>Barbara Stepčić Radolović, Pula, Banovčeva 2, 52100 Pula zastupane po punomoćniku Odvjetničko društvo RUŽDJAK I PARTNERI j.t.d</item>
      <item>Branka Šaškin, Poreč, Alde Negrija 4, 52440 Poreč zastupane po punomoćniku Odvjetničko društvo RUŽDJAK I PARTNERI j.t.d</item>
      <item>Nikolina Šergo Chiavalon, Vodnjan, Vladimir Nazor 16, 52100 Vodnjan zastupane po punomoćniku Odvjetničko društvo RUŽDJAK I PARTNERI j.t.d</item>
      <item>Tamara Štembal, Zagreb, I.crikvenička Ulica 37, 10000 Zagreb zastupane po punomoćniku Odvjetničko društvo RUŽDJAK I PARTNERI j.t.d</item>
      <item>Damir Štokovac, Višnjan, Barići 12, 52463 Barići zastupanog po punomoćniku Odvjetničko društvo RUŽDJAK I PARTNERI j.t.d</item>
      <item>Iva Vidoš, Rovij, E.de Amicisa 15, 52210 Rovinj zastupane po punomoćniku Odvjetničko društvo RUŽDJAK I PARTNERI j.t.d</item>
    </izvorni_sadrzaj>
    <derivirana_varijabla naziv="DomainObject.Predmet.StrankaListFormatedWithAdress_1">
      <item>Desanka Đulabić, Poreč, Pazinska 21, 52440 Poreč zastupane po punomoćniku Odvjetničko društvo RUŽDJAK I PARTNERI j.t.d</item>
      <item>Zoran Jeremić, Poreč, Levarija 2g, 52446 Nova Vas zastupanog po punomoćniku Odvjetničko društvo RUŽDJAK I PARTNERI j.t.d</item>
      <item>Ivana Juraković, Poreč, Vrsarska 1a, 52440 Poreč zastupane po punomoćniku Odvjetničko društvo RUŽDJAK I PARTNERI j.t.d</item>
      <item>Linda Juraković, Poreč, Bruna Valentija 109, 52440 Poreč zastupane po punomoćniku Odvjetničko društvo RUŽDJAK I PARTNERI j.t.d</item>
      <item>Daniela Kosinožić, Nova Vas, Bladani 5, 52446 Nova Vas zastupane po punomoćniku Odvjetničko društvo RUŽDJAK I PARTNERI j.t.d</item>
      <item>Barbara Stepčić Radolović, Pula, Banovčeva 2, 52100 Pula zastupane po punomoćniku Odvjetničko društvo RUŽDJAK I PARTNERI j.t.d</item>
      <item>Branka Šaškin, Poreč, Alde Negrija 4, 52440 Poreč zastupane po punomoćniku Odvjetničko društvo RUŽDJAK I PARTNERI j.t.d</item>
      <item>Nikolina Šergo Chiavalon, Vodnjan, Vladimir Nazor 16, 52100 Vodnjan zastupane po punomoćniku Odvjetničko društvo RUŽDJAK I PARTNERI j.t.d</item>
      <item>Tamara Štembal, Zagreb, I.crikvenička Ulica 37, 10000 Zagreb zastupane po punomoćniku Odvjetničko društvo RUŽDJAK I PARTNERI j.t.d</item>
      <item>Damir Štokovac, Višnjan, Barići 12, 52463 Barići zastupanog po punomoćniku Odvjetničko društvo RUŽDJAK I PARTNERI j.t.d</item>
      <item>Iva Vidoš, Rovij, E.de Amicisa 15, 52210 Rovinj zastupane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zastupane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zastupane po punomoćniku Odvjetničko društvo RUŽDJAK I PARTNERI j.t.d</item>
      <item>Linda Juraković, Poreč, OIB 60959074575, Bruna Valentija 109, 52440 Poreč zastupane po punomoćniku Odvjetničko društvo RUŽDJAK I PARTNERI j.t.d</item>
      <item>Daniela Kosinožić, Nova Vas, OIB 97963250236, Bladani 5, 52446 Nova Vas zastupane po punomoćniku Odvjetničko društvo RUŽDJAK I PARTNERI j.t.d</item>
      <item>Barbara Stepčić Radolović, Pula, OIB 04497510668, Banovčeva 2, 52100 Pula zastupane po punomoćniku Odvjetničko društvo RUŽDJAK I PARTNERI j.t.d</item>
      <item>Branka Šaškin, Poreč, OIB 23169559393, Alde Negrija 4, 52440 Poreč zastupane po punomoćniku Odvjetničko društvo RUŽDJAK I PARTNERI j.t.d</item>
      <item>Nikolina Šergo Chiavalon, Vodnjan, OIB 70706284642, Vladimir Nazor 16, 52100 Vodnjan zastupane po punomoćniku Odvjetničko društvo RUŽDJAK I PARTNERI j.t.d</item>
      <item>Tamara Štembal, Zagreb, OIB 93914704856, I.crikvenička Ulica 37, 10000 Zagreb zastupane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zastupane po punomoćniku Odvjetničko društvo RUŽDJAK I PARTNERI j.t.d</item>
    </izvorni_sadrzaj>
    <derivirana_varijabla naziv="DomainObject.Predmet.StrankaListFormatedWithAdressOIB_1">
      <item>Desanka Đulabić, Poreč, OIB 58770583461, Pazinska 21, 52440 Poreč zastupane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zastupane po punomoćniku Odvjetničko društvo RUŽDJAK I PARTNERI j.t.d</item>
      <item>Linda Juraković, Poreč, OIB 60959074575, Bruna Valentija 109, 52440 Poreč zastupane po punomoćniku Odvjetničko društvo RUŽDJAK I PARTNERI j.t.d</item>
      <item>Daniela Kosinožić, Nova Vas, OIB 97963250236, Bladani 5, 52446 Nova Vas zastupane po punomoćniku Odvjetničko društvo RUŽDJAK I PARTNERI j.t.d</item>
      <item>Barbara Stepčić Radolović, Pula, OIB 04497510668, Banovčeva 2, 52100 Pula zastupane po punomoćniku Odvjetničko društvo RUŽDJAK I PARTNERI j.t.d</item>
      <item>Branka Šaškin, Poreč, OIB 23169559393, Alde Negrija 4, 52440 Poreč zastupane po punomoćniku Odvjetničko društvo RUŽDJAK I PARTNERI j.t.d</item>
      <item>Nikolina Šergo Chiavalon, Vodnjan, OIB 70706284642, Vladimir Nazor 16, 52100 Vodnjan zastupane po punomoćniku Odvjetničko društvo RUŽDJAK I PARTNERI j.t.d</item>
      <item>Tamara Štembal, Zagreb, OIB 93914704856, I.crikvenička Ulica 37, 10000 Zagreb zastupane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zastupane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B9D40A-A17C-4E63-8791-E299832438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921</properties:Words>
  <properties:Characters>5056</properties:Characters>
  <properties:Lines>229</properties:Lines>
  <properties:Paragraphs>135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2018-07-31T12:56:00Z</dcterms:created>
  <dc:creator>sblazevic</dc:creator>
  <cp:lastModifiedBy>Sanja Lakošeljac</cp:lastModifiedBy>
  <cp:lastPrinted>2018-08-01T07:23:00Z</cp:lastPrinted>
  <dcterms:modified xmlns:xsi="http://www.w3.org/2001/XMLSchema-instance" xsi:type="dcterms:W3CDTF">2018-08-01T07:27:00Z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(Zaključak i rješenje St-1032-15 OBUSTAVA I ZAKLJUCENJE.docx)</vt:lpwstr>
  </prop:property>
  <prop:property name="CC_coloring" pid="4" fmtid="{D5CDD505-2E9C-101B-9397-08002B2CF9AE}">
    <vt:bool>false</vt:bool>
  </prop:property>
  <prop:property name="BrojStranica" pid="5" fmtid="{D5CDD505-2E9C-101B-9397-08002B2CF9AE}">
    <vt:i4>3</vt:i4>
  </prop:property>
</prop:Properties>
</file>