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061b" w14:paraId="207061b" w:rsidRDefault="00AB4602" w:rsidP="0068754B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5529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 xml:space="preserve">          5 St-1207/2016-5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R E P U B L I K A  H R V A T S K A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R J E Š E N J E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</w:rPr>
      </w:pPr>
      <w:r w:rsidRPr="00E96C06">
        <w:rPr>
          <w:rFonts w:cs="Times New Roman" w:eastAsia="Times New Roman"/>
        </w:rPr>
        <w:t xml:space="preserve">TRGOVAČKI SUD U BJELOVARU, po stečajnom sucu Mariji Petrina Kubica, u skraćenom stečajnom postupku nad dužnikom </w:t>
      </w:r>
      <w:r w:rsidRPr="00E96C06">
        <w:rPr>
          <w:rFonts w:cs="Times New Roman" w:eastAsia="Times New Roman"/>
          <w:szCs w:val="20"/>
        </w:rPr>
        <w:t xml:space="preserve">EVITA FOOD j.d.o.o. za usluge, Zagreb, Ilica 63/5, MBS: 080971069, OIB: 79126449980, </w:t>
      </w:r>
      <w:r w:rsidRPr="00E96C06">
        <w:rPr>
          <w:rFonts w:cs="Times New Roman" w:eastAsia="Times New Roman"/>
        </w:rPr>
        <w:t xml:space="preserve">29. svibnja 2017. 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r i j e š i o  j e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 xml:space="preserve">Nalaže se </w:t>
      </w:r>
      <w:r w:rsidRPr="00E96C06">
        <w:rPr>
          <w:rFonts w:cs="Times New Roman" w:eastAsia="Times New Roman"/>
        </w:rPr>
        <w:t xml:space="preserve">dužniku </w:t>
      </w:r>
      <w:r w:rsidRPr="00E96C06">
        <w:rPr>
          <w:rFonts w:cs="Times New Roman" w:eastAsia="Times New Roman"/>
          <w:szCs w:val="20"/>
        </w:rPr>
        <w:t xml:space="preserve">EVITA FOOD j.d.o.o. za usluge, Zagreb, zastupanom po zakonskom zastupniku Ivani </w:t>
      </w:r>
      <w:proofErr w:type="spellStart"/>
      <w:r w:rsidRPr="00E96C06">
        <w:rPr>
          <w:rFonts w:cs="Times New Roman" w:eastAsia="Times New Roman"/>
          <w:szCs w:val="20"/>
        </w:rPr>
        <w:t>Prenkpalaj</w:t>
      </w:r>
      <w:proofErr w:type="spellEnd"/>
      <w:r w:rsidRPr="00E96C06">
        <w:rPr>
          <w:rFonts w:cs="Times New Roman" w:eastAsia="Times New Roman"/>
          <w:szCs w:val="20"/>
        </w:rPr>
        <w:t>,</w:t>
      </w:r>
      <w:r w:rsidRPr="00E96C06">
        <w:rPr>
          <w:rFonts w:cs="Times New Roman" w:eastAsia="Times New Roman"/>
          <w:noProof/>
          <w:szCs w:val="20"/>
        </w:rPr>
        <w:t xml:space="preserve"> da u roku od 8 dana dostavi još dva istovjetna primjerka žalbe na rješenje br. St-1207/2016-3 od 11. svibnja 2017., koja je predana na poštu 16. svibnja 2017., radi dostave Visokom trgovačkom sudu u Zagrebu i stečajnom upravitelju.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1702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U Bjelovaru, 29. svibnja 2017.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5670"/>
        <w:jc w:val="both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S U D A C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MARIJA PETRINA KUBICA v.r.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Za točnost otpravka-</w:t>
      </w:r>
    </w:p>
    <w:p w:rsidRDefault="00E96C06" w:rsidP="00E96C06" w:rsidR="00E96C06" w:rsidRPr="00E96C0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ovlašteni službenik</w:t>
      </w:r>
    </w:p>
    <w:p w:rsidRDefault="00E96C06" w:rsidP="00E96C06" w:rsidR="00E96C06" w:rsidRPr="00E96C0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 xml:space="preserve">     Željka Vitez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 xml:space="preserve">   </w:t>
      </w:r>
    </w:p>
    <w:p w:rsidRDefault="00E96C06" w:rsidP="00E96C06" w:rsidR="00E96C06" w:rsidRPr="00E96C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  <w:r w:rsidRPr="00E96C06">
        <w:rPr>
          <w:rFonts w:cs="Times New Roman" w:eastAsia="Times New Roman"/>
          <w:noProof/>
          <w:szCs w:val="20"/>
        </w:rPr>
        <w:t>POUKA O PRAVNOM LIJEKU: Protiv ovoga rješenja nije dopuštena posebna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54B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C06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72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5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St-1207/2016-5</izvorni_sadrzaj>
    <derivirana_varijabla naziv="DomainObject.Oznaka_1">St-1207/2016-5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2017.</izvorni_sadrzaj>
    <derivirana_varijabla naziv="DomainObject.Predmet.DatumRjesavanja_1">11.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EVITA FOOD j.d.o.o. za usluge zastupanog po punomoćniku Ivana Prenkpalaj</izvorni_sadrzaj>
    <derivirana_varijabla naziv="DomainObject.Predmet.ProtustrankaFormated_1">  EVITA FOOD j.d.o.o. za usluge zastupanog po punomoćniku Ivana Prenkpalaj</derivirana_varijabla>
  </DomainObject.Predmet.ProtustrankaFormated>
  <DomainObject.Predmet.ProtustrankaFormatedOIB>
    <izvorni_sadrzaj>  EVITA FOOD j.d.o.o. za usluge, OIB 79126449980 zastupanog po punomoćniku Ivana Prenkpalaj</izvorni_sadrzaj>
    <derivirana_varijabla naziv="DomainObject.Predmet.ProtustrankaFormatedOIB_1">  EVITA FOOD j.d.o.o. za usluge, OIB 79126449980 zastupanog po punomoćniku Ivana Prenkpalaj</derivirana_varijabla>
  </DomainObject.Predmet.ProtustrankaFormatedOIB>
  <DomainObject.Predmet.ProtustrankaFormatedWithAdress>
    <izvorni_sadrzaj> EVITA FOOD j.d.o.o. za usluge, Ilica 63/5, 10000 Zagreb zastupanog po punomoćniku Ivana Prenkpalaj</izvorni_sadrzaj>
    <derivirana_varijabla naziv="DomainObject.Predmet.ProtustrankaFormatedWithAdress_1"> EVITA FOOD j.d.o.o. za usluge, Ilica 63/5, 10000 Zagreb zastupanog po punomoćniku Ivana Prenkpalaj</derivirana_varijabla>
  </DomainObject.Predmet.ProtustrankaFormatedWithAdress>
  <DomainObject.Predmet.ProtustrankaFormatedWithAdressOIB>
    <izvorni_sadrzaj> EVITA FOOD j.d.o.o. za usluge, OIB 79126449980, Ilica 63/5, 10000 Zagreb zastupanog po punomoćniku Ivana Prenkpalaj</izvorni_sadrzaj>
    <derivirana_varijabla naziv="DomainObject.Predmet.ProtustrankaFormatedWithAdressOIB_1"> EVITA FOOD j.d.o.o. za usluge, OIB 79126449980, Ilica 63/5, 10000 Zagreb zastupanog po punomoćniku Ivana Prenkpalaj</derivirana_varijabla>
  </DomainObject.Predmet.ProtustrankaFormatedWithAdressOIB>
  <DomainObject.Predmet.ProtustrankaWithAdress>
    <izvorni_sadrzaj>EVITA FOOD j.d.o.o. za usluge Ilica 63/5, 10000 Zagreb</izvorni_sadrzaj>
    <derivirana_varijabla naziv="DomainObject.Predmet.ProtustrankaWithAdress_1">EVITA FOOD j.d.o.o. za usluge Ilica 63/5, 10000 Zagreb</derivirana_varijabla>
  </DomainObject.Predmet.ProtustrankaWithAdress>
  <DomainObject.Predmet.ProtustrankaWithAdressOIB>
    <izvorni_sadrzaj>EVITA FOOD j.d.o.o. za usluge, OIB 79126449980, Ilica 63/5, 10000 Zagreb</izvorni_sadrzaj>
    <derivirana_varijabla naziv="DomainObject.Predmet.ProtustrankaWithAdressOIB_1">EVITA FOOD j.d.o.o. za usluge, OIB 79126449980, Ilica 63/5, 10000 Zagreb</derivirana_varijabla>
  </DomainObject.Predmet.ProtustrankaWithAdressOIB>
  <DomainObject.Predmet.ProtustrankaNazivFormated>
    <izvorni_sadrzaj>EVITA FOOD j.d.o.o. za usluge</izvorni_sadrzaj>
    <derivirana_varijabla naziv="DomainObject.Predmet.ProtustrankaNazivFormated_1">EVITA FOOD j.d.o.o. za usluge</derivirana_varijabla>
  </DomainObject.Predmet.ProtustrankaNazivFormated>
  <DomainObject.Predmet.ProtustrankaNazivFormatedOIB>
    <izvorni_sadrzaj>EVITA FOOD j.d.o.o. za usluge, OIB 79126449980</izvorni_sadrzaj>
    <derivirana_varijabla naziv="DomainObject.Predmet.ProtustrankaNazivFormatedOIB_1">EVITA FOOD j.d.o.o. za usluge, OIB 79126449980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EVITA FOOD j.d.o.o. za usluge zastupanog po punomoćniku Ivana Prenkpalaj</item>
    </izvorni_sadrzaj>
    <derivirana_varijabla naziv="DomainObject.Predmet.ProtuStrankaListFormated_1">
      <item>EVITA FOOD j.d.o.o. za usluge zastupanog po punomoćniku Ivana Prenkpalaj</item>
    </derivirana_varijabla>
  </DomainObject.Predmet.ProtuStrankaListFormated>
  <DomainObject.Predmet.ProtuStrankaListFormatedOIB>
    <izvorni_sadrzaj>
      <item>EVITA FOOD j.d.o.o. za usluge, OIB 79126449980 zastupanog po punomoćniku Ivana Prenkpalaj</item>
    </izvorni_sadrzaj>
    <derivirana_varijabla naziv="DomainObject.Predmet.ProtuStrankaListFormatedOIB_1">
      <item>EVITA FOOD j.d.o.o. za usluge, OIB 79126449980 zastupanog po punomoćniku Ivana Prenkpalaj</item>
    </derivirana_varijabla>
  </DomainObject.Predmet.ProtuStrankaListFormatedOIB>
  <DomainObject.Predmet.ProtuStrankaListFormatedWithAdress>
    <izvorni_sadrzaj>
      <item>EVITA FOOD j.d.o.o. za usluge, Ilica 63/5, 10000 Zagreb zastupanog po punomoćniku Ivana Prenkpalaj</item>
    </izvorni_sadrzaj>
    <derivirana_varijabla naziv="DomainObject.Predmet.ProtuStrankaListFormatedWithAdress_1">
      <item>EVITA FOOD j.d.o.o. za usluge, Ilica 63/5, 10000 Zagreb zastupanog po punomoćniku Ivana Prenkpalaj</item>
    </derivirana_varijabla>
  </DomainObject.Predmet.ProtuStrankaListFormatedWithAdress>
  <DomainObject.Predmet.ProtuStrankaListFormatedWithAdressOIB>
    <izvorni_sadrzaj>
      <item>EVITA FOOD j.d.o.o. za usluge, OIB 79126449980, Ilica 63/5, 10000 Zagreb zastupanog po punomoćniku Ivana Prenkpalaj</item>
    </izvorni_sadrzaj>
    <derivirana_varijabla naziv="DomainObject.Predmet.ProtuStrankaListFormatedWithAdressOIB_1">
      <item>EVITA FOOD j.d.o.o. za usluge, OIB 79126449980, Ilica 63/5, 10000 Zagreb zastupanog po punomoćniku Ivana Prenkpalaj</item>
    </derivirana_varijabla>
  </DomainObject.Predmet.ProtuStrankaListFormatedWithAdressOIB>
  <DomainObject.Predmet.ProtuStrankaListNazivFormated>
    <izvorni_sadrzaj>
      <item>EVITA FOOD j.d.o.o. za usluge</item>
    </izvorni_sadrzaj>
    <derivirana_varijabla naziv="DomainObject.Predmet.ProtuStrankaListNazivFormated_1">
      <item>EVITA FOOD j.d.o.o. za usluge</item>
    </derivirana_varijabla>
  </DomainObject.Predmet.ProtuStrankaListNazivFormated>
  <DomainObject.Predmet.ProtuStrankaListNazivFormatedOIB>
    <izvorni_sadrzaj>
      <item>EVITA FOOD j.d.o.o. za usluge, OIB 79126449980</item>
    </izvorni_sadrzaj>
    <derivirana_varijabla naziv="DomainObject.Predmet.ProtuStrankaListNazivFormatedOIB_1">
      <item>EVITA FOOD j.d.o.o. za usluge, OIB 79126449980</item>
    </derivirana_varijabla>
  </DomainObject.Predmet.ProtuStrankaListNazivFormatedOIB>
  <DomainObject.Predmet.OstaliListFormated>
    <izvorni_sadrzaj>
      <item>Ivana Prenkpalaj punomoćnik sudionika u postupku EVITA FOOD j.d.o.o. za usluge</item>
    </izvorni_sadrzaj>
    <derivirana_varijabla naziv="DomainObject.Predmet.OstaliListFormated_1">
      <item>Ivana Prenkpalaj punomoćnik sudionika u postupku EVITA FOOD j.d.o.o. za usluge</item>
    </derivirana_varijabla>
  </DomainObject.Predmet.OstaliListFormated>
  <DomainObject.Predmet.OstaliListFormatedOIB>
    <izvorni_sadrzaj>
      <item>Ivana Prenkpalaj, OIB 81332669405 punomoćnik sudionika u postupku EVITA FOOD j.d.o.o. za usluge</item>
    </izvorni_sadrzaj>
    <derivirana_varijabla naziv="DomainObject.Predmet.OstaliListFormatedOIB_1">
      <item>Ivana Prenkpalaj, OIB 81332669405 punomoćnik sudionika u postupku EVITA FOOD j.d.o.o. za usluge</item>
    </derivirana_varijabla>
  </DomainObject.Predmet.OstaliListFormatedOIB>
  <DomainObject.Predmet.OstaliListFormatedWithAdress>
    <izvorni_sadrzaj>
      <item>Ivana Prenkpalaj, Ilica 63/5, 10000 Zagreb punomoćnik sudionika u postupku EVITA FOOD j.d.o.o. za usluge</item>
    </izvorni_sadrzaj>
    <derivirana_varijabla naziv="DomainObject.Predmet.OstaliListFormatedWithAdress_1">
      <item>Ivana Prenkpalaj, Ilica 63/5, 10000 Zagreb punomoćnik sudionika u postupku EVITA FOOD j.d.o.o. za usluge</item>
    </derivirana_varijabla>
  </DomainObject.Predmet.OstaliListFormatedWithAdress>
  <DomainObject.Predmet.OstaliListFormatedWithAdressOIB>
    <izvorni_sadrzaj>
      <item>Ivana Prenkpalaj, OIB 81332669405, Ilica 63/5, 10000 Zagreb punomoćnik sudionika u postupku EVITA FOOD j.d.o.o. za usluge</item>
    </izvorni_sadrzaj>
    <derivirana_varijabla naziv="DomainObject.Predmet.OstaliListFormatedWithAdressOIB_1">
      <item>Ivana Prenkpalaj, OIB 81332669405, Ilica 63/5, 10000 Zagreb punomoćnik sudionika u postupku EVITA FOOD j.d.o.o. za usluge</item>
    </derivirana_varijabla>
  </DomainObject.Predmet.OstaliListFormatedWithAdressOIB>
  <DomainObject.Predmet.OstaliListNazivFormated>
    <izvorni_sadrzaj>
      <item>Ivana Prenkpalaj</item>
    </izvorni_sadrzaj>
    <derivirana_varijabla naziv="DomainObject.Predmet.OstaliListNazivFormated_1">
      <item>Ivana Prenkpalaj</item>
    </derivirana_varijabla>
  </DomainObject.Predmet.OstaliListNazivFormated>
  <DomainObject.Predmet.OstaliListNazivFormatedOIB>
    <izvorni_sadrzaj>
      <item>Ivana Prenkpalaj, OIB 81332669405</item>
    </izvorni_sadrzaj>
    <derivirana_varijabla naziv="DomainObject.Predmet.OstaliListNazivFormatedOIB_1">
      <item>Ivana Prenkpalaj, OIB 81332669405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St-1207/2016-5</izvorni_sadrzaj>
    <derivirana_varijabla naziv="DomainObject.PoslovniBrojDokumenta_1">St-1207/2016-5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EVITA FOOD j.d.o.o. za usluge</izvorni_sadrzaj>
    <derivirana_varijabla naziv="DomainObject.Predmet.ProtustrankaIDrugi_1">EVITA FOOD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EVITA FOOD j.d.o.o. za usluge, OIB 79126449980, Ilica 63/5, 10000 Zagreb</izvorni_sadrzaj>
    <derivirana_varijabla naziv="DomainObject.Predmet.ProtustrankaIDrugiAdressOIB_1">EVITA FOOD j.d.o.o. za usluge, OIB 79126449980, Ilica 63/5,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St-1207/2016-3</izvorni_sadrzaj>
    <derivirana_varijabla naziv="DomainObject.Predmet.OdlukaRjesenje.Oznaka_1">St-1207/2016-3</derivirana_varijabla>
  </DomainObject.Predmet.OdlukaRjesenje.Oznaka>
  <DomainObject.Predmet.SudioniciListNaziv>
    <izvorni_sadrzaj>
      <item>EVITA FOOD j.d.o.o. za usluge</item>
      <item>FINA Regionalni centar Zagreb</item>
      <item>Ivana Prenkpalaj</item>
    </izvorni_sadrzaj>
    <derivirana_varijabla naziv="DomainObject.Predmet.SudioniciListNaziv_1">
      <item>EVITA FOOD j.d.o.o. za usluge</item>
      <item>FINA Regionalni centar Zagreb</item>
      <item>Ivana Prenkpalaj</item>
    </derivirana_varijabla>
  </DomainObject.Predmet.SudioniciListNaziv>
  <DomainObject.Predmet.SudioniciListAdressOIB>
    <izvorni_sadrzaj>
      <item>EVITA FOOD j.d.o.o. za usluge, OIB 79126449980, Ilica 63/5,10000 Zagreb</item>
      <item>FINA Regionalni centar Zagreb, OIB 85821130368, Trg svibanjskih žrtava 1995. br. 1,10000 Zagreb</item>
      <item>Ivana Prenkpalaj, OIB 81332669405, Ilica 63/5,10000 Zagreb</item>
    </izvorni_sadrzaj>
    <derivirana_varijabla naziv="DomainObject.Predmet.SudioniciListAdressOIB_1">
      <item>EVITA FOOD j.d.o.o. za usluge, OIB 79126449980, Ilica 63/5,10000 Zagreb</item>
      <item>FINA Regionalni centar Zagreb, OIB 85821130368, Trg svibanjskih žrtava 1995. br. 1,10000 Zagreb</item>
      <item>Ivana Prenkpalaj, OIB 81332669405, Ilica 63/5,10000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28E92-A5C5-4E90-94EF-BF5F2175F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688</properties:Characters>
  <properties:Lines>38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2017-05-30T07:53:00Z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St-1207/2016-5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