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6e5b" w14:paraId="b0d6e5b" w:rsidRDefault="00306C31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noProof/>
          <w:sz w:val="24"/>
          <w:szCs w:val="24"/>
        </w:rPr>
        <w:t xml:space="preserve">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306C31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306C31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306C31">
        <w:rPr>
          <w:sz w:val="24"/>
          <w:szCs w:val="24"/>
          <w:lang w:val="pt-BR"/>
        </w:rPr>
        <w:t>-129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AD7D71">
        <w:rPr>
          <w:sz w:val="24"/>
          <w:szCs w:val="24"/>
        </w:rPr>
        <w:t>15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BF6100">
        <w:rPr>
          <w:sz w:val="24"/>
          <w:szCs w:val="24"/>
        </w:rPr>
        <w:t>54.625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r w:rsidR="009E087B">
        <w:rPr>
          <w:sz w:val="24"/>
          <w:szCs w:val="24"/>
        </w:rPr>
        <w:t xml:space="preserve">Boška Jerkovića iz Podstrane, Strožanac Donji, Put starog sela 5, OIB: </w:t>
      </w:r>
      <w:r w:rsidR="00010295">
        <w:rPr>
          <w:sz w:val="24"/>
          <w:szCs w:val="24"/>
        </w:rPr>
        <w:t>94058700058, broj: HR3224020063206293033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3D4067">
        <w:rPr>
          <w:sz w:val="24"/>
          <w:szCs w:val="24"/>
        </w:rPr>
        <w:t>Boško Jerković</w:t>
      </w:r>
      <w:r w:rsidR="00502C24" w:rsidRPr="003D4067">
        <w:rPr>
          <w:sz w:val="24"/>
          <w:szCs w:val="24"/>
        </w:rPr>
        <w:t>.</w:t>
      </w:r>
      <w:r w:rsidR="00502C24">
        <w:rPr>
          <w:sz w:val="24"/>
          <w:szCs w:val="24"/>
        </w:rPr>
        <w:t xml:space="preserve"> S obzirom na to da</w:t>
      </w:r>
      <w:r w:rsidR="00D92516">
        <w:rPr>
          <w:sz w:val="24"/>
          <w:szCs w:val="24"/>
        </w:rPr>
        <w:t xml:space="preserve"> </w:t>
      </w:r>
      <w:r w:rsidR="003D4067" w:rsidRPr="003D4067">
        <w:rPr>
          <w:sz w:val="24"/>
          <w:szCs w:val="24"/>
        </w:rPr>
        <w:t>Boško Jerković</w:t>
      </w:r>
      <w:r w:rsidR="009E33A3" w:rsidRPr="000625B3">
        <w:rPr>
          <w:sz w:val="24"/>
          <w:szCs w:val="24"/>
        </w:rPr>
        <w:t>,</w:t>
      </w:r>
      <w:r w:rsidR="00502C24">
        <w:rPr>
          <w:sz w:val="24"/>
          <w:szCs w:val="24"/>
        </w:rPr>
        <w:t xml:space="preserve"> 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A43931">
        <w:rPr>
          <w:sz w:val="24"/>
          <w:szCs w:val="24"/>
        </w:rPr>
        <w:t>15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B95B95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B95B95" w:rsidP="00400817" w:rsidR="00B95B95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B95B95" w:rsidP="00400817" w:rsidR="00B95B95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B95B95" w:rsidR="009E33A3">
      <w:pPr>
        <w:pStyle w:val="Odlomakpopisa"/>
        <w:jc w:val="both"/>
        <w:rPr>
          <w:sz w:val="24"/>
          <w:szCs w:val="24"/>
        </w:rPr>
      </w:pPr>
    </w:p>
    <w:p w:rsidRDefault="00B95B95" w:rsidP="00B95B95" w:rsidR="00B95B95" w:rsidRPr="009E33A3">
      <w:pPr>
        <w:pStyle w:val="Odlomakpopisa"/>
        <w:jc w:val="both"/>
        <w:rPr>
          <w:sz w:val="24"/>
          <w:szCs w:val="24"/>
        </w:rPr>
      </w:pPr>
    </w:p>
    <w:sectPr w:rsidR="00B95B95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00F8"/>
    <w:rsid w:val="00010295"/>
    <w:rsid w:val="00024706"/>
    <w:rsid w:val="00037BD7"/>
    <w:rsid w:val="00044EBC"/>
    <w:rsid w:val="00047BC6"/>
    <w:rsid w:val="0005729A"/>
    <w:rsid w:val="000625B3"/>
    <w:rsid w:val="00064A67"/>
    <w:rsid w:val="00081DA4"/>
    <w:rsid w:val="000852A5"/>
    <w:rsid w:val="00096F64"/>
    <w:rsid w:val="000A2C6F"/>
    <w:rsid w:val="0011660C"/>
    <w:rsid w:val="002248AC"/>
    <w:rsid w:val="002A3429"/>
    <w:rsid w:val="00306C31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D4067"/>
    <w:rsid w:val="003D56DA"/>
    <w:rsid w:val="003F0353"/>
    <w:rsid w:val="004117EE"/>
    <w:rsid w:val="00434E43"/>
    <w:rsid w:val="0045349E"/>
    <w:rsid w:val="00457301"/>
    <w:rsid w:val="00463006"/>
    <w:rsid w:val="00502C24"/>
    <w:rsid w:val="00520782"/>
    <w:rsid w:val="00557785"/>
    <w:rsid w:val="00571DD6"/>
    <w:rsid w:val="00577C20"/>
    <w:rsid w:val="00587AB3"/>
    <w:rsid w:val="005E2DCC"/>
    <w:rsid w:val="005F0110"/>
    <w:rsid w:val="005F4A18"/>
    <w:rsid w:val="006015DE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01E56"/>
    <w:rsid w:val="00832234"/>
    <w:rsid w:val="00883B8D"/>
    <w:rsid w:val="00890658"/>
    <w:rsid w:val="008A286D"/>
    <w:rsid w:val="008E7932"/>
    <w:rsid w:val="008F6516"/>
    <w:rsid w:val="009315E7"/>
    <w:rsid w:val="0093271C"/>
    <w:rsid w:val="00935ABA"/>
    <w:rsid w:val="009454EC"/>
    <w:rsid w:val="00955BD3"/>
    <w:rsid w:val="00965E5A"/>
    <w:rsid w:val="009B5364"/>
    <w:rsid w:val="009E087B"/>
    <w:rsid w:val="009E1877"/>
    <w:rsid w:val="009E33A3"/>
    <w:rsid w:val="00A076B8"/>
    <w:rsid w:val="00A17E1D"/>
    <w:rsid w:val="00A34E95"/>
    <w:rsid w:val="00A43931"/>
    <w:rsid w:val="00A43DCF"/>
    <w:rsid w:val="00A60A75"/>
    <w:rsid w:val="00A60A77"/>
    <w:rsid w:val="00A942A8"/>
    <w:rsid w:val="00AA6E28"/>
    <w:rsid w:val="00AD7D71"/>
    <w:rsid w:val="00AE6F93"/>
    <w:rsid w:val="00B27A74"/>
    <w:rsid w:val="00B4513B"/>
    <w:rsid w:val="00B75C25"/>
    <w:rsid w:val="00B7625C"/>
    <w:rsid w:val="00B95B95"/>
    <w:rsid w:val="00B96AAA"/>
    <w:rsid w:val="00BC0213"/>
    <w:rsid w:val="00BC6197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5985"/>
    <w:rsid w:val="00D80A87"/>
    <w:rsid w:val="00D829A8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A5D16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5B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B95"/>
    <w:rPr>
      <w:rFonts w:cs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B95"/>
    <w:rPr>
      <w:b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B95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B95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5B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B95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B95"/>
    <w:rPr>
      <w:b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B95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B95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St-5156/2015-127</izvorni_sadrzaj>
    <derivirana_varijabla naziv="DomainObject.PredzadnjaOdlukaIzPredmeta.Oznaka_1">St-5156/2015-127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980</properties:Characters>
  <properties:Lines>38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2019-07-15T10:50:00Z</dcterms:created>
  <dc:creator>nmarkovic</dc:creator>
  <cp:lastModifiedBy>Dijana Hadžić</cp:lastModifiedBy>
  <cp:lastPrinted>2019-07-15T12:52:00Z</cp:lastPrinted>
  <dcterms:modified xmlns:xsi="http://www.w3.org/2001/XMLSchema-instance" xsi:type="dcterms:W3CDTF">2019-07-15T12:52:00Z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(59. zaključak - vraćanje jamčevine Jerković.docx)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