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BA15CF" w:rsidR="0083434C" w:rsidRPr="00C61EDF">
        <w:trPr>
          <w:trHeight w:val="2231"/>
        </w:trPr>
        <w:tc>
          <w:tcPr>
            <w:tcW w:type="dxa" w:w="3369"/>
            <w:vAlign w:val="center"/>
          </w:tcPr>
          <w:p w:rsidRDefault="0083434C" w:rsidP="00BA15CF" w:rsidR="0083434C"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83434C" w:rsidP="00BA15CF" w:rsidR="0083434C" w:rsidRPr="00F24FD8">
            <w:pPr>
              <w:spacing w:before="100"/>
              <w:rPr>
                <w:sz w:val="24"/>
              </w:rPr>
            </w:pPr>
            <w:r w:rsidRPr="00F24FD8">
              <w:rPr>
                <w:sz w:val="24"/>
              </w:rPr>
              <w:t>REPUBLIKA HRVATSKA</w:t>
            </w:r>
          </w:p>
          <w:p w:rsidRDefault="0083434C" w:rsidP="00BA15CF" w:rsidR="0083434C" w:rsidRPr="00F24FD8">
            <w:pPr>
              <w:rPr>
                <w:sz w:val="24"/>
              </w:rPr>
            </w:pPr>
            <w:r w:rsidRPr="00F24FD8">
              <w:rPr>
                <w:sz w:val="24"/>
              </w:rPr>
              <w:t>TRGOVAČKI SUD U SPLITU</w:t>
            </w:r>
          </w:p>
          <w:p w:rsidRDefault="0083434C" w:rsidP="00BA15CF" w:rsidR="0083434C" w:rsidRPr="00C61EDF">
            <w:r w:rsidRPr="00F24FD8">
              <w:rPr>
                <w:sz w:val="24"/>
              </w:rPr>
              <w:t>Split, Sukoišanska 6</w:t>
            </w:r>
          </w:p>
        </w:tc>
        <w:tc>
          <w:tcPr>
            <w:tcW w:type="dxa" w:w="5811"/>
          </w:tcPr>
          <w:p w:rsidRDefault="0083434C" w:rsidP="00BA15CF" w:rsidR="0083434C">
            <w:pPr>
              <w:jc w:val="both"/>
            </w:pPr>
          </w:p>
          <w:p w:rsidRDefault="0083434C" w:rsidP="00BA15CF" w:rsidR="0083434C">
            <w:pPr>
              <w:jc w:val="both"/>
            </w:pPr>
          </w:p>
          <w:p w:rsidRDefault="0083434C" w:rsidP="00BA15CF" w:rsidR="0083434C">
            <w:pPr>
              <w:jc w:val="both"/>
            </w:pPr>
          </w:p>
          <w:p w:rsidRDefault="0083434C" w:rsidP="00BA15CF" w:rsidR="0083434C">
            <w:pPr>
              <w:jc w:val="right"/>
            </w:pPr>
          </w:p>
          <w:p w:rsidRDefault="0083434C" w:rsidP="00BA15CF" w:rsidR="0083434C">
            <w:pPr>
              <w:jc w:val="right"/>
            </w:pPr>
          </w:p>
          <w:p w:rsidRDefault="0083434C" w:rsidP="00BA15CF" w:rsidR="0083434C">
            <w:pPr>
              <w:jc w:val="right"/>
              <w:rPr>
                <w:noProof/>
              </w:rPr>
            </w:pPr>
          </w:p>
          <w:p w:rsidRDefault="0083434C" w:rsidP="00BA15CF" w:rsidR="0083434C">
            <w:pPr>
              <w:jc w:val="right"/>
              <w:rPr>
                <w:noProof/>
              </w:rPr>
            </w:pPr>
          </w:p>
          <w:p w:rsidRDefault="0083434C" w:rsidP="00BA15CF" w:rsidR="0083434C">
            <w:pPr>
              <w:jc w:val="right"/>
              <w:rPr>
                <w:noProof/>
                <w:sz w:val="24"/>
              </w:rPr>
            </w:pPr>
          </w:p>
          <w:p w:rsidRDefault="0083434C" w:rsidP="00FC6446" w:rsidR="0083434C" w:rsidRPr="00E003B6">
            <w:pPr>
              <w:jc w:val="right"/>
              <w:rPr>
                <w:noProof/>
                <w:sz w:val="24"/>
              </w:rPr>
            </w:pPr>
            <w:r w:rsidRPr="00E003B6">
              <w:rPr>
                <w:noProof/>
                <w:sz w:val="24"/>
              </w:rPr>
              <w:t>Poslovni broj: 11.St-</w:t>
            </w:r>
            <w:r w:rsidR="00FC6446">
              <w:rPr>
                <w:noProof/>
                <w:sz w:val="24"/>
              </w:rPr>
              <w:t>49/2012</w:t>
            </w:r>
          </w:p>
        </w:tc>
      </w:tr>
    </w:tbl>
    <w:p w14:textId="db925a8" w14:paraId="db925a8" w:rsidRDefault="0083434C" w:rsidP="00AE0EF3" w:rsidR="0083434C">
      <w:pPr>
        <w:spacing w:before="300"/>
        <w:jc w:val="center"/>
        <w15:collapsed w:val="false"/>
      </w:pPr>
      <w:r>
        <w:t>R E P U B L I K A  H R V A T S K A</w:t>
      </w:r>
    </w:p>
    <w:p w:rsidRDefault="0083434C" w:rsidP="00777594" w:rsidR="0083434C">
      <w:pPr>
        <w:spacing w:after="300" w:before="260"/>
        <w:jc w:val="center"/>
      </w:pPr>
      <w:r>
        <w:t>D O P U N S K O  R J E Š E N J E</w:t>
      </w:r>
    </w:p>
    <w:p w:rsidRDefault="0083434C" w:rsidP="0083434C" w:rsidR="0083434C">
      <w:pPr>
        <w:pStyle w:val="Tijeloteksta"/>
        <w:spacing w:before="160"/>
      </w:pPr>
      <w:r>
        <w:tab/>
        <w:t>Trgovački sud u Splitu, po sutkinji Ani Golub Gruić, u stečajnom postupku nad dužnikom</w:t>
      </w:r>
      <w:r w:rsidRPr="00DE6006">
        <w:t xml:space="preserve"> </w:t>
      </w:r>
      <w:r w:rsidR="00FC6446" w:rsidRPr="00FC6446">
        <w:t xml:space="preserve">DALMACIJAVINO d.d. za proizvodnju i promet alkoholnih i bezalkoholnih pića – u stečaju, </w:t>
      </w:r>
      <w:r w:rsidR="000A6884" w:rsidRPr="000A6884">
        <w:t xml:space="preserve">OIB: 07837847925, </w:t>
      </w:r>
      <w:r w:rsidR="00FC6446" w:rsidRPr="00FC6446">
        <w:t>Split, Obala kneza Domagoja 15</w:t>
      </w:r>
      <w:r w:rsidR="00586A1E">
        <w:t xml:space="preserve">, </w:t>
      </w:r>
      <w:r w:rsidR="00FC6446">
        <w:t>20. srpnja</w:t>
      </w:r>
      <w:r>
        <w:t xml:space="preserve"> 2018.</w:t>
      </w:r>
    </w:p>
    <w:p w:rsidRDefault="00961371" w:rsidP="00777594" w:rsidR="00961371">
      <w:pPr>
        <w:spacing w:after="360" w:before="360"/>
        <w:jc w:val="center"/>
      </w:pPr>
      <w:r>
        <w:t xml:space="preserve">r i j e š i o  j e </w:t>
      </w:r>
    </w:p>
    <w:p w:rsidRDefault="00961371" w:rsidP="008C6EE1" w:rsidR="000A6884">
      <w:pPr>
        <w:spacing w:before="60"/>
        <w:jc w:val="both"/>
      </w:pPr>
      <w:r>
        <w:tab/>
        <w:t xml:space="preserve">  </w:t>
      </w:r>
      <w:r w:rsidR="0083434C">
        <w:t>Dopunjuje se izreka rješenja ovoga suda poslovni broj St-</w:t>
      </w:r>
      <w:r w:rsidR="00FC6446">
        <w:t>49/2012 od 10</w:t>
      </w:r>
      <w:r w:rsidR="0083434C">
        <w:t>. svibnja 201</w:t>
      </w:r>
      <w:r w:rsidR="00FC6446">
        <w:t>2</w:t>
      </w:r>
      <w:r w:rsidR="0083434C">
        <w:t>., na način da</w:t>
      </w:r>
      <w:r w:rsidR="000A6884">
        <w:t xml:space="preserve"> se iza točke XI. dodaje točka XII. koja glasi:</w:t>
      </w:r>
    </w:p>
    <w:p w:rsidRDefault="000A6884" w:rsidP="000A6884" w:rsidR="000A6884">
      <w:pPr>
        <w:spacing w:before="200"/>
        <w:ind w:firstLine="709"/>
        <w:jc w:val="both"/>
        <w:rPr>
          <w:color w:val="000000"/>
        </w:rPr>
      </w:pPr>
      <w:r>
        <w:rPr>
          <w:color w:val="000000"/>
        </w:rPr>
        <w:t xml:space="preserve">Nalaže se Općinskom građanskom sudu u Zagrebu – Zemljišnoknjižnom odjelu Zagreb izvršiti upis brisanja zabilježbe zabrane raspolaganja imovinom dužnika </w:t>
      </w:r>
      <w:r w:rsidRPr="000A6884">
        <w:rPr>
          <w:color w:val="000000"/>
        </w:rPr>
        <w:t>DALMACIJAVINO d.d. za proizvodnju i promet alkoholnih i bezalkoholnih pića, OIB: 07837847925, Split, Obala kneza Domagoja 15</w:t>
      </w:r>
      <w:r>
        <w:rPr>
          <w:color w:val="000000"/>
        </w:rPr>
        <w:t xml:space="preserve"> (upis pod Z-22907/12 od 27. travnja 2012.) na posebnom dijelu nekretnine označenom kao kat. čest. 4661/7 Z.U. 18732 K.O. Grad Zagreb, u naravi lokal br. 1, 2 i 3, u površini od 54,25 čm u prizemlju kao posebni dijelovi objekta 822/13, uknjiženog prava vlasništva Dalmacijavino P.O., Obala kneza Domagoja 15, Split. </w:t>
      </w:r>
    </w:p>
    <w:p w:rsidRDefault="00961371" w:rsidP="00A6246A" w:rsidR="00961371" w:rsidRPr="004A3BF9">
      <w:pPr>
        <w:spacing w:after="200" w:before="300"/>
        <w:jc w:val="center"/>
      </w:pPr>
      <w:r w:rsidRPr="004A3BF9">
        <w:t>Obrazloženje</w:t>
      </w:r>
    </w:p>
    <w:p w:rsidRDefault="008C6EE1" w:rsidP="00A6246A" w:rsidR="008C6EE1" w:rsidRPr="004A3BF9">
      <w:pPr>
        <w:ind w:firstLine="709"/>
        <w:jc w:val="both"/>
      </w:pPr>
      <w:r w:rsidRPr="004A3BF9">
        <w:t>Rje</w:t>
      </w:r>
      <w:r w:rsidR="00FC6446">
        <w:t xml:space="preserve">šenjem ovog suda poslovni broj </w:t>
      </w:r>
      <w:r w:rsidRPr="004A3BF9">
        <w:t>St-</w:t>
      </w:r>
      <w:r w:rsidR="00FC6446">
        <w:t>49/2012</w:t>
      </w:r>
      <w:r w:rsidRPr="004A3BF9">
        <w:t xml:space="preserve"> od </w:t>
      </w:r>
      <w:r w:rsidR="00FC6446" w:rsidRPr="00FC6446">
        <w:t>10. svibnja 2012</w:t>
      </w:r>
      <w:r w:rsidR="00FC6446">
        <w:t xml:space="preserve">. </w:t>
      </w:r>
      <w:r w:rsidRPr="004A3BF9">
        <w:t xml:space="preserve">otvoren je stečajni postupak nad dužnikom </w:t>
      </w:r>
      <w:r w:rsidR="000A6884">
        <w:t xml:space="preserve">DALMACIJAVINO d.d., </w:t>
      </w:r>
      <w:r w:rsidR="000A6884" w:rsidRPr="000A6884">
        <w:t xml:space="preserve">OIB: 07837847925, </w:t>
      </w:r>
      <w:r w:rsidR="00FC6446" w:rsidRPr="00FC6446">
        <w:t>Split, Obala kneza Domagoja 15</w:t>
      </w:r>
      <w:r w:rsidRPr="004A3BF9">
        <w:t>.</w:t>
      </w:r>
    </w:p>
    <w:p w:rsidRDefault="00AE0EF3" w:rsidP="00777594" w:rsidR="008C6EE1">
      <w:pPr>
        <w:spacing w:before="260"/>
        <w:ind w:firstLine="709"/>
        <w:jc w:val="both"/>
      </w:pPr>
      <w:r>
        <w:t>Podneskom od 9. srpnja 2018. (list 7651 spisa) stečajna upraviteljica Natalija Mladineo navela je:</w:t>
      </w:r>
    </w:p>
    <w:p w:rsidRDefault="00AE0EF3" w:rsidP="00777594" w:rsidR="00AE0EF3">
      <w:pPr>
        <w:spacing w:before="120"/>
        <w:ind w:firstLine="709"/>
        <w:jc w:val="both"/>
      </w:pPr>
      <w:r>
        <w:t xml:space="preserve">- da su rješenjem ovog suda o provođenju prethodnog postupka, a radi utvrđenja uvjeta za otvaranje stečajnog postupka nad dužnikom Dalmacijavino d.d. Split od 25. travnja 2012. određene mjere osiguranja </w:t>
      </w:r>
    </w:p>
    <w:p w:rsidRDefault="00AE0EF3" w:rsidP="00777594" w:rsidR="00AE0EF3">
      <w:pPr>
        <w:spacing w:before="120"/>
        <w:ind w:firstLine="709"/>
        <w:jc w:val="both"/>
      </w:pPr>
      <w:r>
        <w:t xml:space="preserve">- da </w:t>
      </w:r>
      <w:r w:rsidR="00B35310">
        <w:t>je rješenjem ovog suda od 10. svibnja 2012. otvoren</w:t>
      </w:r>
      <w:r w:rsidR="00B35310" w:rsidRPr="00B35310">
        <w:t xml:space="preserve"> stečajni postupak nad dužnikom Dalmacijavino d.d. Split</w:t>
      </w:r>
    </w:p>
    <w:p w:rsidRDefault="00B35310" w:rsidP="00777594" w:rsidR="00B35310">
      <w:pPr>
        <w:spacing w:before="120"/>
        <w:ind w:firstLine="709"/>
        <w:jc w:val="both"/>
      </w:pPr>
      <w:r>
        <w:t>- da je 21. veljače 2013. odbor vjerovnika donio odluku o prodaji nekretnine u vlasništvu stečajnog dužnika anagrafske oznake Vitasovićeva ulica br. 40 u Zagrebu, označene ako kat. čest. 4661/7, upisane u Z.U. 18732 K.O. Grad Zagreb; predmetnu nekretninu da je kupilo društvo Stridon promet d.o.o. Dugo Selo</w:t>
      </w:r>
    </w:p>
    <w:p w:rsidRDefault="00B71BE4" w:rsidP="00777594" w:rsidR="00AE0EF3">
      <w:pPr>
        <w:spacing w:before="120"/>
        <w:ind w:firstLine="709"/>
        <w:jc w:val="both"/>
      </w:pPr>
      <w:r>
        <w:lastRenderedPageBreak/>
        <w:t>- da je temeljem rješenja ovog suda od 25. travnja 2012. Općinski građanski sud u Zagrebu – Zemljišnoknjižni odjel 11. lipnja 2012. na predmetnoj nekretnini upisao zabranu raspolaganja imovinom dužnika (upis pod Z-22907/12)</w:t>
      </w:r>
    </w:p>
    <w:p w:rsidRDefault="00B71BE4" w:rsidP="00777594" w:rsidR="00B71BE4">
      <w:pPr>
        <w:spacing w:before="120"/>
        <w:ind w:firstLine="709"/>
        <w:jc w:val="both"/>
      </w:pPr>
      <w:r>
        <w:t xml:space="preserve">- da u rješenju ovog suda o otvaranju stečajnog postupka od 10. svibnja 2012. nije sadržan nalog za brisanje predmetne zabilježbe pa je  </w:t>
      </w:r>
      <w:r w:rsidRPr="00B71BE4">
        <w:t>Općinski građanski sud u Zagrebu – Zemljišnoknjižni odjel</w:t>
      </w:r>
      <w:r>
        <w:t xml:space="preserve"> rješenjem Z-19881/13 od 15. lipnja 2018. odbio prijedlog dužnika za brisanje te zabilježbe.</w:t>
      </w:r>
    </w:p>
    <w:p w:rsidRDefault="00B71BE4" w:rsidP="00777594" w:rsidR="00B71BE4">
      <w:pPr>
        <w:spacing w:before="120"/>
        <w:ind w:firstLine="709"/>
        <w:jc w:val="both"/>
      </w:pPr>
      <w:r>
        <w:t xml:space="preserve">Slijedom navedenog, stečajna upraviteljica predložila je donošenje dopunskog rješenja od 10. svibnja 2012. </w:t>
      </w:r>
    </w:p>
    <w:p w:rsidRDefault="00B71BE4" w:rsidP="00777594" w:rsidR="00455AB3">
      <w:pPr>
        <w:spacing w:before="260"/>
        <w:ind w:firstLine="709"/>
        <w:jc w:val="both"/>
      </w:pPr>
      <w:r>
        <w:t xml:space="preserve">Odredbom čl. </w:t>
      </w:r>
      <w:r w:rsidR="00455AB3">
        <w:t xml:space="preserve">44. st. 1. Stečajnog zakona </w:t>
      </w:r>
      <w:r w:rsidR="00455AB3" w:rsidRPr="00287B69">
        <w:t>(„Narodne novine“ broj 44/96, 29/99, 129/00, 123/03, 82/06, 116/10, 25/12, 133/12 i 45/13 dalje SZ</w:t>
      </w:r>
      <w:r w:rsidR="00455AB3">
        <w:t>/96</w:t>
      </w:r>
      <w:r w:rsidR="00455AB3" w:rsidRPr="00287B69">
        <w:t>)</w:t>
      </w:r>
      <w:r w:rsidR="00455AB3">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w:t>
      </w:r>
      <w:r w:rsidR="001B1586">
        <w:t>vjerovnike</w:t>
      </w:r>
      <w:r w:rsidR="00455AB3">
        <w:t xml:space="preserve"> mogle biti nepovoljne.</w:t>
      </w:r>
    </w:p>
    <w:p w:rsidRDefault="00455AB3" w:rsidP="00777594" w:rsidR="00AE0EF3">
      <w:pPr>
        <w:spacing w:before="260"/>
        <w:ind w:firstLine="709"/>
        <w:jc w:val="both"/>
      </w:pPr>
      <w:r>
        <w:t xml:space="preserve">Odredbom čl. </w:t>
      </w:r>
      <w:r w:rsidR="001B1586">
        <w:t>48. st. 1. SZ/96 propisano je da će se rješenje o ukidanju mjera osiguranja objaviti, odnosno dostaviti na način na koji je objavljeno i rješenje kojim su određene.</w:t>
      </w:r>
    </w:p>
    <w:p w:rsidRDefault="001B1586" w:rsidP="00777594" w:rsidR="001B1586">
      <w:pPr>
        <w:spacing w:before="260"/>
        <w:ind w:firstLine="709"/>
        <w:jc w:val="both"/>
      </w:pPr>
      <w:r>
        <w:t xml:space="preserve">Rješenjem ovog suda poslovni broj St-49/2012 od </w:t>
      </w:r>
      <w:r w:rsidR="00D84EB4">
        <w:t>25. travnja 2018. određene su sljedeće mjere osiguranja:</w:t>
      </w:r>
    </w:p>
    <w:p w:rsidRDefault="00777594" w:rsidP="00D84EB4" w:rsidR="00D84EB4">
      <w:pPr>
        <w:spacing w:before="100"/>
        <w:ind w:firstLine="708"/>
        <w:jc w:val="both"/>
      </w:pPr>
      <w:r>
        <w:t>˝</w:t>
      </w:r>
      <w:r w:rsidR="00D84EB4">
        <w:t>1. Dužniku DALMACIJAVINO d.d. za proizvodnju i promet alkoholnih i bezalkoholnih pića, Split, Obala kneza Domagoja 15</w:t>
      </w:r>
      <w:r w:rsidR="00D84EB4" w:rsidRPr="007972C6">
        <w:t>, MBS:</w:t>
      </w:r>
      <w:r w:rsidR="00D84EB4">
        <w:t>060186431</w:t>
      </w:r>
      <w:r w:rsidR="00D84EB4" w:rsidRPr="007972C6">
        <w:t>, OIB:</w:t>
      </w:r>
      <w:r w:rsidR="00D84EB4">
        <w:t>07837847925, postavlja se privremeni stečajni upravitelj u osobi: Perice Mitrović dipl.iur., iz Osijeka, Bjelolasička 23, OIB 29538074286, broj osobne iskaznice 101924216, PU Osijek.</w:t>
      </w:r>
    </w:p>
    <w:p w:rsidRDefault="00D84EB4" w:rsidP="00D84EB4" w:rsidR="00D84EB4">
      <w:pPr>
        <w:spacing w:before="100"/>
        <w:ind w:firstLine="708"/>
        <w:jc w:val="both"/>
      </w:pPr>
      <w:r>
        <w:t>2. Upravi, zakonskim zastupnicima, dužnika DALMACIJAVINO d.d. za proizvodnju i promet alkoholnih i bezalkoholnih pića, Split, Obala kneza Domagoja 15, zabranjuje se raspolaganje imovinom dužnika.</w:t>
      </w:r>
    </w:p>
    <w:p w:rsidRDefault="00D84EB4" w:rsidP="00D84EB4" w:rsidR="00D84EB4">
      <w:pPr>
        <w:spacing w:before="100"/>
        <w:ind w:firstLine="708"/>
        <w:jc w:val="both"/>
      </w:pPr>
      <w:r>
        <w:t>3. Ovlast za raspolaganje imovinom dužnika DALMACIJAVINO d.d. za proizvodnju i promet alkoholnih i bezalkoholnih pića, Split, Obala kneza Domagoja 15</w:t>
      </w:r>
      <w:r w:rsidRPr="007972C6">
        <w:t>,</w:t>
      </w:r>
      <w:r>
        <w:t xml:space="preserve"> prelazi na privremenog stečajnog upravitelja Pericu Mitrović dipl. iur., iz Osijeka, Bjelolasička 23, koji je dužan zaštiti i održavati imovinu dužnika, te nastaviti s vođenjem dužnikova poduzeća sve do odluke o otvaranju stečajnog postupka.</w:t>
      </w:r>
    </w:p>
    <w:p w:rsidRDefault="00D84EB4" w:rsidP="00D84EB4" w:rsidR="00D84EB4">
      <w:pPr>
        <w:spacing w:before="100"/>
        <w:ind w:firstLine="708"/>
        <w:jc w:val="both"/>
      </w:pPr>
      <w:r>
        <w:t>4. Zabranjuje se određivanje i provedba  prisilne ovrhe ili osiguranja protiv dužnika DALMACIJAVINO d.d. za proizvodnju i promet alkoholnih i bezalkoholnih pića, Split, Obala kneza Domagoja 15.</w:t>
      </w:r>
      <w:r w:rsidR="00777594">
        <w:t>˝</w:t>
      </w:r>
    </w:p>
    <w:p w:rsidRDefault="001C678D" w:rsidP="00777594" w:rsidR="008C6EE1" w:rsidRPr="004A3BF9">
      <w:pPr>
        <w:spacing w:before="200"/>
        <w:ind w:firstLine="709"/>
        <w:jc w:val="both"/>
      </w:pPr>
      <w:r>
        <w:t>Nadalje, rješenjem ovog suda poslovni broj St-49/2012 od 10. svibnja 2012. točkom XI. stavljeno je izvan snage rješenje St-49/2012 od 25. travnja 2012., kojim su u odnosu na dužnika bile određene mjere osiguranja, ali je propušteno naložiti provedbu</w:t>
      </w:r>
      <w:r w:rsidR="00777594">
        <w:t xml:space="preserve"> odgovarajućih</w:t>
      </w:r>
      <w:r>
        <w:t xml:space="preserve"> upis</w:t>
      </w:r>
      <w:r w:rsidR="00777594">
        <w:t>a u zemljišnim knjigam</w:t>
      </w:r>
      <w:r>
        <w:t>a</w:t>
      </w:r>
      <w:r w:rsidR="00777594">
        <w:t xml:space="preserve"> u smislu odredbe čl. 108. st. 2. Zakona o zemljišnim knjigama (˝Narodne novine˝ br.</w:t>
      </w:r>
      <w:r w:rsidR="00777594" w:rsidRPr="00777594">
        <w:t xml:space="preserve"> 91/96, 68/98, 137/99, 114/01, 100/04, 107/0</w:t>
      </w:r>
      <w:r w:rsidR="00777594">
        <w:t>7, 152/08, 126/10, 55/13, 60/13 i</w:t>
      </w:r>
      <w:r w:rsidR="00777594" w:rsidRPr="00777594">
        <w:t xml:space="preserve"> 108/17</w:t>
      </w:r>
      <w:r w:rsidR="00777594">
        <w:t xml:space="preserve">, dalje: ZZK, slijedom čega je </w:t>
      </w:r>
      <w:r w:rsidR="00D84EB4">
        <w:t xml:space="preserve">valjalo prihvatiti prijedlog stečajne upraviteljice te dopuniti predmetno rješenje, radi čega je temeljem odredbe čl. </w:t>
      </w:r>
      <w:r w:rsidR="004A3BF9" w:rsidRPr="00D84EB4">
        <w:t>6. SZ/96 i čl. 441. st. 2. SZ/15 te čl. 339. i 347. Zakona o parničnom postupku („Narodne novine“ broj 53/91, 91/92, 112/99, 88/01, 117/03, 88/05, 2/07, 84/08, 96/08, 123/08, 57/11 i 25/13, dalje ZPP)</w:t>
      </w:r>
      <w:r w:rsidR="00777594">
        <w:t xml:space="preserve"> te čl. 108. st. 2. ZZK-a</w:t>
      </w:r>
      <w:r w:rsidR="004A3BF9" w:rsidRPr="00D84EB4">
        <w:t xml:space="preserve"> odlučeno kao u izreci ovog rješenja.</w:t>
      </w:r>
    </w:p>
    <w:p w:rsidRDefault="000D5EAA" w:rsidP="00777594" w:rsidR="00961371">
      <w:pPr>
        <w:spacing w:before="220"/>
        <w:jc w:val="center"/>
      </w:pPr>
      <w:r>
        <w:t xml:space="preserve">U Splitu </w:t>
      </w:r>
      <w:r w:rsidR="00FC6446" w:rsidRPr="00FC6446">
        <w:t>20. srpnja 2018</w:t>
      </w:r>
      <w:r w:rsidR="00586A1E">
        <w:t>.</w:t>
      </w:r>
    </w:p>
    <w:p w:rsidRDefault="000D5EAA" w:rsidP="00777594" w:rsidR="00961371">
      <w:pPr>
        <w:pStyle w:val="Bezproreda"/>
        <w:spacing w:before="22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0D5EAA" w:rsidP="00961371" w:rsidR="00961371">
      <w:pPr>
        <w:pStyle w:val="Bezproreda"/>
        <w:ind w:left="6372"/>
        <w:jc w:val="center"/>
        <w:rPr>
          <w:rFonts w:cs="Times New Roman" w:hAnsi="Times New Roman" w:ascii="Times New Roman"/>
          <w:sz w:val="24"/>
          <w:szCs w:val="24"/>
        </w:rPr>
      </w:pPr>
      <w:r>
        <w:rPr>
          <w:rFonts w:cs="Times New Roman" w:hAnsi="Times New Roman" w:ascii="Times New Roman"/>
          <w:sz w:val="24"/>
          <w:szCs w:val="24"/>
        </w:rPr>
        <w:t>Ana Golub Gruić</w:t>
      </w:r>
    </w:p>
    <w:p w:rsidRDefault="00961371" w:rsidP="00961371" w:rsidR="00961371">
      <w:pPr>
        <w:jc w:val="both"/>
        <w:rPr>
          <w:u w:val="single"/>
        </w:rPr>
      </w:pPr>
    </w:p>
    <w:p w:rsidRDefault="00DB62B9" w:rsidR="00DB62B9"/>
    <w:p w:rsidRDefault="000D5EAA" w:rsidP="001A0048" w:rsidR="00961371">
      <w:pPr>
        <w:pStyle w:val="Tijeloteksta"/>
      </w:pPr>
      <w:r>
        <w:t>Pouka o pravnom lijeku</w:t>
      </w:r>
      <w:r w:rsidR="00961371">
        <w:t>:</w:t>
      </w:r>
      <w:r w:rsidR="001A0048">
        <w:t xml:space="preserve"> </w:t>
      </w:r>
      <w:r w:rsidR="001A0048" w:rsidRPr="001A0048">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1A0048" w:rsidP="001A0048" w:rsidR="001A0048">
      <w:pPr>
        <w:pStyle w:val="Tijeloteksta"/>
      </w:pPr>
    </w:p>
    <w:p w:rsidRDefault="000D5EAA" w:rsidP="00961371" w:rsidR="00961371">
      <w:pPr>
        <w:spacing w:before="160"/>
      </w:pPr>
      <w:r>
        <w:t>Dna</w:t>
      </w:r>
      <w:r w:rsidR="00961371">
        <w:t>:</w:t>
      </w:r>
    </w:p>
    <w:p w:rsidRDefault="00961371" w:rsidP="002A5AFD" w:rsidR="00961371">
      <w:pPr>
        <w:jc w:val="both"/>
      </w:pPr>
      <w:r>
        <w:t>-</w:t>
      </w:r>
      <w:r w:rsidR="00D84EB4">
        <w:t xml:space="preserve"> </w:t>
      </w:r>
      <w:r w:rsidR="004A3BF9">
        <w:t xml:space="preserve"> </w:t>
      </w:r>
      <w:r>
        <w:t>stečajn</w:t>
      </w:r>
      <w:r w:rsidR="00FC6446">
        <w:t>oj upraviteljici</w:t>
      </w:r>
    </w:p>
    <w:p w:rsidRDefault="00961371" w:rsidP="002A5AFD" w:rsidR="00961371">
      <w:pPr>
        <w:jc w:val="both"/>
      </w:pPr>
      <w:r>
        <w:t>-</w:t>
      </w:r>
      <w:r w:rsidR="00D84EB4">
        <w:t xml:space="preserve"> </w:t>
      </w:r>
      <w:r w:rsidR="004A3BF9">
        <w:t xml:space="preserve"> </w:t>
      </w:r>
      <w:r>
        <w:t>mrežna stranica e-Oglasna ploča sudova</w:t>
      </w:r>
    </w:p>
    <w:p w:rsidRDefault="00961371" w:rsidP="002A5AFD" w:rsidR="00961371">
      <w:pPr>
        <w:jc w:val="both"/>
        <w:rPr>
          <w:b/>
        </w:rPr>
      </w:pPr>
      <w:r>
        <w:t>-</w:t>
      </w:r>
      <w:r w:rsidR="00D84EB4">
        <w:t xml:space="preserve"> </w:t>
      </w:r>
      <w:r w:rsidR="004A3BF9">
        <w:t xml:space="preserve"> </w:t>
      </w:r>
      <w:r>
        <w:t>u spis</w:t>
      </w:r>
    </w:p>
    <w:p w:rsidRDefault="00961371" w:rsidP="00961371" w:rsidR="00961371">
      <w:pPr>
        <w:jc w:val="right"/>
        <w:rPr>
          <w:b/>
        </w:rPr>
      </w:pPr>
    </w:p>
    <w:p w:rsidRDefault="00961371" w:rsidP="00961371" w:rsidR="00961371">
      <w:pPr>
        <w:jc w:val="right"/>
        <w:rPr>
          <w:b/>
        </w:rPr>
      </w:pPr>
    </w:p>
    <w:p w:rsidRDefault="00961371" w:rsidP="00961371" w:rsidR="00961371">
      <w:pPr>
        <w:jc w:val="right"/>
        <w:rPr>
          <w:b/>
        </w:rPr>
      </w:pPr>
    </w:p>
    <w:p w:rsidRDefault="00961371" w:rsidP="00961371" w:rsidR="00961371">
      <w:pPr>
        <w:jc w:val="right"/>
        <w:rPr>
          <w:b/>
        </w:rPr>
      </w:pPr>
    </w:p>
    <w:p w:rsidRDefault="00961371" w:rsidP="00961371" w:rsidR="00961371">
      <w:pPr>
        <w:jc w:val="right"/>
        <w:rPr>
          <w:b/>
        </w:rPr>
      </w:pPr>
    </w:p>
    <w:p w:rsidRDefault="00853B3E" w:rsidR="00853B3E"/>
    <w:sectPr w:rsidSect="002F1733" w:rsidR="00853B3E">
      <w:headerReference w:type="even" r:id="rId11"/>
      <w:headerReference w:type="default" r:id="rId12"/>
      <w:footerReference w:type="even" r:id="rId13"/>
      <w:footerReference w:type="default" r:id="rId14"/>
      <w:headerReference w:type="first" r:id="rId15"/>
      <w:footerReference w:type="first" r:id="rId16"/>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0333" w:rsidP="002F1733" w:rsidR="00B00333">
      <w:r>
        <w:separator/>
      </w:r>
    </w:p>
  </w:endnote>
  <w:endnote w:id="0" w:type="continuationSeparator">
    <w:p w:rsidRDefault="00B00333" w:rsidP="002F1733" w:rsidR="00B003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6446" w:rsidR="00FC644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6446" w:rsidR="00FC6446">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6446" w:rsidR="00FC644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0333" w:rsidP="002F1733" w:rsidR="00B00333">
      <w:r>
        <w:separator/>
      </w:r>
    </w:p>
  </w:footnote>
  <w:footnote w:id="0" w:type="continuationSeparator">
    <w:p w:rsidRDefault="00B00333" w:rsidP="002F1733" w:rsidR="00B003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6446" w:rsidR="00FC644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72664057"/>
      <w:docPartObj>
        <w:docPartGallery w:val="Page Numbers (Top of Page)"/>
        <w:docPartUnique/>
      </w:docPartObj>
    </w:sdtPr>
    <w:sdtEndPr/>
    <w:sdtContent>
      <w:p w:rsidRDefault="002F1733" w:rsidP="000D5EAA" w:rsidR="002F1733">
        <w:pPr>
          <w:pStyle w:val="Zaglavlje"/>
          <w:ind w:firstLine="1416"/>
          <w:jc w:val="right"/>
        </w:pPr>
        <w:r>
          <w:fldChar w:fldCharType="begin"/>
        </w:r>
        <w:r>
          <w:instrText>PAGE   \* MERGEFORMAT</w:instrText>
        </w:r>
        <w:r>
          <w:fldChar w:fldCharType="separate"/>
        </w:r>
        <w:r w:rsidR="00B8739C">
          <w:rPr>
            <w:noProof/>
          </w:rPr>
          <w:t>3</w:t>
        </w:r>
        <w:r>
          <w:fldChar w:fldCharType="end"/>
        </w:r>
        <w:r w:rsidR="000D5EAA">
          <w:tab/>
          <w:t xml:space="preserve">Poslovni broj: </w:t>
        </w:r>
        <w:r w:rsidR="001A0048">
          <w:t>11.</w:t>
        </w:r>
        <w:r>
          <w:t>St-</w:t>
        </w:r>
        <w:r w:rsidR="00FC6446">
          <w:t>49/2012</w:t>
        </w:r>
      </w:p>
    </w:sdtContent>
  </w:sdt>
  <w:p w:rsidRDefault="002F1733" w:rsidR="002F1733">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6446" w:rsidR="00FC644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13791E"/>
    <w:multiLevelType w:val="hybridMultilevel"/>
    <w:tmpl w:val="55808A50"/>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1371"/>
    <w:rsid w:val="00012556"/>
    <w:rsid w:val="00066650"/>
    <w:rsid w:val="00085E7C"/>
    <w:rsid w:val="000A6884"/>
    <w:rsid w:val="000B4D96"/>
    <w:rsid w:val="000D5416"/>
    <w:rsid w:val="000D5EAA"/>
    <w:rsid w:val="000E6D83"/>
    <w:rsid w:val="001A0048"/>
    <w:rsid w:val="001A2646"/>
    <w:rsid w:val="001B1586"/>
    <w:rsid w:val="001C678D"/>
    <w:rsid w:val="002A3416"/>
    <w:rsid w:val="002A5AFD"/>
    <w:rsid w:val="002C285B"/>
    <w:rsid w:val="002F1733"/>
    <w:rsid w:val="003C2F22"/>
    <w:rsid w:val="00417EA6"/>
    <w:rsid w:val="00455AB3"/>
    <w:rsid w:val="0046078A"/>
    <w:rsid w:val="004A3BF9"/>
    <w:rsid w:val="004A5C77"/>
    <w:rsid w:val="00586A1E"/>
    <w:rsid w:val="00647579"/>
    <w:rsid w:val="006E5583"/>
    <w:rsid w:val="0071519E"/>
    <w:rsid w:val="00777594"/>
    <w:rsid w:val="00790142"/>
    <w:rsid w:val="007A70A2"/>
    <w:rsid w:val="007F7A84"/>
    <w:rsid w:val="00814EDB"/>
    <w:rsid w:val="00815142"/>
    <w:rsid w:val="0083434C"/>
    <w:rsid w:val="00853B3E"/>
    <w:rsid w:val="008C6EE1"/>
    <w:rsid w:val="00961371"/>
    <w:rsid w:val="00981D37"/>
    <w:rsid w:val="009B3BEC"/>
    <w:rsid w:val="00A51DE9"/>
    <w:rsid w:val="00A6246A"/>
    <w:rsid w:val="00AE0EF3"/>
    <w:rsid w:val="00B00333"/>
    <w:rsid w:val="00B35310"/>
    <w:rsid w:val="00B71BE4"/>
    <w:rsid w:val="00B7506F"/>
    <w:rsid w:val="00B8739C"/>
    <w:rsid w:val="00D84EB4"/>
    <w:rsid w:val="00D8632A"/>
    <w:rsid w:val="00DB62B9"/>
    <w:rsid w:val="00DD0D50"/>
    <w:rsid w:val="00EB6A52"/>
    <w:rsid w:val="00F2599E"/>
    <w:rsid w:val="00F42A1B"/>
    <w:rsid w:val="00FC64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6137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locked/>
    <w:rsid w:val="00961371"/>
    <w:rPr>
      <w:rFonts w:cs="Times New Roman" w:eastAsia="Times New Roman"/>
      <w:szCs w:val="24"/>
      <w:lang w:eastAsia="hr-HR"/>
    </w:rPr>
  </w:style>
  <w:style w:styleId="Tijeloteksta" w:type="paragraph">
    <w:name w:val="Body Text"/>
    <w:aliases w:val="uvlaka 3,uvlaka 2"/>
    <w:basedOn w:val="Normal"/>
    <w:link w:val="TijelotekstaChar"/>
    <w:unhideWhenUsed/>
    <w:rsid w:val="00961371"/>
    <w:pPr>
      <w:jc w:val="both"/>
    </w:pPr>
  </w:style>
  <w:style w:customStyle="true" w:styleId="TijelotekstaChar1" w:type="character">
    <w:name w:val="Tijelo teksta Char1"/>
    <w:basedOn w:val="Zadanifontodlomka"/>
    <w:uiPriority w:val="99"/>
    <w:semiHidden/>
    <w:rsid w:val="00961371"/>
    <w:rPr>
      <w:rFonts w:cs="Times New Roman" w:eastAsia="Times New Roman"/>
      <w:szCs w:val="24"/>
      <w:lang w:eastAsia="hr-HR"/>
    </w:rPr>
  </w:style>
  <w:style w:styleId="Bezproreda" w:type="paragraph">
    <w:name w:val="No Spacing"/>
    <w:uiPriority w:val="1"/>
    <w:qFormat/>
    <w:rsid w:val="00961371"/>
    <w:rPr>
      <w:rFonts w:hAnsiTheme="minorHAnsi" w:asciiTheme="minorHAnsi"/>
      <w:sz w:val="22"/>
    </w:rPr>
  </w:style>
  <w:style w:styleId="Tekstbalonia" w:type="paragraph">
    <w:name w:val="Balloon Text"/>
    <w:basedOn w:val="Normal"/>
    <w:link w:val="TekstbaloniaChar"/>
    <w:uiPriority w:val="99"/>
    <w:semiHidden/>
    <w:unhideWhenUsed/>
    <w:rsid w:val="0096137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61371"/>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F1733"/>
    <w:pPr>
      <w:tabs>
        <w:tab w:pos="4536" w:val="center"/>
        <w:tab w:pos="9072" w:val="right"/>
      </w:tabs>
    </w:pPr>
  </w:style>
  <w:style w:customStyle="true" w:styleId="ZaglavljeChar" w:type="character">
    <w:name w:val="Zaglavlje Char"/>
    <w:basedOn w:val="Zadanifontodlomka"/>
    <w:link w:val="Zaglavlje"/>
    <w:uiPriority w:val="99"/>
    <w:rsid w:val="002F1733"/>
    <w:rPr>
      <w:rFonts w:cs="Times New Roman" w:eastAsia="Times New Roman"/>
      <w:szCs w:val="24"/>
      <w:lang w:eastAsia="hr-HR"/>
    </w:rPr>
  </w:style>
  <w:style w:styleId="Podnoje" w:type="paragraph">
    <w:name w:val="footer"/>
    <w:basedOn w:val="Normal"/>
    <w:link w:val="PodnojeChar"/>
    <w:uiPriority w:val="99"/>
    <w:unhideWhenUsed/>
    <w:rsid w:val="002F1733"/>
    <w:pPr>
      <w:tabs>
        <w:tab w:pos="4536" w:val="center"/>
        <w:tab w:pos="9072" w:val="right"/>
      </w:tabs>
    </w:pPr>
  </w:style>
  <w:style w:customStyle="true" w:styleId="PodnojeChar" w:type="character">
    <w:name w:val="Podnožje Char"/>
    <w:basedOn w:val="Zadanifontodlomka"/>
    <w:link w:val="Podnoje"/>
    <w:uiPriority w:val="99"/>
    <w:rsid w:val="002F1733"/>
    <w:rPr>
      <w:rFonts w:cs="Times New Roman" w:eastAsia="Times New Roman"/>
      <w:szCs w:val="24"/>
      <w:lang w:eastAsia="hr-HR"/>
    </w:rPr>
  </w:style>
  <w:style w:styleId="Odlomakpopisa" w:type="paragraph">
    <w:name w:val="List Paragraph"/>
    <w:basedOn w:val="Normal"/>
    <w:uiPriority w:val="34"/>
    <w:qFormat/>
    <w:rsid w:val="00DB62B9"/>
    <w:pPr>
      <w:ind w:left="720"/>
      <w:contextualSpacing/>
    </w:pPr>
  </w:style>
  <w:style w:styleId="Tijeloteksta-uvlaka3" w:type="paragraph">
    <w:name w:val="Body Text Indent 3"/>
    <w:basedOn w:val="Normal"/>
    <w:link w:val="Tijeloteksta-uvlaka3Char"/>
    <w:uiPriority w:val="99"/>
    <w:semiHidden/>
    <w:unhideWhenUsed/>
    <w:rsid w:val="0046078A"/>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46078A"/>
    <w:rPr>
      <w:rFonts w:cs="Times New Roman" w:eastAsia="Times New Roman"/>
      <w:sz w:val="16"/>
      <w:szCs w:val="16"/>
      <w:lang w:eastAsia="hr-HR"/>
    </w:rPr>
  </w:style>
  <w:style w:styleId="Reetkatablice" w:type="table">
    <w:name w:val="Table Grid"/>
    <w:basedOn w:val="Obinatablica"/>
    <w:rsid w:val="001A0048"/>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8739C"/>
    <w:rPr>
      <w:color w:val="808080"/>
      <w:bdr w:space="0" w:sz="0" w:color="auto" w:val="none"/>
      <w:shd w:fill="auto" w:color="auto" w:val="clear"/>
    </w:rPr>
  </w:style>
  <w:style w:customStyle="true" w:styleId="eSPISCCParagraphDefaultFont" w:type="character">
    <w:name w:val="eSPIS_CC_Paragraph Default Font"/>
    <w:basedOn w:val="Zadanifontodlomka"/>
    <w:rsid w:val="00B873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739C"/>
    <w:rPr>
      <w:sz w:val="20"/>
      <w:bdr w:space="0" w:sz="0" w:color="auto" w:val="none"/>
      <w:shd w:fill="FFFFCC" w:color="auto" w:val="clear"/>
      <w:lang w:val="hr-HR"/>
    </w:rPr>
  </w:style>
  <w:style w:customStyle="true" w:styleId="PozadinaSvijetloCrvena" w:type="character">
    <w:name w:val="Pozadina_SvijetloCrvena"/>
    <w:basedOn w:val="eSPISCCParagraphDefaultFont"/>
    <w:rsid w:val="00B8739C"/>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B8739C"/>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6137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locked/>
    <w:rsid w:val="00961371"/>
    <w:rPr>
      <w:rFonts w:cs="Times New Roman" w:eastAsia="Times New Roman"/>
      <w:szCs w:val="24"/>
      <w:lang w:eastAsia="hr-HR"/>
    </w:rPr>
  </w:style>
  <w:style w:styleId="Tijeloteksta" w:type="paragraph">
    <w:name w:val="Body Text"/>
    <w:aliases w:val="uvlaka 3,uvlaka 2"/>
    <w:basedOn w:val="Normal"/>
    <w:link w:val="TijelotekstaChar"/>
    <w:unhideWhenUsed/>
    <w:rsid w:val="00961371"/>
    <w:pPr>
      <w:jc w:val="both"/>
    </w:pPr>
  </w:style>
  <w:style w:customStyle="1" w:styleId="TijelotekstaChar1" w:type="character">
    <w:name w:val="Tijelo teksta Char1"/>
    <w:basedOn w:val="Zadanifontodlomka"/>
    <w:uiPriority w:val="99"/>
    <w:semiHidden/>
    <w:rsid w:val="00961371"/>
    <w:rPr>
      <w:rFonts w:cs="Times New Roman" w:eastAsia="Times New Roman"/>
      <w:szCs w:val="24"/>
      <w:lang w:eastAsia="hr-HR"/>
    </w:rPr>
  </w:style>
  <w:style w:styleId="Bezproreda" w:type="paragraph">
    <w:name w:val="No Spacing"/>
    <w:uiPriority w:val="1"/>
    <w:qFormat/>
    <w:rsid w:val="00961371"/>
    <w:rPr>
      <w:rFonts w:asciiTheme="minorHAnsi" w:hAnsiTheme="minorHAnsi"/>
      <w:sz w:val="22"/>
    </w:rPr>
  </w:style>
  <w:style w:styleId="Tekstbalonia" w:type="paragraph">
    <w:name w:val="Balloon Text"/>
    <w:basedOn w:val="Normal"/>
    <w:link w:val="TekstbaloniaChar"/>
    <w:uiPriority w:val="99"/>
    <w:semiHidden/>
    <w:unhideWhenUsed/>
    <w:rsid w:val="00961371"/>
    <w:rPr>
      <w:rFonts w:ascii="Tahoma" w:cs="Tahoma" w:hAnsi="Tahoma"/>
      <w:sz w:val="16"/>
      <w:szCs w:val="16"/>
    </w:rPr>
  </w:style>
  <w:style w:customStyle="1" w:styleId="TekstbaloniaChar" w:type="character">
    <w:name w:val="Tekst balončića Char"/>
    <w:basedOn w:val="Zadanifontodlomka"/>
    <w:link w:val="Tekstbalonia"/>
    <w:uiPriority w:val="99"/>
    <w:semiHidden/>
    <w:rsid w:val="00961371"/>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F1733"/>
    <w:pPr>
      <w:tabs>
        <w:tab w:pos="4536" w:val="center"/>
        <w:tab w:pos="9072" w:val="right"/>
      </w:tabs>
    </w:pPr>
  </w:style>
  <w:style w:customStyle="1" w:styleId="ZaglavljeChar" w:type="character">
    <w:name w:val="Zaglavlje Char"/>
    <w:basedOn w:val="Zadanifontodlomka"/>
    <w:link w:val="Zaglavlje"/>
    <w:uiPriority w:val="99"/>
    <w:rsid w:val="002F1733"/>
    <w:rPr>
      <w:rFonts w:cs="Times New Roman" w:eastAsia="Times New Roman"/>
      <w:szCs w:val="24"/>
      <w:lang w:eastAsia="hr-HR"/>
    </w:rPr>
  </w:style>
  <w:style w:styleId="Podnoje" w:type="paragraph">
    <w:name w:val="footer"/>
    <w:basedOn w:val="Normal"/>
    <w:link w:val="PodnojeChar"/>
    <w:uiPriority w:val="99"/>
    <w:unhideWhenUsed/>
    <w:rsid w:val="002F1733"/>
    <w:pPr>
      <w:tabs>
        <w:tab w:pos="4536" w:val="center"/>
        <w:tab w:pos="9072" w:val="right"/>
      </w:tabs>
    </w:pPr>
  </w:style>
  <w:style w:customStyle="1" w:styleId="PodnojeChar" w:type="character">
    <w:name w:val="Podnožje Char"/>
    <w:basedOn w:val="Zadanifontodlomka"/>
    <w:link w:val="Podnoje"/>
    <w:uiPriority w:val="99"/>
    <w:rsid w:val="002F1733"/>
    <w:rPr>
      <w:rFonts w:cs="Times New Roman" w:eastAsia="Times New Roman"/>
      <w:szCs w:val="24"/>
      <w:lang w:eastAsia="hr-HR"/>
    </w:rPr>
  </w:style>
  <w:style w:styleId="Odlomakpopisa" w:type="paragraph">
    <w:name w:val="List Paragraph"/>
    <w:basedOn w:val="Normal"/>
    <w:uiPriority w:val="34"/>
    <w:qFormat/>
    <w:rsid w:val="00DB62B9"/>
    <w:pPr>
      <w:ind w:left="720"/>
      <w:contextualSpacing/>
    </w:pPr>
  </w:style>
  <w:style w:styleId="Tijeloteksta-uvlaka3" w:type="paragraph">
    <w:name w:val="Body Text Indent 3"/>
    <w:basedOn w:val="Normal"/>
    <w:link w:val="Tijeloteksta-uvlaka3Char"/>
    <w:uiPriority w:val="99"/>
    <w:semiHidden/>
    <w:unhideWhenUsed/>
    <w:rsid w:val="0046078A"/>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46078A"/>
    <w:rPr>
      <w:rFonts w:cs="Times New Roman" w:eastAsia="Times New Roman"/>
      <w:sz w:val="16"/>
      <w:szCs w:val="16"/>
      <w:lang w:eastAsia="hr-HR"/>
    </w:rPr>
  </w:style>
  <w:style w:styleId="Reetkatablice" w:type="table">
    <w:name w:val="Table Grid"/>
    <w:basedOn w:val="Obinatablica"/>
    <w:rsid w:val="001A0048"/>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8739C"/>
    <w:rPr>
      <w:color w:val="808080"/>
      <w:bdr w:color="auto" w:space="0" w:sz="0" w:val="none"/>
      <w:shd w:color="auto" w:fill="auto" w:val="clear"/>
    </w:rPr>
  </w:style>
  <w:style w:customStyle="1" w:styleId="eSPISCCParagraphDefaultFont" w:type="character">
    <w:name w:val="eSPIS_CC_Paragraph Default Font"/>
    <w:basedOn w:val="Zadanifontodlomka"/>
    <w:rsid w:val="00B873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739C"/>
    <w:rPr>
      <w:sz w:val="20"/>
      <w:bdr w:color="auto" w:space="0" w:sz="0" w:val="none"/>
      <w:shd w:color="auto" w:fill="FFFFCC" w:val="clear"/>
      <w:lang w:val="hr-HR"/>
    </w:rPr>
  </w:style>
  <w:style w:customStyle="1" w:styleId="PozadinaSvijetloCrvena" w:type="character">
    <w:name w:val="Pozadina_SvijetloCrvena"/>
    <w:basedOn w:val="eSPISCCParagraphDefaultFont"/>
    <w:rsid w:val="00B8739C"/>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B8739C"/>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3866326">
      <w:bodyDiv w:val="true"/>
      <w:marLeft w:val="0"/>
      <w:marRight w:val="0"/>
      <w:marTop w:val="0"/>
      <w:marBottom w:val="0"/>
      <w:divBdr>
        <w:top w:space="0" w:sz="0" w:color="auto" w:val="none"/>
        <w:left w:space="0" w:sz="0" w:color="auto" w:val="none"/>
        <w:bottom w:space="0" w:sz="0" w:color="auto" w:val="none"/>
        <w:right w:space="0" w:sz="0" w:color="auto" w:val="none"/>
      </w:divBdr>
    </w:div>
    <w:div w:id="5069870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2018.</izvorni_sadrzaj>
    <derivirana_varijabla naziv="DomainObject.DatumDonosenjaOdluke_1">20.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2012.</izvorni_sadrzaj>
    <derivirana_varijabla naziv="DomainObject.Predmet.DatumOsnivanja_1">20.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St-49/2012</izvorni_sadrzaj>
    <derivirana_varijabla naziv="DomainObject.Predmet.OznakaBroj_1">St-49/2012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DALMACIJAVINO d.d. za proizvodnju i promet alkoholnih i bezalkoholnih pića "u stečaju"</izvorni_sadrzaj>
    <derivirana_varijabla naziv="DomainObject.Predmet.ProtustrankaFormated_1">  DALMACIJAVINO d.d. za proizvodnju i promet alkoholnih i bezalkoholnih pića "u stečaju"</derivirana_varijabla>
  </DomainObject.Predmet.ProtustrankaFormated>
  <DomainObject.Predmet.ProtustrankaFormatedOIB>
    <izvorni_sadrzaj>  DALMACIJAVINO d.d. za proizvodnju i promet alkoholnih i bezalkoholnih pića "u stečaju", OIB 07837847925</izvorni_sadrzaj>
    <derivirana_varijabla naziv="DomainObject.Predmet.ProtustrankaFormatedOIB_1">  DALMACIJAVINO d.d. za proizvodnju i promet alkoholnih i bezalkoholnih pića "u stečaju", OIB 07837847925</derivirana_varijabla>
  </DomainObject.Predmet.ProtustrankaFormatedOIB>
  <DomainObject.Predmet.ProtustrankaFormatedWithAdress>
    <izvorni_sadrzaj> DALMACIJAVINO d.d. za proizvodnju i promet alkoholnih i bezalkoholnih pića "u stečaju", Obala kneza Domagoja 15, 21000 Split</izvorni_sadrzaj>
    <derivirana_varijabla naziv="DomainObject.Predmet.ProtustrankaFormatedWithAdress_1"> DALMACIJAVINO d.d. za proizvodnju i promet alkoholnih i bezalkoholnih pića "u stečaju", Obala kneza Domagoja 15, 21000 Split</derivirana_varijabla>
  </DomainObject.Predmet.ProtustrankaFormatedWithAdress>
  <DomainObject.Predmet.ProtustrankaFormatedWithAdressOIB>
    <izvorni_sadrzaj> DALMACIJAVINO d.d. za proizvodnju i promet alkoholnih i bezalkoholnih pića "u stečaju", OIB 07837847925, Obala kneza Domagoja 15, 21000 Split</izvorni_sadrzaj>
    <derivirana_varijabla naziv="DomainObject.Predmet.ProtustrankaFormatedWithAdressOIB_1"> DALMACIJAVINO d.d. za proizvodnju i promet alkoholnih i bezalkoholnih pića "u stečaju", OIB 07837847925, Obala kneza Domagoja 15, 21000 Split</derivirana_varijabla>
  </DomainObject.Predmet.ProtustrankaFormatedWithAdressOIB>
  <DomainObject.Predmet.ProtustrankaWithAdress>
    <izvorni_sadrzaj>DALMACIJAVINO d.d. za proizvodnju i promet alkoholnih i bezalkoholnih pića "u stečaju" Obala kneza Domagoja 15, 21000 Split</izvorni_sadrzaj>
    <derivirana_varijabla naziv="DomainObject.Predmet.ProtustrankaWithAdress_1">DALMACIJAVINO d.d. za proizvodnju i promet alkoholnih i bezalkoholnih pića "u stečaju" Obala kneza Domagoja 15, 21000 Split</derivirana_varijabla>
  </DomainObject.Predmet.ProtustrankaWithAdress>
  <DomainObject.Predmet.ProtustrankaWithAdressOIB>
    <izvorni_sadrzaj>DALMACIJAVINO d.d. za proizvodnju i promet alkoholnih i bezalkoholnih pića "u stečaju", OIB 07837847925, Obala kneza Domagoja 15, 21000 Split</izvorni_sadrzaj>
    <derivirana_varijabla naziv="DomainObject.Predmet.ProtustrankaWithAdressOIB_1">DALMACIJAVINO d.d. za proizvodnju i promet alkoholnih i bezalkoholnih pića "u stečaju", OIB 07837847925, Obala kneza Domagoja 15, 21000 Split</derivirana_varijabla>
  </DomainObject.Predmet.ProtustrankaWithAdressOIB>
  <DomainObject.Predmet.ProtustrankaNazivFormated>
    <izvorni_sadrzaj>DALMACIJAVINO d.d. za proizvodnju i promet alkoholnih i bezalkoholnih pića "u stečaju"</izvorni_sadrzaj>
    <derivirana_varijabla naziv="DomainObject.Predmet.ProtustrankaNazivFormated_1">DALMACIJAVINO d.d. za proizvodnju i promet alkoholnih i bezalkoholnih pića "u stečaju"</derivirana_varijabla>
  </DomainObject.Predmet.ProtustrankaNazivFormated>
  <DomainObject.Predmet.ProtustrankaNazivFormatedOIB>
    <izvorni_sadrzaj>DALMACIJAVINO d.d. za proizvodnju i promet alkoholnih i bezalkoholnih pića "u stečaju", OIB 07837847925</izvorni_sadrzaj>
    <derivirana_varijabla naziv="DomainObject.Predmet.ProtustrankaNazivFormatedOIB_1">DALMACIJAVINO d.d. za proizvodnju i promet alkoholnih i bezalkoholnih pića "u stečaju", OIB 07837847925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Nade Pavičić-ivelja;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Zečić; Ivo Bavčević; Nataša Bazina; Mirjana Begonja; Jelena Belić; Niko Belić; Jagoda Bešker; Nedo Bešker; Zorica Bilić; Sanja Bilić-pavlinović;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Vučemilović-šimunović; Gordana Buljević; Marina Burić; Mario Buzov; Đuro Caratan; Toni Caratan; Boris Carić; Paulo Carić; Dinka Cezareo; Nevenka Cukrov; Dijana Czwik; Vinka Čavala; Silva Černak Lojić; Diana Čović; Ante Čulo; Blaž Ćapin; Filip Delać; Ankica Delić; Marko Delić; Nediljka Delić; Gordana Didak; Mili Divić; Ljiljana Dragan Jelušić; Milka Drlje; Mato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Jerčić;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izvorni_sadrzaj>
    <derivirana_varijabla naziv="DomainObject.Predmet.StrankaFormated_1">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Nade Pavičić-ivelja;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Zečić; Ivo Bavčević; Nataša Bazina; Mirjana Begonja; Jelena Belić; Niko Belić; Jagoda Bešker; Nedo Bešker; Zorica Bilić; Sanja Bilić-pavlinović;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Vučemilović-šimunović; Gordana Buljević; Marina Burić; Mario Buzov; Đuro Caratan; Toni Caratan; Boris Carić; Paulo Carić; Dinka Cezareo; Nevenka Cukrov; Dijana Czwik; Vinka Čavala; Silva Černak Lojić; Diana Čović; Ante Čulo; Blaž Ćapin; Filip Delać; Ankica Delić; Marko Delić; Nediljka Delić; Gordana Didak; Mili Divić; Ljiljana Dragan Jelušić; Milka Drlje; Mato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Jerčić;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derivirana_varijabla>
  </DomainObject.Predmet.StrankaFormated>
  <DomainObject.Predmet.StrankaFormatedOIB>
    <izvorni_sadrzaj>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Nade Pavičić-ivelja, OIB 33508911717;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OIB 18683136487; Općinski sud u Starom Gradu - ZK odjel; Nada Akrap, OIB 50608806627; Jasminka Antunović, OIB 74697035343; Nediljka Armanda, OIB 09033661295; Ana Babić, OIB 99777361372; Gordana Babić; Ivan Babić, OIB 39364629552; Katica Babić, OIB 49371248632; Jure Bacelj, OIB 68175280792; Ana Bačić, OIB 18080781553; Nediljka Bajić, OIB 00893712988; Žarka Bakotić, OIB 36917498674; Marko Baković, OIB 05569494546; Ivica Ban, OIB 07285230342; Srđanka Banovac, OIB 50974371502; Božidar Barać, OIB 80639746410; Vedran Barbarić, OIB 18526555730; Marija Barbir, OIB 43799885260; Petar Barbir, OIB 94965914070; Anica Baričević, OIB 06811970314; Damira Barišić, OIB 88385690941; Ivan Barišić, OIB 38311171100; Manda Bašić, OIB 23944179531; Aleksandar Bauk, OIB 97860316263; Marina Zečić, OIB 62683960216; Ivo Bavčević, OIB 18609350440; Nataša Bazina, OIB 67925940620; Mirjana Begonja, OIB 73001510209; Jelena Belić, OIB 77723253899; Niko Belić, OIB 18977071620; Jagoda Bešker, OIB 29966440390; Nedo Bešker, OIB 56588665795; Zorica Bilić, OIB 99810426480; Sanja Bilić-pavlinović, OIB 45845212026; Jela Bilobrk, OIB 63402483386; Antun Blažević, OIB 90714609552; Hrvoje Blažević, OIB 12287964630; Damir Bojčić, OIB 41258960204; Željko Bojčić, OIB 09291034408; Denis Boljat, OIB 33725767264; Srećko Boras, OIB 94339540336; Robert Borić, OIB 38057391892; Goran Bosančić, OIB 33007404175; Pava Botić, OIB 34296544282; Ljuba Božanić, OIB 04083001132; Anka Božić, OIB 84941173128; Anica Božić-Bakušić, OIB 89654935153; Ivica Bratić, OIB 86080104106; Nikša Bratić, OIB 49290967945; Vencislav Brizić, OIB 29265973045; Zlata Brizić, OIB 73389614517; Mate Brstilo, OIB 97701748344; Zora Budimir, OIB 65069642793; Miranda Budiša, OIB 35557811513; Nediljko Bugarin, OIB 69239215555; Željka Vučemilović-šimunović, OIB 19390672750; Gordana Buljević, OIB 32937631192; Marina Burić, OIB 93570683955; Mario Buzov, OIB 93519007247; Đuro Caratan, OIB 81898965125; Toni Caratan, OIB 68762006562; Boris Carić, OIB 46466426123; Paulo Carić, OIB 15402538356; Dinka Cezareo, OIB 08033901183; Nevenka Cukrov, OIB 17311242164; Dijana Czwik, OIB 09675579569; Vinka Čavala, OIB 72189149878; Silva Černak Lojić, OIB 21589065823; Diana Čović, OIB 59401221926; Ante Čulo, OIB 58219699024; Blaž Ćapin, OIB 67223092915; Filip Delać, OIB 82167098700; Ankica Delić, OIB 80719299509; Marko Delić, OIB 05763270433; Nediljka Delić, OIB 99568210497; Gordana Didak, OIB 78878339902; Mili Divić, OIB 35555990248; Ljiljana Dragan Jelušić, OIB 50973171038; Milka Drlje, OIB 15738553325; Mato Drmić, OIB 39636384582; Jozo Družianić, OIB 63604163211; Stanko Duvančić, OIB 41476060687; Damir Duvnjak, OIB 63781484968; Nives Džanko, OIB 90598357164; Ante Đurđević, OIB 72594587030; Ljubica Elez, OIB 71000445833; Ankica Ezgeta, OIB 18659409558; Lenka Franić, OIB 62951288048; Ivica Gabelić, OIB 70468304794; Marija Galešić, OIB 47387004597; Petar Galić, OIB 09903259382; Silvana Galić, OIB 02726524452; Kazimir Garić, OIB 83662319172; Vencel Gašpar, OIB 46863766369; Vinko Gašpar, OIB 21657975586; Ana Goreta, OIB 91749079767; Zorka Goreta, OIB 78206251147; Josip Gotovac, OIB 16838023061; Vjekoslav Grbčić, OIB 00132520638; Divna Grbeša, OIB 74813693236; Ana Grubišić, OIB 49854875039; Gordana Grubišić, OIB 49873220891; Nikola Grubišić, OIB 97693442104; Sanja Grubišić, OIB 26638303946; Antonio Gudelj, OIB 83686976296; Kata Gugić, OIB 97696546556; Mirjana Gugić, OIB 69438273166; Ivica Hajder, OIB 67907347725; Željko Hajder, OIB 70330715284; Silvana Hajduk, OIB 33507058945; Tomislav Herceg, OIB 78714538239; Mira Ikica, OIB 11849010850; Franjo Ivčević, OIB 49917991796; Jelena Ivčević, OIB 74901888496; Damir Jakus, OIB 87272819238; Gospova Jakus, OIB 04209324873; Marica Jakus, OIB 74750176046; Petar Jakus, OIB 67345729042; Marko Janković, OIB 19997991153; Matija Jeličić, OIB 98976446888; Ante Jeličić, OIB 91949654327; Marija Jocić, OIB 87687857774; Ante Jolić, OIB 30924166560; Marica Jukić, OIB 19856164686; Marko Jukić, OIB 72590351524; Renata Jukić, OIB 09827250222; Jadranka Jurić, OIB 52705592800; Marija Jurić, OIB 31016018881; Ankica Kainić, OIB 80409745726; Jelena Kalinić, OIB 02401555720; Petar Kalinić, OIB 76156352997; Anamarija Kalinić Radović, OIB 92738597282; Stipan Kamber, OIB 84681628783; Đuro Kapoši, OIB 55675650848; Željko Karin, OIB 70824276539; Marijana Karin Prnjak, OIB 61576258120; Neda Kasalo, OIB 11081458098; Zvonimir Kasalo, OIB 07885551191; Suzana Kašić, OIB 59974477956; Ivana Katalinić Jerčić, OIB 27192920551; Josip Katušić, OIB 17394409236; Ljiljana Kegalj, OIB 44567225674; Ante Kekez, OIB 82341180529; Ivanko Kekez, OIB 69257203171; Petrica Kekez, OIB 01138031201; Boško Kevo, OIB 58881798829; Antiša Kliškinić, OIB 54591476829; Veljko Knezović, OIB 29953576092; Stjepan Kokeza, OIB 45375542461; Petar Kolega, OIB 41344179016; Daniela Kovač, OIB 73917202839; Željka Kovač, OIB 49269171098; Ivan Kraljić, OIB 34937918610; Inga Krnjaić, OIB 00968558935; Anka Krstić, OIB 50194808421; Ivan Kundid, OIB 95397541786; Ivana Kundid, OIB 65152954463; Ružica Kundid, OIB 62510013110; Deni Kuvačić, OIB 86909984538; Anka Landikušić, OIB 18023655586; Ivan Lasić, OIB 23248459290; Dražen Lazić, OIB 10307450473; Nenad Leskur, OIB 79369933858; Ivana Lilić, OIB 24212828078; Ivo Lipanović, OIB 56508525212; Marko Lojić, OIB 38337274260; Mile Lovrić, OIB 87317474850; Ana Lovrinčević, OIB 37389823251; Dejan Lukavac, OIB 85205650926; Nela Madžar, OIB 92085359240; Alenka Malinić, OIB 44061509536; Pavao Marasović, OIB 32681502260; Anto Marijan, OIB 32989170521; Cvita Marijanović, OIB 33573858243; Dobrinka Marijanović, OIB 03673706981; Tomislav Marijanović, OIB 87726686946; Jasna Marin, OIB 24544706980; Marina Marin, OIB 96155411085; Željko Marinac, OIB 53959056974; Božidar Marinković, OIB 12351935621; Jakov Mateta, OIB 14390943845; Ivan Matić, OIB 23355936969; Ružica Matić, OIB 42779808936; Slavko Matić, OIB 28602503915; Željko Matić, OIB 66582117749; Marija Matković, OIB 79153132638; Ivan Melvan, OIB 80843491669; Nikola Midenjak, OIB 88248589366; Pere Mihanović, OIB 49545684243; Ana Mikulić, OIB 54712970747; Mate Mikulić, OIB 87811623322; Ivan Milaković, OIB 91056811857; Ivan Milanović, OIB 75286000064; Zorka Miletić, OIB 48042737399; Milan Miljuš, OIB 35675614034; Đorđe Mirčetić, OIB 27370139872; Tonči Mišković, OIB 74628173475; Ana Moro, OIB 64571848035; Slavko Moro, OIB 30868427553; Tomi Moscatello, OIB 28508820612; Marija Munitić, OIB 68535764041; Ljubomir Muslim, OIB 17589644925; Mijo Nožina, OIB 79046275268; Jurica Oman, OIB 78517901315; Mirko Oman, OIB 68766264149; Janja Orošnjak, OIB 49619386391; Mila Palada, OIB 10163841708; Ivan Pandža, OIB 63327603131; Asija Papić, OIB 36844611036; Mijo Papić, OIB 90436045680; Tereza Papić, OIB 79546057657; Rajko Parać, OIB 14695878450; Tatjana Parać, OIB 45662446398; Đurđica Parat, OIB 21781090554; Ivan Pastuović, OIB 39126309445; Jurica Pavela, OIB 06763759506; Roki Pavičić, OIB 01089958101; Ivan Pažanin, OIB 47030103613; Luka Peko, OIB 89771272445; Neda Penga, OIB 76197116887; Ante Perko, OIB 58528189918; Ivana Perko, OIB 72532024891; Gordana Perković, OIB 48186805492; Marica Perković, OIB 69926366099; Nediljko Perković, OIB 66481146396; Nila Peroš, OIB 48544328267; Dragica Peša, OIB 47913512214; Iris Peša, OIB 06010961010; Nikša Petrić, OIB 98862228387; Matko Pezo, OIB 51619560640; Zlatko Piperković, OIB 91173398058; Joško Pivac, OIB 34978148355; Luka Pjevac, OIB 52683808409; Anka Plazonja, OIB 92736733656; Robert Plazonja, OIB 75774016292; Gordan Poparić, OIB 98826275620; Ante Popović, OIB 03185976635; Milanka Pranić, OIB 03263396290; Miroslav Primorac, OIB 42998076332; Iva Punda, OIB 03796593117; Drago Radić, OIB 29691845355; Mladen Radmilović, OIB 32330076899; Petar Radonić, OIB 09324740808; Jagoda Radošević, OIB 26353444269; Ante Rajčić, OIB 16954022739; Marko Ralica, OIB 43858024645; Ivan Raos, OIB 51516687457; Zdenka Razlog, OIB 03030085275; Mila Rebić, OIB 40304138585; Marija Reljanović, OIB 34147480025; Mara Režić, OIB 03502691709; Marija Rizvan, OIB 81852427870; Anđelko Rogulj, OIB 86920054956; Berislava Roša, OIB 03031267329; Sofija Ruić, OIB 32252086462; Ana Runjić, OIB 01784422133; Gordan Ruščić, OIB 53119078542; Sanja Ružić, OIB 04871127862; Svjetlana Samac, OIB 00231948560; Miljenko Samardžić, OIB 48154982931; Dinka Sanseović, OIB 27313861620; Ante Sarić, OIB 37671686952; Ivan Sarić, OIB 25772566590; Marija Sedlar, OIB 77476367069; Ljubica Sekelez, OIB 37811046307; Kristina Serdarević, OIB 96208368856; Aleksandra Sever-Muhar, OIB 46981853030; Boško Sikavica, OIB 62904573776; Snježana Sikavica, OIB 04571043319; Dragan Simić, OIB 11440453978; Tanja Sinovčić, OIB 15724160128; Ljiljana Sirić, OIB 13682411690; Dijana Skelin, OIB 67771387421; Kata Sočo, OIB 12244754061; Marija Stančić, OIB 24488999707; Đani Stanić, OIB 01952579328; Danica Stipović, OIB 14428054555; Milorad Stojsavljević, OIB 70694448376; Petar Strinić, OIB 82064030568; Luca Strunje, OIB 39917579317; Slavka Svalina, OIB 20916812996; Marijan Šamija, OIB 81559542363; Marinka Šamija, OIB 26187211202; Katica Šeparović, OIB 89096228977; Nenad Ševo, OIB 88234857624; Krasna Šiklić, OIB 53374014167; Mili Šimig, OIB 94704411458; Vesna Škare, OIB 71821692373; Ljubica Škopljanac, OIB 09408788504; Milica Špar, OIB 07038339077; Eleana Šubat, OIB 38900880602; Ivan Šuljug, OIB 45192577645; Vesna Šunjić, OIB 05247958818; Ljubica Tarle, OIB 28166909018; Nada Teklić, OIB 80645998554; Lada Terzić, OIB 31496851195; Ivan Tomić, OIB 55633242961; Ivan Topić, OIB 63353072185; Jelica Topić, OIB 84009834780; Tvrtko Topić, OIB 15832739048; Anđelka Torlak, OIB 94366468246; Ivan Torlak, OIB 36758209001; Marko Torlak, OIB 25141930670; Damir Tot, OIB 97869422869; Anka Treskavica, OIB 89998355619; Anka Tukić, OIB 95095320611; Nediljko Ugrin, OIB 61713318858; Marinko Uvodić, OIB 86857726322; Nedjeljka Uvodić, OIB 30483848227; Marko Validžić, OIB 09167064985; Ivanka Varnica, OIB 95864491355; Milica Varvodić, OIB 73723486062; Kristina Velić, OIB 77384310693; Ljiljana Vesković, OIB 43910221929; Milka Veštić, OIB 06357620254; Ante Vidan, OIB 08079634276; Marko Vidović, OIB 01091360979; Matko Vidović, OIB 91655777185; Nevenka Vidović, OIB 50708267696; Ankica Vilibić, OIB 41935131740; Anđelko Vilić, OIB 46303939151; Normela Visković, OIB 93848978885; Tonči Visković, OIB 57207922181; Marica Vlaić, OIB 45120406456; Dubravka Vlainić, OIB 89412859402; Ivo Vodanović, OIB 61288856543; Josip Vogleš, OIB 78979895187; Vinko Vranković, OIB 28469423878; Ivan Vrdoljak, OIB 58654492314; Mirjana Vrdoljak, OIB 00849791179; Marija Vrgoč; Bože Vuco, OIB 57170132138; Mirjana Vučković, OIB 77198987590; Višnja Vučković, OIB 65331626489; Ivan Vugdelija, OIB 84315022246; Dubravka Vukas, OIB 08519715626; Anđelka Vukičević, OIB 72508288201; Zora Vuković, OIB 33099880685; Ivan Vukušić, OIB 52615536531; Jadran Vukušić, OIB 16315354223; Nevenka Vukušić, OIB 24889115799; Vjera Vukušić, OIB 63442370123; Zvonimir Vukušić, OIB 28097018986; Nevenka Vuleta, OIB 13567782306; Vinka Zekić, OIB 91815577545; Dinko Zenčić, OIB 65189931544; Borislav Zokić, OIB 51253879731; Dolina Zokić, OIB 75688399939; Margita Zokić, OIB 85982645988; Luca Zolota, OIB 57479376750; Milan Žarković; Nevenka Živko, OIB 40723467363; Davorka Živković, OIB 80590033491; Ivica Živković, OIB 18562262384; Ivo Živković, OIB 81034283040;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00140332153;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izvorni_sadrzaj>
    <derivirana_varijabla naziv="DomainObject.Predmet.StrankaFormatedOIB_1">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Nade Pavičić-ivelja, OIB 33508911717;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OIB 18683136487; Općinski sud u Starom Gradu - ZK odjel; Nada Akrap, OIB 50608806627; Jasminka Antunović, OIB 74697035343; Nediljka Armanda, OIB 09033661295; Ana Babić, OIB 99777361372; Gordana Babić; Ivan Babić, OIB 39364629552; Katica Babić, OIB 49371248632; Jure Bacelj, OIB 68175280792; Ana Bačić, OIB 18080781553; Nediljka Bajić, OIB 00893712988; Žarka Bakotić, OIB 36917498674; Marko Baković, OIB 05569494546; Ivica Ban, OIB 07285230342; Srđanka Banovac, OIB 50974371502; Božidar Barać, OIB 80639746410; Vedran Barbarić, OIB 18526555730; Marija Barbir, OIB 43799885260; Petar Barbir, OIB 94965914070; Anica Baričević, OIB 06811970314; Damira Barišić, OIB 88385690941; Ivan Barišić, OIB 38311171100; Manda Bašić, OIB 23944179531; Aleksandar Bauk, OIB 97860316263; Marina Zečić, OIB 62683960216; Ivo Bavčević, OIB 18609350440; Nataša Bazina, OIB 67925940620; Mirjana Begonja, OIB 73001510209; Jelena Belić, OIB 77723253899; Niko Belić, OIB 18977071620; Jagoda Bešker, OIB 29966440390; Nedo Bešker, OIB 56588665795; Zorica Bilić, OIB 99810426480; Sanja Bilić-pavlinović, OIB 45845212026; Jela Bilobrk, OIB 63402483386; Antun Blažević, OIB 90714609552; Hrvoje Blažević, OIB 12287964630; Damir Bojčić, OIB 41258960204; Željko Bojčić, OIB 09291034408; Denis Boljat, OIB 33725767264; Srećko Boras, OIB 94339540336; Robert Borić, OIB 38057391892; Goran Bosančić, OIB 33007404175; Pava Botić, OIB 34296544282; Ljuba Božanić, OIB 04083001132; Anka Božić, OIB 84941173128; Anica Božić-Bakušić, OIB 89654935153; Ivica Bratić, OIB 86080104106; Nikša Bratić, OIB 49290967945; Vencislav Brizić, OIB 29265973045; Zlata Brizić, OIB 73389614517; Mate Brstilo, OIB 97701748344; Zora Budimir, OIB 65069642793; Miranda Budiša, OIB 35557811513; Nediljko Bugarin, OIB 69239215555; Željka Vučemilović-šimunović, OIB 19390672750; Gordana Buljević, OIB 32937631192; Marina Burić, OIB 93570683955; Mario Buzov, OIB 93519007247; Đuro Caratan, OIB 81898965125; Toni Caratan, OIB 68762006562; Boris Carić, OIB 46466426123; Paulo Carić, OIB 15402538356; Dinka Cezareo, OIB 08033901183; Nevenka Cukrov, OIB 17311242164; Dijana Czwik, OIB 09675579569; Vinka Čavala, OIB 72189149878; Silva Černak Lojić, OIB 21589065823; Diana Čović, OIB 59401221926; Ante Čulo, OIB 58219699024; Blaž Ćapin, OIB 67223092915; Filip Delać, OIB 82167098700; Ankica Delić, OIB 80719299509; Marko Delić, OIB 05763270433; Nediljka Delić, OIB 99568210497; Gordana Didak, OIB 78878339902; Mili Divić, OIB 35555990248; Ljiljana Dragan Jelušić, OIB 50973171038; Milka Drlje, OIB 15738553325; Mato Drmić, OIB 39636384582; Jozo Družianić, OIB 63604163211; Stanko Duvančić, OIB 41476060687; Damir Duvnjak, OIB 63781484968; Nives Džanko, OIB 90598357164; Ante Đurđević, OIB 72594587030; Ljubica Elez, OIB 71000445833; Ankica Ezgeta, OIB 18659409558; Lenka Franić, OIB 62951288048; Ivica Gabelić, OIB 70468304794; Marija Galešić, OIB 47387004597; Petar Galić, OIB 09903259382; Silvana Galić, OIB 02726524452; Kazimir Garić, OIB 83662319172; Vencel Gašpar, OIB 46863766369; Vinko Gašpar, OIB 21657975586; Ana Goreta, OIB 91749079767; Zorka Goreta, OIB 78206251147; Josip Gotovac, OIB 16838023061; Vjekoslav Grbčić, OIB 00132520638; Divna Grbeša, OIB 74813693236; Ana Grubišić, OIB 49854875039; Gordana Grubišić, OIB 49873220891; Nikola Grubišić, OIB 97693442104; Sanja Grubišić, OIB 26638303946; Antonio Gudelj, OIB 83686976296; Kata Gugić, OIB 97696546556; Mirjana Gugić, OIB 69438273166; Ivica Hajder, OIB 67907347725; Željko Hajder, OIB 70330715284; Silvana Hajduk, OIB 33507058945; Tomislav Herceg, OIB 78714538239; Mira Ikica, OIB 11849010850; Franjo Ivčević, OIB 49917991796; Jelena Ivčević, OIB 74901888496; Damir Jakus, OIB 87272819238; Gospova Jakus, OIB 04209324873; Marica Jakus, OIB 74750176046; Petar Jakus, OIB 67345729042; Marko Janković, OIB 19997991153; Matija Jeličić, OIB 98976446888; Ante Jeličić, OIB 91949654327; Marija Jocić, OIB 87687857774; Ante Jolić, OIB 30924166560; Marica Jukić, OIB 19856164686; Marko Jukić, OIB 72590351524; Renata Jukić, OIB 09827250222; Jadranka Jurić, OIB 52705592800; Marija Jurić, OIB 31016018881; Ankica Kainić, OIB 80409745726; Jelena Kalinić, OIB 02401555720; Petar Kalinić, OIB 76156352997; Anamarija Kalinić Radović, OIB 92738597282; Stipan Kamber, OIB 84681628783; Đuro Kapoši, OIB 55675650848; Željko Karin, OIB 70824276539; Marijana Karin Prnjak, OIB 61576258120; Neda Kasalo, OIB 11081458098; Zvonimir Kasalo, OIB 07885551191; Suzana Kašić, OIB 59974477956; Ivana Katalinić Jerčić, OIB 27192920551; Josip Katušić, OIB 17394409236; Ljiljana Kegalj, OIB 44567225674; Ante Kekez, OIB 82341180529; Ivanko Kekez, OIB 69257203171; Petrica Kekez, OIB 01138031201; Boško Kevo, OIB 58881798829; Antiša Kliškinić, OIB 54591476829; Veljko Knezović, OIB 29953576092; Stjepan Kokeza, OIB 45375542461; Petar Kolega, OIB 41344179016; Daniela Kovač, OIB 73917202839; Željka Kovač, OIB 49269171098; Ivan Kraljić, OIB 34937918610; Inga Krnjaić, OIB 00968558935; Anka Krstić, OIB 50194808421; Ivan Kundid, OIB 95397541786; Ivana Kundid, OIB 65152954463; Ružica Kundid, OIB 62510013110; Deni Kuvačić, OIB 86909984538; Anka Landikušić, OIB 18023655586; Ivan Lasić, OIB 23248459290; Dražen Lazić, OIB 10307450473; Nenad Leskur, OIB 79369933858; Ivana Lilić, OIB 24212828078; Ivo Lipanović, OIB 56508525212; Marko Lojić, OIB 38337274260; Mile Lovrić, OIB 87317474850; Ana Lovrinčević, OIB 37389823251; Dejan Lukavac, OIB 85205650926; Nela Madžar, OIB 92085359240; Alenka Malinić, OIB 44061509536; Pavao Marasović, OIB 32681502260; Anto Marijan, OIB 32989170521; Cvita Marijanović, OIB 33573858243; Dobrinka Marijanović, OIB 03673706981; Tomislav Marijanović, OIB 87726686946; Jasna Marin, OIB 24544706980; Marina Marin, OIB 96155411085; Željko Marinac, OIB 53959056974; Božidar Marinković, OIB 12351935621; Jakov Mateta, OIB 14390943845; Ivan Matić, OIB 23355936969; Ružica Matić, OIB 42779808936; Slavko Matić, OIB 28602503915; Željko Matić, OIB 66582117749; Marija Matković, OIB 79153132638; Ivan Melvan, OIB 80843491669; Nikola Midenjak, OIB 88248589366; Pere Mihanović, OIB 49545684243; Ana Mikulić, OIB 54712970747; Mate Mikulić, OIB 87811623322; Ivan Milaković, OIB 91056811857; Ivan Milanović, OIB 75286000064; Zorka Miletić, OIB 48042737399; Milan Miljuš, OIB 35675614034; Đorđe Mirčetić, OIB 27370139872; Tonči Mišković, OIB 74628173475; Ana Moro, OIB 64571848035; Slavko Moro, OIB 30868427553; Tomi Moscatello, OIB 28508820612; Marija Munitić, OIB 68535764041; Ljubomir Muslim, OIB 17589644925; Mijo Nožina, OIB 79046275268; Jurica Oman, OIB 78517901315; Mirko Oman, OIB 68766264149; Janja Orošnjak, OIB 49619386391; Mila Palada, OIB 10163841708; Ivan Pandža, OIB 63327603131; Asija Papić, OIB 36844611036; Mijo Papić, OIB 90436045680; Tereza Papić, OIB 79546057657; Rajko Parać, OIB 14695878450; Tatjana Parać, OIB 45662446398; Đurđica Parat, OIB 21781090554; Ivan Pastuović, OIB 39126309445; Jurica Pavela, OIB 06763759506; Roki Pavičić, OIB 01089958101; Ivan Pažanin, OIB 47030103613; Luka Peko, OIB 89771272445; Neda Penga, OIB 76197116887; Ante Perko, OIB 58528189918; Ivana Perko, OIB 72532024891; Gordana Perković, OIB 48186805492; Marica Perković, OIB 69926366099; Nediljko Perković, OIB 66481146396; Nila Peroš, OIB 48544328267; Dragica Peša, OIB 47913512214; Iris Peša, OIB 06010961010; Nikša Petrić, OIB 98862228387; Matko Pezo, OIB 51619560640; Zlatko Piperković, OIB 91173398058; Joško Pivac, OIB 34978148355; Luka Pjevac, OIB 52683808409; Anka Plazonja, OIB 92736733656; Robert Plazonja, OIB 75774016292; Gordan Poparić, OIB 98826275620; Ante Popović, OIB 03185976635; Milanka Pranić, OIB 03263396290; Miroslav Primorac, OIB 42998076332; Iva Punda, OIB 03796593117; Drago Radić, OIB 29691845355; Mladen Radmilović, OIB 32330076899; Petar Radonić, OIB 09324740808; Jagoda Radošević, OIB 26353444269; Ante Rajčić, OIB 16954022739; Marko Ralica, OIB 43858024645; Ivan Raos, OIB 51516687457; Zdenka Razlog, OIB 03030085275; Mila Rebić, OIB 40304138585; Marija Reljanović, OIB 34147480025; Mara Režić, OIB 03502691709; Marija Rizvan, OIB 81852427870; Anđelko Rogulj, OIB 86920054956; Berislava Roša, OIB 03031267329; Sofija Ruić, OIB 32252086462; Ana Runjić, OIB 01784422133; Gordan Ruščić, OIB 53119078542; Sanja Ružić, OIB 04871127862; Svjetlana Samac, OIB 00231948560; Miljenko Samardžić, OIB 48154982931; Dinka Sanseović, OIB 27313861620; Ante Sarić, OIB 37671686952; Ivan Sarić, OIB 25772566590; Marija Sedlar, OIB 77476367069; Ljubica Sekelez, OIB 37811046307; Kristina Serdarević, OIB 96208368856; Aleksandra Sever-Muhar, OIB 46981853030; Boško Sikavica, OIB 62904573776; Snježana Sikavica, OIB 04571043319; Dragan Simić, OIB 11440453978; Tanja Sinovčić, OIB 15724160128; Ljiljana Sirić, OIB 13682411690; Dijana Skelin, OIB 67771387421; Kata Sočo, OIB 12244754061; Marija Stančić, OIB 24488999707; Đani Stanić, OIB 01952579328; Danica Stipović, OIB 14428054555; Milorad Stojsavljević, OIB 70694448376; Petar Strinić, OIB 82064030568; Luca Strunje, OIB 39917579317; Slavka Svalina, OIB 20916812996; Marijan Šamija, OIB 81559542363; Marinka Šamija, OIB 26187211202; Katica Šeparović, OIB 89096228977; Nenad Ševo, OIB 88234857624; Krasna Šiklić, OIB 53374014167; Mili Šimig, OIB 94704411458; Vesna Škare, OIB 71821692373; Ljubica Škopljanac, OIB 09408788504; Milica Špar, OIB 07038339077; Eleana Šubat, OIB 38900880602; Ivan Šuljug, OIB 45192577645; Vesna Šunjić, OIB 05247958818; Ljubica Tarle, OIB 28166909018; Nada Teklić, OIB 80645998554; Lada Terzić, OIB 31496851195; Ivan Tomić, OIB 55633242961; Ivan Topić, OIB 63353072185; Jelica Topić, OIB 84009834780; Tvrtko Topić, OIB 15832739048; Anđelka Torlak, OIB 94366468246; Ivan Torlak, OIB 36758209001; Marko Torlak, OIB 25141930670; Damir Tot, OIB 97869422869; Anka Treskavica, OIB 89998355619; Anka Tukić, OIB 95095320611; Nediljko Ugrin, OIB 61713318858; Marinko Uvodić, OIB 86857726322; Nedjeljka Uvodić, OIB 30483848227; Marko Validžić, OIB 09167064985; Ivanka Varnica, OIB 95864491355; Milica Varvodić, OIB 73723486062; Kristina Velić, OIB 77384310693; Ljiljana Vesković, OIB 43910221929; Milka Veštić, OIB 06357620254; Ante Vidan, OIB 08079634276; Marko Vidović, OIB 01091360979; Matko Vidović, OIB 91655777185; Nevenka Vidović, OIB 50708267696; Ankica Vilibić, OIB 41935131740; Anđelko Vilić, OIB 46303939151; Normela Visković, OIB 93848978885; Tonči Visković, OIB 57207922181; Marica Vlaić, OIB 45120406456; Dubravka Vlainić, OIB 89412859402; Ivo Vodanović, OIB 61288856543; Josip Vogleš, OIB 78979895187; Vinko Vranković, OIB 28469423878; Ivan Vrdoljak, OIB 58654492314; Mirjana Vrdoljak, OIB 00849791179; Marija Vrgoč; Bože Vuco, OIB 57170132138; Mirjana Vučković, OIB 77198987590; Višnja Vučković, OIB 65331626489; Ivan Vugdelija, OIB 84315022246; Dubravka Vukas, OIB 08519715626; Anđelka Vukičević, OIB 72508288201; Zora Vuković, OIB 33099880685; Ivan Vukušić, OIB 52615536531; Jadran Vukušić, OIB 16315354223; Nevenka Vukušić, OIB 24889115799; Vjera Vukušić, OIB 63442370123; Zvonimir Vukušić, OIB 28097018986; Nevenka Vuleta, OIB 13567782306; Vinka Zekić, OIB 91815577545; Dinko Zenčić, OIB 65189931544; Borislav Zokić, OIB 51253879731; Dolina Zokić, OIB 75688399939; Margita Zokić, OIB 85982645988; Luca Zolota, OIB 57479376750; Milan Žarković; Nevenka Živko, OIB 40723467363; Davorka Živković, OIB 80590033491; Ivica Živković, OIB 18562262384; Ivo Živković, OIB 81034283040;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00140332153;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derivirana_varijabla>
  </DomainObject.Predmet.StrankaFormatedOIB>
  <DomainObject.Predmet.StrankaFormatedWithAdress>
    <izvorni_sadrzaj>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Nade Pavičić-ivelja, Vrbanj 365,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Bacelji 9, 21206 Bračević; Ana Bačić, Umljanovići bb, 22320 Drniš; Nediljka Bajić, Jurja Križanića 7, 21000 Split; Žarka Bakotić, Mosorska Ulica 11 A, 21214 Kaštel Gomilica; Marko Baković, Kroz Selo 2, 22300 Kistanje;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Zečić, Alojzija Stepinca 16, 21000 Split; Ivo Bavčević, Šibenska 3, 21000 Split; Nataša Bazina, PUT STRMA 67 (ranije: NEORIĆ, NEORIĆ, 0), 21203 Neorić; Mirjana Begonja, Džale 2, 22323 Sedramić; Jelena Belić, Jelsa 627, 21465 Jelsa; Niko Belić, Jelsa 627, 21465 Jelsa; Jagoda Bešker, Gašpini 23, 21210 Solin; Nedo Bešker, Gašpini 23, 21210 Solin; Zorica Bilić, Ulica Predraga Bogdanića 13, 21460 Stari Grad; Sanja Bilić-pavlinović,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ULICA BISKUPA PAVLA ŽANIĆA 20 (ranije: KAŠTEL NOVI, PUT GROBLJA, 0),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Vučemilović-šimunović, Alkarska Ulica 26, 21000 Split; Gordana Buljević, Trondheimska 10, 21000 Split; Marina Burić, Mirlović Zagora, 22323 Unešić; Mario Buzov, Cerje 35, 22320 Mirlović Polje; Đuro Caratan, Stara zavala 58, 21465 Jelsa; Toni Caratan, ZAVALA 58 (ranije: ZAVALA, ZAVALA, 0), 21465 Zavala; Boris Carić, IVAN DOLAC 179 (ranije: IVAN DOLAC, IVAN DOLAC, 0), 21465 Ivan Dolac; Paulo Carić, SVIRČE 145 (ranije: SVIRČE, SVIRČE, 0), 21460 Svirče; Dinka Cezareo, Marina Šabića 4, 21460 Stari Grad; Nevenka Cukrov, Domovinskog rata 6, 21210 Solin; Dijana Czwik, Matoševa Ulica 96, 21210 Solin; Vinka Čavala, ULICA PETRA ZRINSKOG 23 (ranije: KAŠTEL GOMILICA, UZ VODOVOD, 0), 21214 Kaštel Gomilica; Silva Černak Lojić, Lojići 1,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Jelušić, Antuna Branka Šimića 54, 21000 Split; Milka Drlje, Kitožer 9, 21311 Stobreč; Mato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MERZOVA 12 (ranije: SPLIT, TEŽAČKI PUT, 40 E),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VUKOVARSKA ULICA 5 (ranije: DRNIŠ, KRALJA ZVONIMIRA, 41), 22320 Drniš; Sanja Grubišić, Ulica Kralja Zvonimira 41,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39, 21232 Bisko; Matija Jeličić, Vinkovačka 5, 21000 Split; Ante Jeličić, Trondheimska 7, 21000 Split; Marija Jocić, Vojka Krstulovića 21, 21000 Split; Ante Jolić, Jolići 2, 22320 Gradac; Marica Jukić, Perivoj A. Roje 5, 21000 Split; Marko Jukić, Perivoj Ane Roje 5, 21000 Split; Renata Jukić, Put Župića 33, 21230 Sinj; Jadranka Jurić, Bufaline II 29, 21217 Kaštel Novi; Marija Jurić, Put Kruševika bb, 21214 Kaštel Kambelovac; Ankica Kainić, Prominski Put 11, 22300 Knin; Jelena Kalinić, Magistrala Solin 67,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CESTA DR. FRANJE TUĐMANA 409 (ranije: KAŠTEL KAMBELOVAC, CESTA DR. FRANJE TUĐMANA, 109), 21214 Kaštel Kambelovac; Zvonimir Kasalo, CESTA DR. FRANJE TUĐMANA 409 (ranije: KAŠTEL KAMBELOVAC, CESTA DR. FRANJE TUĐMANA, 109), 21214 Kaštel Kambelovac; Suzana Kašić, Ulica 142. Brigade 2, 22320 Drniš; Ivana Katalinić Jerčić, Put Vrila 6,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Čopova 8, 21000 Split; Petar Kolega, ZVONIMIROVA 121 (ranije: SOLIN, ANTIŠE VUČIČIĆA, 149), 21210 Solin; Daniela Kovač, Cesta dr. Franje Tuđmana 238a, 21212 Kaštel Sućurac; Željka Kovač, Mažuranićevo šetalište 26, 21000 Split; Ivan Kraljić, Put Balabana 7,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Put Jokića-kalčina 8,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Gornji Matići Kod Bunara 1, 22320 Trbounje; Slavko Matić, I. Aljinovića 11, 21311 Žrnovnica; Željko Matić, Ulica Put Kaluna 18,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Jajići 30, 21210 Solin; Milan Miljuš, Kranjčevićeva 35, 21000 Split; Đorđe Mirčetić, Pokvasica 2, 22320 Miočić; Tonči Mišković, Jelsa 667, 21465 Jelsa; Ana Moro, Vukovarska 80, 21000 Split; Slavko Moro, Muklače 23, 21203 Crivac; Tomi Moscatello, Ploča 17, Dol, 21460 Stari Grad; Marija Munitić, Mažuranićevo šetalište 48, 21000 Split; Ljubomir Muslim, Imotska 60, 21000 Split; Mijo Nožina, PUT NOŽINA - MALJKOVIĆA 11 (ranije: PRGOMET, PRGOMET, 0), 21201 Prgomet; Jurica Oman, Ive Tijardovića 10, 21000 Split; Mirko Oman, Tijardovićeva 10, 21000 Split; Janja Orošnjak, Gorice 2, 21212 Kaštel Sućurac; Mila Palada, Odeska 4, 21000 Split; Ivan Pandža, ULICA KORIOLANA ĆIPIKA 7 (ranije: KAŠTEL STARI, ULICA KARIOLANA ČIPIKA, 9), 21217 Kaštel Stari; Asija Papić, Dr. Ante Starčevića 55, 21220 Trogir; Mijo Papić, Getaldićeva 5, 21000 Split; Tereza Papić, M. Getaldićeva 5, 21000 Split; Rajko Parać, Paraći 3, 22320 Ružić; Tatjana Parać, Vrlička 43, 21000 Split; Đurđica Parat, Boksitno naselje 19,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23, 21460 Stari Grad;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Jelsa 98, 21465 Jelsa; Jagoda Radošević, Vrh Lučca 35, 21000 Split; Ante Rajčić, Velebitska 97, 21000 Split; Marko Ralica, Benkovačka 3, 21000 Split; Ivan Raos, MANDIĆEVA 66 (ranije: STOBREČ, MANDIĆEVA, 66), 21000 Split; Zdenka Razlog, Kod Pošte 33, 22320 Siverić; Mila Rebić, Marka M. 20A, 21210 Mravince; Marija Reljanović, Otavice 30, 22320 Otavice; Mara Režić, Kliški Put 48,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DONJA MALA-CENTAR 47 (ranije: NEORIĆ, NEORIĆ, 0),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CENTAR - DUBRAVA 21 (ranije: NEORIĆ, NEORIĆ, 0), 21203 Neorić; Marija Stančić, Petra Krešimira IV 10, 21460 Stari Grad; Đani Stanić, Matoševa Ulica 131, 21210 Solin; Danica Stipović, Put Dragočeva 54, 21212 Kaštel Sućurac; Milorad Stojsavljević, Šimićeva 58, 21000 Split; Petar Strinić, Pazdigradska 16,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Tomići 1, 22320 Siverić; Ivan Topić, Vrlička 21, 21000 Split; Jelica Topić, Mosećka 50A, 21000 Split; Tvrtko Topić, Ulica 142. Brigade 37 A, 22320 Siverić; Anđelka Torlak, Radunica 29, 21000 Split; Ivan Torlak, Radunica 29, 21000 Split; Marko Torlak, Radmilovića 20, 21000 Split; Damir Tot, Šimićeva 12, 21000 Split; Anka Treskavica, Dubrovačka 35, 21000 Split; Anka Tukić, Šime Ljubića 13, 21000 Split; Nediljko Ugrin, Sv. Ivana 33, 21311 Donje Sitno; Marinko Uvodić, Zgon 32, 21210 Solin; Nedjeljka Uvodić, Vinkovačka 51, 21000 Split; Marko Validžić, Validžići 4,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Pastuovići 4, 22320 Gradac; Ankica Vilibić, Marina Getaldića 33, 21000 Split; Anđelko Vilić, RADOBILJSKA CESTA 41 (ranije: KREŠEVO, KREŠEVO, 24), 21250 Kreševo; Normela Visković, Jelsa 1005, 21465 Jelsa; Tonči Visković, Jelsa 1005, 21465 Jelsa; Marica Vlaić, Ulica Nikole Tesle 16, 22320 Drniš; Dubravka Vlainić, Jelsa 357, 21465 Jelsa; Ivo Vodanović, Pavičića dvori 11, 21460 Stari Grad; Josip Vogleš, CESTA DR. FRANJE TUĐMANA 550 (ranije: KAŠTEL KAMBELOVAC, CESTA DR. FRANJE TUĐMANA, 80), 21214 Kaštel Kambelovac; Vinko Vranković, JELSA 129 (ranije: JELSA, JELSA, 0), 21465 Jelsa; Ivan Vrdoljak, DONJA MALA-CENTAR 31 (ranije: NEORIĆ, NEORIĆ, 0), 21203 Neorić; Mirjana Vrdoljak, Put Kule 12, 21210 Solin; Marija Vrgoč, Velebitska 34, 21000 Split; Bože Vuco, Starčevićeva 10, 21212 Kaštel Sućurac; Mirjana Vučković, Ruđera Boškovića 23, 21000 Split; Višnja Vučković, Put Smokovika 26, 21000 Split; Ivan Vugdelija, Don Frane Bulića 38, 21217 Kaštel Novi;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Put Kule 27,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Pujanke 53, 21000 Split;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izvorni_sadrzaj>
    <derivirana_varijabla naziv="DomainObject.Predmet.StrankaFormatedWithAdress_1">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Nade Pavičić-ivelja, Vrbanj 365,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Bacelji 9, 21206 Bračević; Ana Bačić, Umljanovići bb, 22320 Drniš; Nediljka Bajić, Jurja Križanića 7, 21000 Split; Žarka Bakotić, Mosorska Ulica 11 A, 21214 Kaštel Gomilica; Marko Baković, Kroz Selo 2, 22300 Kistanje;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Zečić, Alojzija Stepinca 16, 21000 Split; Ivo Bavčević, Šibenska 3, 21000 Split; Nataša Bazina, PUT STRMA 67 (ranije: NEORIĆ, NEORIĆ, 0), 21203 Neorić; Mirjana Begonja, Džale 2, 22323 Sedramić; Jelena Belić, Jelsa 627, 21465 Jelsa; Niko Belić, Jelsa 627, 21465 Jelsa; Jagoda Bešker, Gašpini 23, 21210 Solin; Nedo Bešker, Gašpini 23, 21210 Solin; Zorica Bilić, Ulica Predraga Bogdanića 13, 21460 Stari Grad; Sanja Bilić-pavlinović,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ULICA BISKUPA PAVLA ŽANIĆA 20 (ranije: KAŠTEL NOVI, PUT GROBLJA, 0),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Vučemilović-šimunović, Alkarska Ulica 26, 21000 Split; Gordana Buljević, Trondheimska 10, 21000 Split; Marina Burić, Mirlović Zagora, 22323 Unešić; Mario Buzov, Cerje 35, 22320 Mirlović Polje; Đuro Caratan, Stara zavala 58, 21465 Jelsa; Toni Caratan, ZAVALA 58 (ranije: ZAVALA, ZAVALA, 0), 21465 Zavala; Boris Carić, IVAN DOLAC 179 (ranije: IVAN DOLAC, IVAN DOLAC, 0), 21465 Ivan Dolac; Paulo Carić, SVIRČE 145 (ranije: SVIRČE, SVIRČE, 0), 21460 Svirče; Dinka Cezareo, Marina Šabića 4, 21460 Stari Grad; Nevenka Cukrov, Domovinskog rata 6, 21210 Solin; Dijana Czwik, Matoševa Ulica 96, 21210 Solin; Vinka Čavala, ULICA PETRA ZRINSKOG 23 (ranije: KAŠTEL GOMILICA, UZ VODOVOD, 0), 21214 Kaštel Gomilica; Silva Černak Lojić, Lojići 1,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Jelušić, Antuna Branka Šimića 54, 21000 Split; Milka Drlje, Kitožer 9, 21311 Stobreč; Mato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MERZOVA 12 (ranije: SPLIT, TEŽAČKI PUT, 40 E),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VUKOVARSKA ULICA 5 (ranije: DRNIŠ, KRALJA ZVONIMIRA, 41), 22320 Drniš; Sanja Grubišić, Ulica Kralja Zvonimira 41,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39, 21232 Bisko; Matija Jeličić, Vinkovačka 5, 21000 Split; Ante Jeličić, Trondheimska 7, 21000 Split; Marija Jocić, Vojka Krstulovića 21, 21000 Split; Ante Jolić, Jolići 2, 22320 Gradac; Marica Jukić, Perivoj A. Roje 5, 21000 Split; Marko Jukić, Perivoj Ane Roje 5, 21000 Split; Renata Jukić, Put Župića 33, 21230 Sinj; Jadranka Jurić, Bufaline II 29, 21217 Kaštel Novi; Marija Jurić, Put Kruševika bb, 21214 Kaštel Kambelovac; Ankica Kainić, Prominski Put 11, 22300 Knin; Jelena Kalinić, Magistrala Solin 67,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CESTA DR. FRANJE TUĐMANA 409 (ranije: KAŠTEL KAMBELOVAC, CESTA DR. FRANJE TUĐMANA, 109), 21214 Kaštel Kambelovac; Zvonimir Kasalo, CESTA DR. FRANJE TUĐMANA 409 (ranije: KAŠTEL KAMBELOVAC, CESTA DR. FRANJE TUĐMANA, 109), 21214 Kaštel Kambelovac; Suzana Kašić, Ulica 142. Brigade 2, 22320 Drniš; Ivana Katalinić Jerčić, Put Vrila 6,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Čopova 8, 21000 Split; Petar Kolega, ZVONIMIROVA 121 (ranije: SOLIN, ANTIŠE VUČIČIĆA, 149), 21210 Solin; Daniela Kovač, Cesta dr. Franje Tuđmana 238a, 21212 Kaštel Sućurac; Željka Kovač, Mažuranićevo šetalište 26, 21000 Split; Ivan Kraljić, Put Balabana 7,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Put Jokića-kalčina 8,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Gornji Matići Kod Bunara 1, 22320 Trbounje; Slavko Matić, I. Aljinovića 11, 21311 Žrnovnica; Željko Matić, Ulica Put Kaluna 18,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Jajići 30, 21210 Solin; Milan Miljuš, Kranjčevićeva 35, 21000 Split; Đorđe Mirčetić, Pokvasica 2, 22320 Miočić; Tonči Mišković, Jelsa 667, 21465 Jelsa; Ana Moro, Vukovarska 80, 21000 Split; Slavko Moro, Muklače 23, 21203 Crivac; Tomi Moscatello, Ploča 17, Dol, 21460 Stari Grad; Marija Munitić, Mažuranićevo šetalište 48, 21000 Split; Ljubomir Muslim, Imotska 60, 21000 Split; Mijo Nožina, PUT NOŽINA - MALJKOVIĆA 11 (ranije: PRGOMET, PRGOMET, 0), 21201 Prgomet; Jurica Oman, Ive Tijardovića 10, 21000 Split; Mirko Oman, Tijardovićeva 10, 21000 Split; Janja Orošnjak, Gorice 2, 21212 Kaštel Sućurac; Mila Palada, Odeska 4, 21000 Split; Ivan Pandža, ULICA KORIOLANA ĆIPIKA 7 (ranije: KAŠTEL STARI, ULICA KARIOLANA ČIPIKA, 9), 21217 Kaštel Stari; Asija Papić, Dr. Ante Starčevića 55, 21220 Trogir; Mijo Papić, Getaldićeva 5, 21000 Split; Tereza Papić, M. Getaldićeva 5, 21000 Split; Rajko Parać, Paraći 3, 22320 Ružić; Tatjana Parać, Vrlička 43, 21000 Split; Đurđica Parat, Boksitno naselje 19,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23, 21460 Stari Grad;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Jelsa 98, 21465 Jelsa; Jagoda Radošević, Vrh Lučca 35, 21000 Split; Ante Rajčić, Velebitska 97, 21000 Split; Marko Ralica, Benkovačka 3, 21000 Split; Ivan Raos, MANDIĆEVA 66 (ranije: STOBREČ, MANDIĆEVA, 66), 21000 Split; Zdenka Razlog, Kod Pošte 33, 22320 Siverić; Mila Rebić, Marka M. 20A, 21210 Mravince; Marija Reljanović, Otavice 30, 22320 Otavice; Mara Režić, Kliški Put 48,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DONJA MALA-CENTAR 47 (ranije: NEORIĆ, NEORIĆ, 0),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CENTAR - DUBRAVA 21 (ranije: NEORIĆ, NEORIĆ, 0), 21203 Neorić; Marija Stančić, Petra Krešimira IV 10, 21460 Stari Grad; Đani Stanić, Matoševa Ulica 131, 21210 Solin; Danica Stipović, Put Dragočeva 54, 21212 Kaštel Sućurac; Milorad Stojsavljević, Šimićeva 58, 21000 Split; Petar Strinić, Pazdigradska 16,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Tomići 1, 22320 Siverić; Ivan Topić, Vrlička 21, 21000 Split; Jelica Topić, Mosećka 50A, 21000 Split; Tvrtko Topić, Ulica 142. Brigade 37 A, 22320 Siverić; Anđelka Torlak, Radunica 29, 21000 Split; Ivan Torlak, Radunica 29, 21000 Split; Marko Torlak, Radmilovića 20, 21000 Split; Damir Tot, Šimićeva 12, 21000 Split; Anka Treskavica, Dubrovačka 35, 21000 Split; Anka Tukić, Šime Ljubića 13, 21000 Split; Nediljko Ugrin, Sv. Ivana 33, 21311 Donje Sitno; Marinko Uvodić, Zgon 32, 21210 Solin; Nedjeljka Uvodić, Vinkovačka 51, 21000 Split; Marko Validžić, Validžići 4,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Pastuovići 4, 22320 Gradac; Ankica Vilibić, Marina Getaldića 33, 21000 Split; Anđelko Vilić, RADOBILJSKA CESTA 41 (ranije: KREŠEVO, KREŠEVO, 24), 21250 Kreševo; Normela Visković, Jelsa 1005, 21465 Jelsa; Tonči Visković, Jelsa 1005, 21465 Jelsa; Marica Vlaić, Ulica Nikole Tesle 16, 22320 Drniš; Dubravka Vlainić, Jelsa 357, 21465 Jelsa; Ivo Vodanović, Pavičića dvori 11, 21460 Stari Grad; Josip Vogleš, CESTA DR. FRANJE TUĐMANA 550 (ranije: KAŠTEL KAMBELOVAC, CESTA DR. FRANJE TUĐMANA, 80), 21214 Kaštel Kambelovac; Vinko Vranković, JELSA 129 (ranije: JELSA, JELSA, 0), 21465 Jelsa; Ivan Vrdoljak, DONJA MALA-CENTAR 31 (ranije: NEORIĆ, NEORIĆ, 0), 21203 Neorić; Mirjana Vrdoljak, Put Kule 12, 21210 Solin; Marija Vrgoč, Velebitska 34, 21000 Split; Bože Vuco, Starčevićeva 10, 21212 Kaštel Sućurac; Mirjana Vučković, Ruđera Boškovića 23, 21000 Split; Višnja Vučković, Put Smokovika 26, 21000 Split; Ivan Vugdelija, Don Frane Bulića 38, 21217 Kaštel Novi;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Put Kule 27,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Pujanke 53, 21000 Split;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derivirana_varijabla>
  </DomainObject.Predmet.StrankaFormatedWithAdress>
  <DomainObject.Predmet.StrankaFormatedWithAdressOIB>
    <izvorni_sadrzaj>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Nade Pavičić-ivelja, OIB 33508911717, Vrbanj 365,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OIB 18683136487,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OIB 99777361372, Krilava 8, 21000 Split; Gordana Babić, Šulavi bb, 21214 Kaštel Lukšić; Ivan Babić, OIB 39364629552, Doverska 7, 21000 Split; Katica Babić, OIB 49371248632, Zvonimirova 16, 21210 Solin; Jure Bacelj, OIB 68175280792, Bacelji 9, 21206 Bračević; Ana Bačić, OIB 18080781553, Umljanovići bb, 22320 Drniš; Nediljka Bajić, OIB 00893712988, Jurja Križanića 7, 21000 Split; Žarka Bakotić, OIB 36917498674, Mosorska Ulica 11 A, 21214 Kaštel Gomilica; Marko Baković, OIB 05569494546, Kroz Selo 2, 22300 Kistanje; Ivica Ban, OIB 07285230342, Braće Radića 7, 21212 Kaštel Sućurac; Srđanka Banovac, OIB 50974371502, Sikavice - Banovci 5, Parčić; Božidar Barać, OIB 80639746410, Maslinska 22, 21000 Split; Vedran Barbarić, OIB 18526555730, Šimićeva 8, 21000 Split; Marija Barbir, OIB 43799885260, Vukovarska 175, 21000 Split; Petar Barbir, OIB 94965914070, Vukovarska 175, 21000 Split; Anica Baričević, OIB 06811970314, Put blata bb, 21217 Kaštel Novi; Damira Barišić, OIB 88385690941, Barišići 10, 22320 Žitnić; Ivan Barišić, OIB 38311171100, Kornatska 31, 31000 Osijek; Manda Bašić, OIB 23944179531, Put Majdana 29, 21210 Solin; Aleksandar Bauk, OIB 97860316263, Alojzija Stepinca 16, 21000 Split; Marina Zečić, OIB 62683960216, Alojzija Stepinca 16, 21000 Split; Ivo Bavčević, OIB 18609350440, Šibenska 3, 21000 Split; Nataša Bazina, OIB 67925940620, PUT STRMA 67 (ranije: NEORIĆ, NEORIĆ, 0), 21203 Neorić; Mirjana Begonja, OIB 73001510209, Džale 2, 22323 Sedramić; Jelena Belić, OIB 77723253899, Jelsa 627, 21465 Jelsa; Niko Belić, OIB 18977071620, Jelsa 627, 21465 Jelsa; Jagoda Bešker, OIB 29966440390, Gašpini 23, 21210 Solin; Nedo Bešker, OIB 56588665795, Gašpini 23, 21210 Solin; Zorica Bilić, OIB 99810426480, Ulica Predraga Bogdanića 13, 21460 Stari Grad; Sanja Bilić-pavlinović, OIB 45845212026, Vukovarska 80, 21000 Split; Jela Bilobrk, OIB 63402483386, Stepinčeva 32, 21000 Split; Antun Blažević, OIB 90714609552, Meštrovića šetalište 96, 21000 Split; Hrvoje Blažević, OIB 12287964630, Blaževići bb, 22320 Čavoglave; Damir Bojčić, OIB 41258960204, Kralja Zvonimira 24, 22320 Drniš; Željko Bojčić, OIB 09291034408, P. Preradovića 4, 22320 Drniš; Denis Boljat, OIB 33725767264, Karlovo 46, 21214 Kaštel Kambelovac; Srećko Boras, OIB 94339540336, ULICA BISKUPA PAVLA ŽANIĆA 20 (ranije: KAŠTEL NOVI, PUT GROBLJA, 0), 21217 Kaštel Novi; Robert Borić, OIB 38057391892, Mosećka 56, 21000 Split; Goran Bosančić, OIB 33007404175, Ulica Braski Dolac 40, 21212 Kaštel Sućurac; Pava Botić, OIB 34296544282, Kosorova 7, 22300 Knin; Ljuba Božanić, OIB 04083001132, Dobrilina 11, 21000 Split; Anka Božić, OIB 84941173128, Šibenksa 9, 21000 Split; Anica Božić-Bakušić, OIB 89654935153, Katalinića prilaz 5, 21000 Split; Ivica Bratić, OIB 86080104106, Neorić bb, 21203 Neorić; Nikša Bratić, OIB 49290967945, Put Svete Mande 18, 21000 Split; Vencislav Brizić, OIB 29265973045, Ulica Kralja Zvonimira 56, 21460 Stari Grad; Zlata Brizić, OIB 73389614517, Ulica Kralja Zvonimira 56, 21460 Stari Grad; Mate Brstilo, OIB 97701748344, Krešimirova 25, 21311 Žrnovnica; Zora Budimir, OIB 65069642793, Cesta Domovinskog rata 36, 22300 Knin; Miranda Budiša, OIB 35557811513, Ulica Kralja Zvonimira 18, 22320 Drniš; Nediljko Bugarin, OIB 69239215555, Doverska 7, 21000 Split; Željka Vučemilović-šimunović, OIB 19390672750, Alkarska Ulica 26, 21000 Split; Gordana Buljević, OIB 32937631192, Trondheimska 10, 21000 Split; Marina Burić, OIB 93570683955, Mirlović Zagora, 22323 Unešić; Mario Buzov, OIB 93519007247, Cerje 35, 22320 Mirlović Polje; Đuro Caratan, OIB 81898965125, Stara zavala 58, 21465 Jelsa; Toni Caratan, OIB 68762006562, ZAVALA 58 (ranije: ZAVALA, ZAVALA, 0), 21465 Zavala; Boris Carić, OIB 46466426123, IVAN DOLAC 179 (ranije: IVAN DOLAC, IVAN DOLAC, 0), 21465 Ivan Dolac; Paulo Carić, OIB 15402538356, SVIRČE 145 (ranije: SVIRČE, SVIRČE, 0), 21460 Svirče; Dinka Cezareo, OIB 08033901183, Marina Šabića 4, 21460 Stari Grad; Nevenka Cukrov, OIB 17311242164, Domovinskog rata 6, 21210 Solin; Dijana Czwik, OIB 09675579569, Matoševa Ulica 96, 21210 Solin; Vinka Čavala, OIB 72189149878, ULICA PETRA ZRINSKOG 23 (ranije: KAŠTEL GOMILICA, UZ VODOVOD, 0), 21214 Kaštel Gomilica; Silva Černak Lojić, OIB 21589065823, Lojići 1, 22320 Drniš; Diana Čović, OIB 59401221926, Duće-Glavica, 21310 Omiš; Ante Čulo, OIB 58219699024, Hrvatskih knezova bb, 21214 Kaštel Gomilica; Blaž Ćapin, OIB 67223092915, Odakova 9, 21000 Split; Filip Delać, OIB 82167098700, Grge Novaka 6, 22300 Knin; Ankica Delić, OIB 80719299509, Kaštelanska cesta 42, 21212 Kaštel Sućurac; Marko Delić, OIB 05763270433, Gašpini 108, 21210 Solin; Nediljka Delić, OIB 99568210497, Donji Muć bb, 21203 Donji Muć; Gordana Didak, OIB 78878339902, Kroz Smrdečac 5, 21000 Split; Mili Divić, OIB 35555990248, Radobiljska Cesta 12, 21250 Katuni; Ljiljana Dragan Jelušić, OIB 50973171038, Antuna Branka Šimića 54, 21000 Split; Milka Drlje, OIB 15738553325, Kitožer 9, 21311 Stobreč; Mato Drmić, OIB 39636384582, Put Plokita 40, 21000 Split; Jozo Družianić, OIB 63604163211, Pujanke 15, 21000 Split; Stanko Duvančić, OIB 41476060687, Duvančići 9, 22320 Razvođe; Damir Duvnjak, OIB 63781484968, Križine 15A, 21000 Split; Nives Džanko, OIB 90598357164, Ulica Fra Pavla Melade 24 A, 21217 Kaštel Štafilić; Ante Đurđević, OIB 72594587030, Jadranska 12, 21400 Supetar; Ljubica Elez, OIB 71000445833, Donji Moseć 14, 22320 Moseć; Ankica Ezgeta, OIB 18659409558, Kaštelanska cesta 12, 21217 Kaštel Stari; Lenka Franić, OIB 62951288048, Sedam Kaštela 6, 21000 Split; Ivica Gabelić, OIB 70468304794, Vrboska 387, 21465 Vrboska; Marija Galešić, OIB 47387004597, Neorić 61, 21203 Neorić; Petar Galić, OIB 09903259382, MERZOVA 12 (ranije: SPLIT, TEŽAČKI PUT, 40 E), 21000 Split; Silvana Galić, OIB 02726524452, Trondheimska 5, 21000 Split; Kazimir Garić, OIB 83662319172, Ulica Matija Ivanića 35, 21460 Stari Grad; Vencel Gašpar, OIB 46863766369, Hercegovačka 24, 21000 Split; Vinko Gašpar, OIB 21657975586, Sinjska 9, 21000 Split; Ana Goreta, OIB 91749079767, Put željezničke stanice, 22320 Drniš; Zorka Goreta, OIB 78206251147, Donje Gorete 21, 22320 Drniš; Josip Gotovac, OIB 16838023061, Vukovarska 113, 21000 Split; Vjekoslav Grbčić, OIB 00132520638, Gajeva 11A, 21000 Split; Divna Grbeša, OIB 74813693236, FRANKOPANSKA ULICA 20 (ranije: SOLIN, FRANKOPANSKA ULICA, 60), 21210 Solin; Ana Grubišić, OIB 49854875039, Put Sirobuje 10, 21311 Stobreč; Gordana Grubišić, OIB 49873220891, Braće Radića 3, 21210 Solin; Nikola Grubišić, OIB 97693442104, VUKOVARSKA ULICA 5 (ranije: DRNIŠ, KRALJA ZVONIMIRA, 41), 22320 Drniš; Sanja Grubišić, OIB 26638303946, Ulica Kralja Zvonimira 41, 22320 Drniš; Antonio Gudelj, OIB 83686976296, Put Dragovoda 17, 21000 Split; Kata Gugić, OIB 97696546556, Sarajevska 42, 21000 Split; Mirjana Gugić, OIB 69438273166, Luke Botića 6, 21210 Solin; Ivica Hajder, OIB 67907347725, Cigići 1, 22320 Otavice; Željko Hajder, OIB 70330715284, Cigići 1, 22320 Otavice; Silvana Hajduk, OIB 33507058945, Varoš 1, 21231 Klis; Tomislav Herceg, OIB 78714538239, Sinjska 46, 22300 Knin; Mira Ikica, OIB 11849010850, Vlaka Vi 2, 22303 Oklaj; Franjo Ivčević, OIB 49917991796, Sv. Petra od Klob. 1, 21217 Kaštel Novi; Jelena Ivčević, OIB 74901888496, Ulica Sv. Petra Od Klobuka 16, 21217 Kaštel Novi; Damir Jakus, OIB 87272819238, Stepinčeva 67, 21000 Split; Gospova Jakus, OIB 04209324873, Poljička Cesta 84, Poljica; Marica Jakus, OIB 74750176046, PUT MAJDANA 31 (ranije: SOLIN, PUT MAJDANA, 31), 21231 Klis; Petar Jakus, OIB 67345729042, Put Majdana 31, 21210 Solin; Marko Janković, OIB 19997991153, Bisko 39, 21232 Bisko; Matija Jeličić, OIB 98976446888, Vinkovačka 5, 21000 Split; Ante Jeličić, OIB 91949654327, Trondheimska 7, 21000 Split; Marija Jocić, OIB 87687857774, Vojka Krstulovića 21, 21000 Split; Ante Jolić, OIB 30924166560, Jolići 2, 22320 Gradac; Marica Jukić, OIB 19856164686, Perivoj A. Roje 5, 21000 Split; Marko Jukić, OIB 72590351524, Perivoj Ane Roje 5, 21000 Split; Renata Jukić, OIB 09827250222, Put Župića 33, 21230 Sinj; Jadranka Jurić, OIB 52705592800, Bufaline II 29, 21217 Kaštel Novi; Marija Jurić, OIB 31016018881, Put Kruševika bb, 21214 Kaštel Kambelovac; Ankica Kainić, OIB 80409745726, Prominski Put 11, 22300 Knin; Jelena Kalinić, OIB 02401555720, Magistrala Solin 67, 21000 Split; Petar Kalinić, OIB 76156352997, Mosećka 114, 21000 Split; Anamarija Kalinić Radović, OIB 92738597282, Vukovarska 57, 21000 Split; Stipan Kamber, OIB 84681628783, Sesartići 20, 21210 Solin; Đuro Kapoši, OIB 55675650848, Južno predgrađe 51, 31000 Osijek; Željko Karin, OIB 70824276539, Zgon 80, 21210 Solin; Marijana Karin Prnjak, OIB 61576258120, Zgon 80, 21210 Solin; Neda Kasalo, OIB 11081458098, CESTA DR. FRANJE TUĐMANA 409 (ranije: KAŠTEL KAMBELOVAC, CESTA DR. FRANJE TUĐMANA, 109), 21214 Kaštel Kambelovac; Zvonimir Kasalo, OIB 07885551191, CESTA DR. FRANJE TUĐMANA 409 (ranije: KAŠTEL KAMBELOVAC, CESTA DR. FRANJE TUĐMANA, 109), 21214 Kaštel Kambelovac; Suzana Kašić, OIB 59974477956, Ulica 142. Brigade 2, 22320 Drniš; Ivana Katalinić Jerčić, OIB 27192920551, Put Vrila 6, 21310 Omiš; Josip Katušić, OIB 17394409236, Luke Botića 11, 21210 Solin; Ljiljana Kegalj, OIB 44567225674, Istarska 5, 21000 Split; Ante Kekez, OIB 82341180529, Dubrovačka 35, 21000 Split; Ivanko Kekez, OIB 69257203171, Sukoišanska 29, 21000 Split; Petrica Kekez, OIB 01138031201, Dubrovačka 35, 21000 Split; Boško Kevo, OIB 58881798829, Stipe Pensa 5, 21217 Kaštel Štafilić; Antiša Kliškinić, OIB 54591476829, Ulica Petra Krešimira Iv 108, 21210 Solin; Veljko Knezović, OIB 29953576092, Zagrebačka 6, 21311 Stobreč; Stjepan Kokeza, OIB 45375542461, Čopova 8, 21000 Split; Petar Kolega, OIB 41344179016, ZVONIMIROVA 121 (ranije: SOLIN, ANTIŠE VUČIČIĆA, 149), 21210 Solin; Daniela Kovač, OIB 73917202839, Cesta dr. Franje Tuđmana 238a, 21212 Kaštel Sućurac; Željka Kovač, OIB 49269171098, Mažuranićevo šetalište 26, 21000 Split; Ivan Kraljić, OIB 34937918610, Put Balabana 7, 21203 Neorić; Inga Krnjaić, OIB 00968558935, Požeška 6, 21000 Split; Anka Krstić, OIB 50194808421, Odeska 19, 21000 Split; Ivan Kundid, OIB 95397541786, Gradišćanskih Hrvata 1, 21000 Split; Ivana Kundid, OIB 65152954463, Dinarska 11, 21000 Split; Ružica Kundid, OIB 62510013110, Dinarska 11, 21000 Split; Deni Kuvačić, OIB 86909984538, Mažuranićevo Šetalište 10 B, 21000 Split; Anka Landikušić, OIB 18023655586, Gradac 19 A, 21311 Podstrana; Ivan Lasić, OIB 23248459290, Konjsko bb, 21231 Konjsko; Dražen Lazić, OIB 10307450473, Šime Ljubića 9, 21000 Split; Nenad Leskur, OIB 79369933858, Ulica Stjepana Radića 14, 21210 Solin; Ivana Lilić, OIB 24212828078, Put Brodarice 7, 21000 Split; Ivo Lipanović, OIB 56508525212, M. Getaldića 31, 21000 Split; Marko Lojić, OIB 38337274260, Lojići 1, 22320 Drniš; Mile Lovrić, OIB 87317474850, Fra Grge Martića 41, 21000 Split; Ana Lovrinčević, OIB 37389823251, Vrh Visoke 121, 21000 Split; Dejan Lukavac, OIB 85205650926, Ćirići 3, 22320 Tepljuh; Nela Madžar, OIB 92085359240, Poljička 2, 21311 Podstrana; Alenka Malinić, OIB 44061509536, Pujanke 79, 21000 Split; Pavao Marasović, OIB 32681502260, Put Jokića-kalčina 8, 21203 Neorić; Anto Marijan, OIB 32989170521, Ulica Mate Lovraka 2, 10410 Velika Gorica; Cvita Marijanović, OIB 33573858243, Marjanovići Iznad Crkve 11, 22320 Gradac; Dobrinka Marijanović, OIB 03673706981, Put Smokovika 35, 21000 Split; Tomislav Marijanović, OIB 87726686946, Put Smokovika 35, 21000 Split; Jasna Marin, OIB 24544706980, Petra Svačića 99, 22320 Drniš; Marina Marin, OIB 96155411085, Trbounje bb, 22320 Drniš; Željko Marinac, OIB 53959056974, Varaždinska 3, 21000 Split; Božidar Marinković, OIB 12351935621, Dosud 9, 21000 Split; Jakov Mateta, OIB 14390943845, ULICA KORIOLANA ĆIPIKA 10 (ranije: KAŠTEL STARI, ULICA KARIOLANA ČIPIKA, 10), 21217 Kaštel Stari; Ivan Matić, OIB 23355936969, Kopilica 33, 21000 Split; Ružica Matić, OIB 42779808936, Gornji Matići Kod Bunara 1, 22320 Trbounje; Slavko Matić, OIB 28602503915, I. Aljinovića 11, 21311 Žrnovnica; Željko Matić, OIB 66582117749, Ulica Put Kaluna 18, 22320 Drniš; Marija Matković, OIB 79153132638, Šižgorićeva 20, 21000 Split; Ivan Melvan, OIB 80843491669, Luke Botića 7, 21217 Kaštel Novi; Nikola Midenjak, OIB 88248589366, Ulica 142. Brigade 16, 22320 Siverić; Pere Mihanović, OIB 49545684243, Radičinka 12, 21311 Žrnovnica; Ana Mikulić, OIB 54712970747, Čavoglave bb, 22320 Drniš; Mate Mikulić, OIB 87811623322, Pauk 11, 22320 Čavoglave; Ivan Milaković, OIB 91056811857, Strmoševica 3, 21222 Marina; Ivan Milanović, OIB 75286000064, Terzićeva 17, 21000 Split; Zorka Miletić, OIB 48042737399, Jajići 30, 21210 Solin; Milan Miljuš, OIB 35675614034, Kranjčevićeva 35, 21000 Split; Đorđe Mirčetić, OIB 27370139872, Pokvasica 2, 22320 Miočić; Tonči Mišković, OIB 74628173475, Jelsa 667, 21465 Jelsa; Ana Moro, OIB 64571848035, Vukovarska 80, 21000 Split; Slavko Moro, OIB 30868427553, Muklače 23, 21203 Crivac; Tomi Moscatello, OIB 28508820612, Ploča 17, Dol, 21460 Stari Grad; Marija Munitić, OIB 68535764041, Mažuranićevo šetalište 48, 21000 Split; Ljubomir Muslim, OIB 17589644925, Imotska 60, 21000 Split; Mijo Nožina, OIB 79046275268, PUT NOŽINA - MALJKOVIĆA 11 (ranije: PRGOMET, PRGOMET, 0), 21201 Prgomet; Jurica Oman, OIB 78517901315, Ive Tijardovića 10, 21000 Split; Mirko Oman, OIB 68766264149, Tijardovićeva 10, 21000 Split; Janja Orošnjak, OIB 49619386391, Gorice 2, 21212 Kaštel Sućurac; Mila Palada, OIB 10163841708, Odeska 4, 21000 Split; Ivan Pandža, OIB 63327603131, ULICA KORIOLANA ĆIPIKA 7 (ranije: KAŠTEL STARI, ULICA KARIOLANA ČIPIKA, 9), 21217 Kaštel Stari; Asija Papić, OIB 36844611036, Dr. Ante Starčevića 55, 21220 Trogir; Mijo Papić, OIB 90436045680, Getaldićeva 5, 21000 Split; Tereza Papić, OIB 79546057657, M. Getaldićeva 5, 21000 Split; Rajko Parać, OIB 14695878450, Paraći 3, 22320 Ružić; Tatjana Parać, OIB 45662446398, Vrlička 43, 21000 Split; Đurđica Parat, OIB 21781090554, Boksitno naselje 19, 22320 Drniš; Ivan Pastuović, OIB 39126309445, Pastuovića 3, 22320 Ružić; Jurica Pavela, OIB 06763759506, Poljana Kneza Trpimira 6, 21000 Split; Roki Pavičić, OIB 01089958101, Drugi Donji Dvori 6, 21460 Stari Grad; Ivan Pažanin, OIB 47030103613, Biokovska 6, 21000 Split; Luka Peko, OIB 89771272445, Terzićeva 5, 21000 Split; Neda Penga, OIB 76197116887, Sv.lovre 23, 21311 Stobreč; Ante Perko, OIB 58528189918, Don Petra Peroša 5, 21210 Mravince; Ivana Perko, OIB 72532024891, Don Petra Peroša 5, 21210 Mravince; Gordana Perković, OIB 48186805492, Vukovarska 43, 21000 Split; Marica Perković, OIB 69926366099, Perkovići 15, 22320 Kljake; Nediljko Perković, OIB 66481146396, Vukovarska 43, 21000 Split; Nila Peroš, OIB 48544328267, Terzićeva 3, 21000 Split; Dragica Peša, OIB 47913512214, Jeretova 7, 21000 Split; Iris Peša, OIB 06010961010, Rikarda Katalinića Jeretova 7, 21000 Split; Nikša Petrić, OIB 98862228387, Kod Sv. Stjepana 23, 21460 Stari Grad; Matko Pezo, OIB 51619560640, Hercegovačka 30, 21000 Split; Zlatko Piperković, OIB 91173398058, Dinka Šimunovića 17, 21000 Split; Joško Pivac, OIB 34978148355, Varaždinska 43, 21000 Split; Luka Pjevac, OIB 52683808409, Omiška 18, 21000 Split; Anka Plazonja, OIB 92736733656, Uskočka 7, 21000 Split; Robert Plazonja, OIB 75774016292, Uskočka 7, 21000 Split; Gordan Poparić, OIB 98826275620, ULICA GRGURA NINSKOG 29 A (ranije: KAŠTEL NOVI, ŽRTAVA RATA, 29 A), 21217 Kaštel Novi; Ante Popović, OIB 03185976635, J. Palmotića 2, 21000 Split; Milanka Pranić, OIB 03263396290, Mosećka Ulica 4, 22320 Drniš; Miroslav Primorac, OIB 42998076332, I. Paštrića Poljičanina 19, 21311 Podstrana; Iva Punda, OIB 03796593117, Bistrička 29, 21204 Kotlenice; Drago Radić, OIB 29691845355, Na rudini 3, 20207 Čibača; Mladen Radmilović, OIB 32330076899, Gorička 4, 21000 Split; Petar Radonić, OIB 09324740808, Jelsa 98, 21465 Jelsa; Jagoda Radošević, OIB 26353444269, Vrh Lučca 35, 21000 Split; Ante Rajčić, OIB 16954022739, Velebitska 97, 21000 Split; Marko Ralica, OIB 43858024645, Benkovačka 3, 21000 Split; Ivan Raos, OIB 51516687457, MANDIĆEVA 66 (ranije: STOBREČ, MANDIĆEVA, 66), 21000 Split; Zdenka Razlog, OIB 03030085275, Kod Pošte 33, 22320 Siverić; Mila Rebić, OIB 40304138585, Marka M. 20A, 21210 Mravince; Marija Reljanović, OIB 34147480025, Otavice 30, 22320 Otavice; Mara Režić, OIB 03502691709, Kliški Put 48, 21210 Solin; Marija Rizvan, OIB 81852427870, Bilice 12, 21000 Split; Anđelko Rogulj, OIB 86920054956, Gomile 38, 21217 Kaštel Stari; Berislava Roša, OIB 03031267329, Zvonimirova 29 B, 22300 Knin; Sofija Ruić, OIB 32252086462, Getaldićeva 19, 21000 Split; Ana Runjić, OIB 01784422133, Hrvatskih vitezova 46, 21000 Split; Gordan Ruščić, OIB 53119078542, Putaljski put bb, 21212 Kaštel Sućurac; Sanja Ružić, OIB 04871127862, Šižgorićeva 7, 21000 Split; Svjetlana Samac, OIB 00231948560, Samci 14, 22320 Brištane; Miljenko Samardžić, OIB 48154982931, Šižegorićeva 20, 21000 Split; Dinka Sanseović, OIB 27313861620, KUNIČIĆA DVOR 4 (ranije: DOL, DOL, 0), Dol; Ante Sarić, OIB 37671686952, Neorić bb, 21203 Neorić; Ivan Sarić, OIB 25772566590, DONJA MALA-CENTAR 47 (ranije: NEORIĆ, NEORIĆ, 0), 21203 Neorić; Marija Sedlar, OIB 77476367069, Ostravska 1, 21000 Split; Ljubica Sekelez, OIB 37811046307, Mitnička 1, 21000 Split; Kristina Serdarević, OIB 96208368856, Put Jokića-kalčina 8, 21203 Neorić; Aleksandra Sever-Muhar, OIB 46981853030, Karamanova 7, 21000 Split; Boško Sikavica, OIB 62904573776, Kričke bb, 22320 Ružić; Snježana Sikavica, OIB 04571043319, Domovinskog rata 12, 21210 Solin; Dragan Simić, OIB 11440453978, Sarajevska 76, 21000 Split; Tanja Sinovčić, OIB 15724160128, Trondheimska 10, 21000 Split; Ljiljana Sirić, OIB 13682411690, Put Vele Meje 10, 21212 Kaštel Sućurac; Dijana Skelin, OIB 67771387421, Vručine II 12, 21217 Kaštel Novi; Kata Sočo, OIB 12244754061, CENTAR - DUBRAVA 21 (ranije: NEORIĆ, NEORIĆ, 0), 21203 Neorić; Marija Stančić, OIB 24488999707, Petra Krešimira IV 10, 21460 Stari Grad; Đani Stanić, OIB 01952579328, Matoševa Ulica 131, 21210 Solin; Danica Stipović, OIB 14428054555, Put Dragočeva 54, 21212 Kaštel Sućurac; Milorad Stojsavljević, OIB 70694448376, Šimićeva 58, 21000 Split; Petar Strinić, OIB 82064030568, Pazdigradska 16, 21000 Split; Luca Strunje, OIB 39917579317, Kralja Tomislava 18, 22300 Knin; Slavka Svalina, OIB 20916812996, Crivac bb, 21203 Crivac; Marijan Šamija, OIB 81559542363, Trstenik 2, 21000 Split; Marinka Šamija, OIB 26187211202, Vrgoračka 8, 22300 Knin; Katica Šeparović, OIB 89096228977,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OIB 45192577645, Ivaniševićeva 45, 21000 Split; Vesna Šunjić, OIB 05247958818, Šimićeva 14, 21000 Split; Ljubica Tarle, OIB 28166909018, Tarle 12, 22320 Velušić; Nada Teklić, OIB 80645998554, Zgon 80, 21210 Solin; Lada Terzić, OIB 31496851195, Puntarska 5, 21000 Split; Ivan Tomić, OIB 55633242961, Tomići 1, 22320 Siverić; Ivan Topić, OIB 63353072185, Vrlička 21, 21000 Split; Jelica Topić, OIB 84009834780, Mosećka 50A, 21000 Split; Tvrtko Topić, OIB 15832739048, Ulica 142. Brigade 37 A, 22320 Siverić; Anđelka Torlak, OIB 94366468246, Radunica 29, 21000 Split; Ivan Torlak, OIB 36758209001, Radunica 29, 21000 Split; Marko Torlak, OIB 25141930670, Radmilovića 20, 21000 Split; Damir Tot, OIB 97869422869, Šimićeva 12, 21000 Split; Anka Treskavica, OIB 89998355619, Dubrovačka 35, 21000 Split; Anka Tukić, OIB 95095320611, Šime Ljubića 13, 21000 Split; Nediljko Ugrin, OIB 61713318858, Sv. Ivana 33, 21311 Donje Sitno; Marinko Uvodić, OIB 86857726322, Zgon 32, 21210 Solin; Nedjeljka Uvodić, OIB 30483848227, Vinkovačka 51, 21000 Split; Marko Validžić, OIB 09167064985, Validžići 4, 22320 Ružić; Ivanka Varnica, OIB 95864491355, Imotska 69, 21000 Split; Milica Varvodić, OIB 73723486062, Kozjačka 24, 21210 Solin; Kristina Velić, OIB 77384310693, Papandopulova 11, 21000 Split; Ljiljana Vesković, OIB 43910221929, Fausta Vrančića 8, 21000 Split; Milka Veštić, OIB 06357620254, Čavale 11, 22323 Sedramić; Ante Vidan, OIB 08079634276, Gundulićeva 44, 21000 Split; Marko Vidović, OIB 01091360979, Ružić bb, 22320 Gradac; Matko Vidović, OIB 91655777185, Gradac bb, 22320 Gradac; Nevenka Vidović, OIB 50708267696, Pastuovići 4, 22320 Gradac; Ankica Vilibić, OIB 41935131740, Marina Getaldića 33, 21000 Split; Anđelko Vilić, OIB 46303939151, RADOBILJSKA CESTA 41 (ranije: KREŠEVO, KREŠEVO, 24), 21250 Kreševo; Normela Visković, OIB 93848978885, Jelsa 1005, 21465 Jelsa; Tonči Visković, OIB 57207922181, Jelsa 1005, 21465 Jelsa; Marica Vlaić, OIB 45120406456, Ulica Nikole Tesle 16, 22320 Drniš; Dubravka Vlainić, OIB 89412859402, Jelsa 357, 21465 Jelsa; Ivo Vodanović, OIB 61288856543, Pavičića dvori 11, 21460 Stari Grad; Josip Vogleš, OIB 78979895187, CESTA DR. FRANJE TUĐMANA 550 (ranije: KAŠTEL KAMBELOVAC, CESTA DR. FRANJE TUĐMANA, 80), 21214 Kaštel Kambelovac; Vinko Vranković, OIB 28469423878, JELSA 129 (ranije: JELSA, JELSA, 0), 21465 Jelsa; Ivan Vrdoljak, OIB 58654492314, DONJA MALA-CENTAR 31 (ranije: NEORIĆ, NEORIĆ, 0), 21203 Neorić; Mirjana Vrdoljak, OIB 00849791179, Put Kule 12, 21210 Solin; Marija Vrgoč, Velebitska 34, 21000 Split; Bože Vuco, OIB 57170132138, Starčevićeva 10, 21212 Kaštel Sućurac; Mirjana Vučković, OIB 77198987590, Ruđera Boškovića 23, 21000 Split; Višnja Vučković, OIB 65331626489, Put Smokovika 26, 21000 Split; Ivan Vugdelija, OIB 84315022246, Don Frane Bulića 38, 21217 Kaštel Novi; Dubravka Vukas, OIB 08519715626, Markov Put 8, 21000 Split; Anđelka Vukičević, OIB 72508288201, Badanj bb, 22320 Drniš; Zora Vuković, OIB 33099880685, Plitvička 1A, 21000 Split; Ivan Vukušić, OIB 52615536531, Dobrilina 6, 21000 Split; Jadran Vukušić, OIB 16315354223, Put Sv. Klementa 19, 21311 Gornje Sitno; Nevenka Vukušić, OIB 24889115799, Cerje 2, 22320 Mirlović Polje; Vjera Vukušić, OIB 63442370123, Kralja Petra Krešimira IV 8, 22320 Drniš; Zvonimir Vukušić, OIB 28097018986, Vinodolska 10, 21000 Split; Nevenka Vuleta, OIB 13567782306, Markov put 33, 21311 Stobreč; Vinka Zekić, OIB 91815577545,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OIB 40723467363, M. Čačića 3, 22300 Knin; Davorka Živković, OIB 80590033491, Živkovići 12, 22320 Badanj; Ivica Živković, OIB 18562262384, Badanj bb, 22320 Badanj; Ivo Živković, OIB 81034283040, Put Kule 27,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00140332153, Pujanke 53, 21000 Split;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izvorni_sadrzaj>
    <derivirana_varijabla naziv="DomainObject.Predmet.StrankaFormatedWithAdressOIB_1">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Nade Pavičić-ivelja, OIB 33508911717, Vrbanj 365,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OIB 18683136487,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OIB 99777361372, Krilava 8, 21000 Split; Gordana Babić, Šulavi bb, 21214 Kaštel Lukšić; Ivan Babić, OIB 39364629552, Doverska 7, 21000 Split; Katica Babić, OIB 49371248632, Zvonimirova 16, 21210 Solin; Jure Bacelj, OIB 68175280792, Bacelji 9, 21206 Bračević; Ana Bačić, OIB 18080781553, Umljanovići bb, 22320 Drniš; Nediljka Bajić, OIB 00893712988, Jurja Križanića 7, 21000 Split; Žarka Bakotić, OIB 36917498674, Mosorska Ulica 11 A, 21214 Kaštel Gomilica; Marko Baković, OIB 05569494546, Kroz Selo 2, 22300 Kistanje; Ivica Ban, OIB 07285230342, Braće Radića 7, 21212 Kaštel Sućurac; Srđanka Banovac, OIB 50974371502, Sikavice - Banovci 5, Parčić; Božidar Barać, OIB 80639746410, Maslinska 22, 21000 Split; Vedran Barbarić, OIB 18526555730, Šimićeva 8, 21000 Split; Marija Barbir, OIB 43799885260, Vukovarska 175, 21000 Split; Petar Barbir, OIB 94965914070, Vukovarska 175, 21000 Split; Anica Baričević, OIB 06811970314, Put blata bb, 21217 Kaštel Novi; Damira Barišić, OIB 88385690941, Barišići 10, 22320 Žitnić; Ivan Barišić, OIB 38311171100, Kornatska 31, 31000 Osijek; Manda Bašić, OIB 23944179531, Put Majdana 29, 21210 Solin; Aleksandar Bauk, OIB 97860316263, Alojzija Stepinca 16, 21000 Split; Marina Zečić, OIB 62683960216, Alojzija Stepinca 16, 21000 Split; Ivo Bavčević, OIB 18609350440, Šibenska 3, 21000 Split; Nataša Bazina, OIB 67925940620, PUT STRMA 67 (ranije: NEORIĆ, NEORIĆ, 0), 21203 Neorić; Mirjana Begonja, OIB 73001510209, Džale 2, 22323 Sedramić; Jelena Belić, OIB 77723253899, Jelsa 627, 21465 Jelsa; Niko Belić, OIB 18977071620, Jelsa 627, 21465 Jelsa; Jagoda Bešker, OIB 29966440390, Gašpini 23, 21210 Solin; Nedo Bešker, OIB 56588665795, Gašpini 23, 21210 Solin; Zorica Bilić, OIB 99810426480, Ulica Predraga Bogdanića 13, 21460 Stari Grad; Sanja Bilić-pavlinović, OIB 45845212026, Vukovarska 80, 21000 Split; Jela Bilobrk, OIB 63402483386, Stepinčeva 32, 21000 Split; Antun Blažević, OIB 90714609552, Meštrovića šetalište 96, 21000 Split; Hrvoje Blažević, OIB 12287964630, Blaževići bb, 22320 Čavoglave; Damir Bojčić, OIB 41258960204, Kralja Zvonimira 24, 22320 Drniš; Željko Bojčić, OIB 09291034408, P. Preradovića 4, 22320 Drniš; Denis Boljat, OIB 33725767264, Karlovo 46, 21214 Kaštel Kambelovac; Srećko Boras, OIB 94339540336, ULICA BISKUPA PAVLA ŽANIĆA 20 (ranije: KAŠTEL NOVI, PUT GROBLJA, 0), 21217 Kaštel Novi; Robert Borić, OIB 38057391892, Mosećka 56, 21000 Split; Goran Bosančić, OIB 33007404175, Ulica Braski Dolac 40, 21212 Kaštel Sućurac; Pava Botić, OIB 34296544282, Kosorova 7, 22300 Knin; Ljuba Božanić, OIB 04083001132, Dobrilina 11, 21000 Split; Anka Božić, OIB 84941173128, Šibenksa 9, 21000 Split; Anica Božić-Bakušić, OIB 89654935153, Katalinića prilaz 5, 21000 Split; Ivica Bratić, OIB 86080104106, Neorić bb, 21203 Neorić; Nikša Bratić, OIB 49290967945, Put Svete Mande 18, 21000 Split; Vencislav Brizić, OIB 29265973045, Ulica Kralja Zvonimira 56, 21460 Stari Grad; Zlata Brizić, OIB 73389614517, Ulica Kralja Zvonimira 56, 21460 Stari Grad; Mate Brstilo, OIB 97701748344, Krešimirova 25, 21311 Žrnovnica; Zora Budimir, OIB 65069642793, Cesta Domovinskog rata 36, 22300 Knin; Miranda Budiša, OIB 35557811513, Ulica Kralja Zvonimira 18, 22320 Drniš; Nediljko Bugarin, OIB 69239215555, Doverska 7, 21000 Split; Željka Vučemilović-šimunović, OIB 19390672750, Alkarska Ulica 26, 21000 Split; Gordana Buljević, OIB 32937631192, Trondheimska 10, 21000 Split; Marina Burić, OIB 93570683955, Mirlović Zagora, 22323 Unešić; Mario Buzov, OIB 93519007247, Cerje 35, 22320 Mirlović Polje; Đuro Caratan, OIB 81898965125, Stara zavala 58, 21465 Jelsa; Toni Caratan, OIB 68762006562, ZAVALA 58 (ranije: ZAVALA, ZAVALA, 0), 21465 Zavala; Boris Carić, OIB 46466426123, IVAN DOLAC 179 (ranije: IVAN DOLAC, IVAN DOLAC, 0), 21465 Ivan Dolac; Paulo Carić, OIB 15402538356, SVIRČE 145 (ranije: SVIRČE, SVIRČE, 0), 21460 Svirče; Dinka Cezareo, OIB 08033901183, Marina Šabića 4, 21460 Stari Grad; Nevenka Cukrov, OIB 17311242164, Domovinskog rata 6, 21210 Solin; Dijana Czwik, OIB 09675579569, Matoševa Ulica 96, 21210 Solin; Vinka Čavala, OIB 72189149878, ULICA PETRA ZRINSKOG 23 (ranije: KAŠTEL GOMILICA, UZ VODOVOD, 0), 21214 Kaštel Gomilica; Silva Černak Lojić, OIB 21589065823, Lojići 1, 22320 Drniš; Diana Čović, OIB 59401221926, Duće-Glavica, 21310 Omiš; Ante Čulo, OIB 58219699024, Hrvatskih knezova bb, 21214 Kaštel Gomilica; Blaž Ćapin, OIB 67223092915, Odakova 9, 21000 Split; Filip Delać, OIB 82167098700, Grge Novaka 6, 22300 Knin; Ankica Delić, OIB 80719299509, Kaštelanska cesta 42, 21212 Kaštel Sućurac; Marko Delić, OIB 05763270433, Gašpini 108, 21210 Solin; Nediljka Delić, OIB 99568210497, Donji Muć bb, 21203 Donji Muć; Gordana Didak, OIB 78878339902, Kroz Smrdečac 5, 21000 Split; Mili Divić, OIB 35555990248, Radobiljska Cesta 12, 21250 Katuni; Ljiljana Dragan Jelušić, OIB 50973171038, Antuna Branka Šimića 54, 21000 Split; Milka Drlje, OIB 15738553325, Kitožer 9, 21311 Stobreč; Mato Drmić, OIB 39636384582, Put Plokita 40, 21000 Split; Jozo Družianić, OIB 63604163211, Pujanke 15, 21000 Split; Stanko Duvančić, OIB 41476060687, Duvančići 9, 22320 Razvođe; Damir Duvnjak, OIB 63781484968, Križine 15A, 21000 Split; Nives Džanko, OIB 90598357164, Ulica Fra Pavla Melade 24 A, 21217 Kaštel Štafilić; Ante Đurđević, OIB 72594587030, Jadranska 12, 21400 Supetar; Ljubica Elez, OIB 71000445833, Donji Moseć 14, 22320 Moseć; Ankica Ezgeta, OIB 18659409558, Kaštelanska cesta 12, 21217 Kaštel Stari; Lenka Franić, OIB 62951288048, Sedam Kaštela 6, 21000 Split; Ivica Gabelić, OIB 70468304794, Vrboska 387, 21465 Vrboska; Marija Galešić, OIB 47387004597, Neorić 61, 21203 Neorić; Petar Galić, OIB 09903259382, MERZOVA 12 (ranije: SPLIT, TEŽAČKI PUT, 40 E), 21000 Split; Silvana Galić, OIB 02726524452, Trondheimska 5, 21000 Split; Kazimir Garić, OIB 83662319172, Ulica Matija Ivanića 35, 21460 Stari Grad; Vencel Gašpar, OIB 46863766369, Hercegovačka 24, 21000 Split; Vinko Gašpar, OIB 21657975586, Sinjska 9, 21000 Split; Ana Goreta, OIB 91749079767, Put željezničke stanice, 22320 Drniš; Zorka Goreta, OIB 78206251147, Donje Gorete 21, 22320 Drniš; Josip Gotovac, OIB 16838023061, Vukovarska 113, 21000 Split; Vjekoslav Grbčić, OIB 00132520638, Gajeva 11A, 21000 Split; Divna Grbeša, OIB 74813693236, FRANKOPANSKA ULICA 20 (ranije: SOLIN, FRANKOPANSKA ULICA, 60), 21210 Solin; Ana Grubišić, OIB 49854875039, Put Sirobuje 10, 21311 Stobreč; Gordana Grubišić, OIB 49873220891, Braće Radića 3, 21210 Solin; Nikola Grubišić, OIB 97693442104, VUKOVARSKA ULICA 5 (ranije: DRNIŠ, KRALJA ZVONIMIRA, 41), 22320 Drniš; Sanja Grubišić, OIB 26638303946, Ulica Kralja Zvonimira 41, 22320 Drniš; Antonio Gudelj, OIB 83686976296, Put Dragovoda 17, 21000 Split; Kata Gugić, OIB 97696546556, Sarajevska 42, 21000 Split; Mirjana Gugić, OIB 69438273166, Luke Botića 6, 21210 Solin; Ivica Hajder, OIB 67907347725, Cigići 1, 22320 Otavice; Željko Hajder, OIB 70330715284, Cigići 1, 22320 Otavice; Silvana Hajduk, OIB 33507058945, Varoš 1, 21231 Klis; Tomislav Herceg, OIB 78714538239, Sinjska 46, 22300 Knin; Mira Ikica, OIB 11849010850, Vlaka Vi 2, 22303 Oklaj; Franjo Ivčević, OIB 49917991796, Sv. Petra od Klob. 1, 21217 Kaštel Novi; Jelena Ivčević, OIB 74901888496, Ulica Sv. Petra Od Klobuka 16, 21217 Kaštel Novi; Damir Jakus, OIB 87272819238, Stepinčeva 67, 21000 Split; Gospova Jakus, OIB 04209324873, Poljička Cesta 84, Poljica; Marica Jakus, OIB 74750176046, PUT MAJDANA 31 (ranije: SOLIN, PUT MAJDANA, 31), 21231 Klis; Petar Jakus, OIB 67345729042, Put Majdana 31, 21210 Solin; Marko Janković, OIB 19997991153, Bisko 39, 21232 Bisko; Matija Jeličić, OIB 98976446888, Vinkovačka 5, 21000 Split; Ante Jeličić, OIB 91949654327, Trondheimska 7, 21000 Split; Marija Jocić, OIB 87687857774, Vojka Krstulovića 21, 21000 Split; Ante Jolić, OIB 30924166560, Jolići 2, 22320 Gradac; Marica Jukić, OIB 19856164686, Perivoj A. Roje 5, 21000 Split; Marko Jukić, OIB 72590351524, Perivoj Ane Roje 5, 21000 Split; Renata Jukić, OIB 09827250222, Put Župića 33, 21230 Sinj; Jadranka Jurić, OIB 52705592800, Bufaline II 29, 21217 Kaštel Novi; Marija Jurić, OIB 31016018881, Put Kruševika bb, 21214 Kaštel Kambelovac; Ankica Kainić, OIB 80409745726, Prominski Put 11, 22300 Knin; Jelena Kalinić, OIB 02401555720, Magistrala Solin 67, 21000 Split; Petar Kalinić, OIB 76156352997, Mosećka 114, 21000 Split; Anamarija Kalinić Radović, OIB 92738597282, Vukovarska 57, 21000 Split; Stipan Kamber, OIB 84681628783, Sesartići 20, 21210 Solin; Đuro Kapoši, OIB 55675650848, Južno predgrađe 51, 31000 Osijek; Željko Karin, OIB 70824276539, Zgon 80, 21210 Solin; Marijana Karin Prnjak, OIB 61576258120, Zgon 80, 21210 Solin; Neda Kasalo, OIB 11081458098, CESTA DR. FRANJE TUĐMANA 409 (ranije: KAŠTEL KAMBELOVAC, CESTA DR. FRANJE TUĐMANA, 109), 21214 Kaštel Kambelovac; Zvonimir Kasalo, OIB 07885551191, CESTA DR. FRANJE TUĐMANA 409 (ranije: KAŠTEL KAMBELOVAC, CESTA DR. FRANJE TUĐMANA, 109), 21214 Kaštel Kambelovac; Suzana Kašić, OIB 59974477956, Ulica 142. Brigade 2, 22320 Drniš; Ivana Katalinić Jerčić, OIB 27192920551, Put Vrila 6, 21310 Omiš; Josip Katušić, OIB 17394409236, Luke Botića 11, 21210 Solin; Ljiljana Kegalj, OIB 44567225674, Istarska 5, 21000 Split; Ante Kekez, OIB 82341180529, Dubrovačka 35, 21000 Split; Ivanko Kekez, OIB 69257203171, Sukoišanska 29, 21000 Split; Petrica Kekez, OIB 01138031201, Dubrovačka 35, 21000 Split; Boško Kevo, OIB 58881798829, Stipe Pensa 5, 21217 Kaštel Štafilić; Antiša Kliškinić, OIB 54591476829, Ulica Petra Krešimira Iv 108, 21210 Solin; Veljko Knezović, OIB 29953576092, Zagrebačka 6, 21311 Stobreč; Stjepan Kokeza, OIB 45375542461, Čopova 8, 21000 Split; Petar Kolega, OIB 41344179016, ZVONIMIROVA 121 (ranije: SOLIN, ANTIŠE VUČIČIĆA, 149), 21210 Solin; Daniela Kovač, OIB 73917202839, Cesta dr. Franje Tuđmana 238a, 21212 Kaštel Sućurac; Željka Kovač, OIB 49269171098, Mažuranićevo šetalište 26, 21000 Split; Ivan Kraljić, OIB 34937918610, Put Balabana 7, 21203 Neorić; Inga Krnjaić, OIB 00968558935, Požeška 6, 21000 Split; Anka Krstić, OIB 50194808421, Odeska 19, 21000 Split; Ivan Kundid, OIB 95397541786, Gradišćanskih Hrvata 1, 21000 Split; Ivana Kundid, OIB 65152954463, Dinarska 11, 21000 Split; Ružica Kundid, OIB 62510013110, Dinarska 11, 21000 Split; Deni Kuvačić, OIB 86909984538, Mažuranićevo Šetalište 10 B, 21000 Split; Anka Landikušić, OIB 18023655586, Gradac 19 A, 21311 Podstrana; Ivan Lasić, OIB 23248459290, Konjsko bb, 21231 Konjsko; Dražen Lazić, OIB 10307450473, Šime Ljubića 9, 21000 Split; Nenad Leskur, OIB 79369933858, Ulica Stjepana Radića 14, 21210 Solin; Ivana Lilić, OIB 24212828078, Put Brodarice 7, 21000 Split; Ivo Lipanović, OIB 56508525212, M. Getaldića 31, 21000 Split; Marko Lojić, OIB 38337274260, Lojići 1, 22320 Drniš; Mile Lovrić, OIB 87317474850, Fra Grge Martića 41, 21000 Split; Ana Lovrinčević, OIB 37389823251, Vrh Visoke 121, 21000 Split; Dejan Lukavac, OIB 85205650926, Ćirići 3, 22320 Tepljuh; Nela Madžar, OIB 92085359240, Poljička 2, 21311 Podstrana; Alenka Malinić, OIB 44061509536, Pujanke 79, 21000 Split; Pavao Marasović, OIB 32681502260, Put Jokića-kalčina 8, 21203 Neorić; Anto Marijan, OIB 32989170521, Ulica Mate Lovraka 2, 10410 Velika Gorica; Cvita Marijanović, OIB 33573858243, Marjanovići Iznad Crkve 11, 22320 Gradac; Dobrinka Marijanović, OIB 03673706981, Put Smokovika 35, 21000 Split; Tomislav Marijanović, OIB 87726686946, Put Smokovika 35, 21000 Split; Jasna Marin, OIB 24544706980, Petra Svačića 99, 22320 Drniš; Marina Marin, OIB 96155411085, Trbounje bb, 22320 Drniš; Željko Marinac, OIB 53959056974, Varaždinska 3, 21000 Split; Božidar Marinković, OIB 12351935621, Dosud 9, 21000 Split; Jakov Mateta, OIB 14390943845, ULICA KORIOLANA ĆIPIKA 10 (ranije: KAŠTEL STARI, ULICA KARIOLANA ČIPIKA, 10), 21217 Kaštel Stari; Ivan Matić, OIB 23355936969, Kopilica 33, 21000 Split; Ružica Matić, OIB 42779808936, Gornji Matići Kod Bunara 1, 22320 Trbounje; Slavko Matić, OIB 28602503915, I. Aljinovića 11, 21311 Žrnovnica; Željko Matić, OIB 66582117749, Ulica Put Kaluna 18, 22320 Drniš; Marija Matković, OIB 79153132638, Šižgorićeva 20, 21000 Split; Ivan Melvan, OIB 80843491669, Luke Botića 7, 21217 Kaštel Novi; Nikola Midenjak, OIB 88248589366, Ulica 142. Brigade 16, 22320 Siverić; Pere Mihanović, OIB 49545684243, Radičinka 12, 21311 Žrnovnica; Ana Mikulić, OIB 54712970747, Čavoglave bb, 22320 Drniš; Mate Mikulić, OIB 87811623322, Pauk 11, 22320 Čavoglave; Ivan Milaković, OIB 91056811857, Strmoševica 3, 21222 Marina; Ivan Milanović, OIB 75286000064, Terzićeva 17, 21000 Split; Zorka Miletić, OIB 48042737399, Jajići 30, 21210 Solin; Milan Miljuš, OIB 35675614034, Kranjčevićeva 35, 21000 Split; Đorđe Mirčetić, OIB 27370139872, Pokvasica 2, 22320 Miočić; Tonči Mišković, OIB 74628173475, Jelsa 667, 21465 Jelsa; Ana Moro, OIB 64571848035, Vukovarska 80, 21000 Split; Slavko Moro, OIB 30868427553, Muklače 23, 21203 Crivac; Tomi Moscatello, OIB 28508820612, Ploča 17, Dol, 21460 Stari Grad; Marija Munitić, OIB 68535764041, Mažuranićevo šetalište 48, 21000 Split; Ljubomir Muslim, OIB 17589644925, Imotska 60, 21000 Split; Mijo Nožina, OIB 79046275268, PUT NOŽINA - MALJKOVIĆA 11 (ranije: PRGOMET, PRGOMET, 0), 21201 Prgomet; Jurica Oman, OIB 78517901315, Ive Tijardovića 10, 21000 Split; Mirko Oman, OIB 68766264149, Tijardovićeva 10, 21000 Split; Janja Orošnjak, OIB 49619386391, Gorice 2, 21212 Kaštel Sućurac; Mila Palada, OIB 10163841708, Odeska 4, 21000 Split; Ivan Pandža, OIB 63327603131, ULICA KORIOLANA ĆIPIKA 7 (ranije: KAŠTEL STARI, ULICA KARIOLANA ČIPIKA, 9), 21217 Kaštel Stari; Asija Papić, OIB 36844611036, Dr. Ante Starčevića 55, 21220 Trogir; Mijo Papić, OIB 90436045680, Getaldićeva 5, 21000 Split; Tereza Papić, OIB 79546057657, M. Getaldićeva 5, 21000 Split; Rajko Parać, OIB 14695878450, Paraći 3, 22320 Ružić; Tatjana Parać, OIB 45662446398, Vrlička 43, 21000 Split; Đurđica Parat, OIB 21781090554, Boksitno naselje 19, 22320 Drniš; Ivan Pastuović, OIB 39126309445, Pastuovića 3, 22320 Ružić; Jurica Pavela, OIB 06763759506, Poljana Kneza Trpimira 6, 21000 Split; Roki Pavičić, OIB 01089958101, Drugi Donji Dvori 6, 21460 Stari Grad; Ivan Pažanin, OIB 47030103613, Biokovska 6, 21000 Split; Luka Peko, OIB 89771272445, Terzićeva 5, 21000 Split; Neda Penga, OIB 76197116887, Sv.lovre 23, 21311 Stobreč; Ante Perko, OIB 58528189918, Don Petra Peroša 5, 21210 Mravince; Ivana Perko, OIB 72532024891, Don Petra Peroša 5, 21210 Mravince; Gordana Perković, OIB 48186805492, Vukovarska 43, 21000 Split; Marica Perković, OIB 69926366099, Perkovići 15, 22320 Kljake; Nediljko Perković, OIB 66481146396, Vukovarska 43, 21000 Split; Nila Peroš, OIB 48544328267, Terzićeva 3, 21000 Split; Dragica Peša, OIB 47913512214, Jeretova 7, 21000 Split; Iris Peša, OIB 06010961010, Rikarda Katalinića Jeretova 7, 21000 Split; Nikša Petrić, OIB 98862228387, Kod Sv. Stjepana 23, 21460 Stari Grad; Matko Pezo, OIB 51619560640, Hercegovačka 30, 21000 Split; Zlatko Piperković, OIB 91173398058, Dinka Šimunovića 17, 21000 Split; Joško Pivac, OIB 34978148355, Varaždinska 43, 21000 Split; Luka Pjevac, OIB 52683808409, Omiška 18, 21000 Split; Anka Plazonja, OIB 92736733656, Uskočka 7, 21000 Split; Robert Plazonja, OIB 75774016292, Uskočka 7, 21000 Split; Gordan Poparić, OIB 98826275620, ULICA GRGURA NINSKOG 29 A (ranije: KAŠTEL NOVI, ŽRTAVA RATA, 29 A), 21217 Kaštel Novi; Ante Popović, OIB 03185976635, J. Palmotića 2, 21000 Split; Milanka Pranić, OIB 03263396290, Mosećka Ulica 4, 22320 Drniš; Miroslav Primorac, OIB 42998076332, I. Paštrića Poljičanina 19, 21311 Podstrana; Iva Punda, OIB 03796593117, Bistrička 29, 21204 Kotlenice; Drago Radić, OIB 29691845355, Na rudini 3, 20207 Čibača; Mladen Radmilović, OIB 32330076899, Gorička 4, 21000 Split; Petar Radonić, OIB 09324740808, Jelsa 98, 21465 Jelsa; Jagoda Radošević, OIB 26353444269, Vrh Lučca 35, 21000 Split; Ante Rajčić, OIB 16954022739, Velebitska 97, 21000 Split; Marko Ralica, OIB 43858024645, Benkovačka 3, 21000 Split; Ivan Raos, OIB 51516687457, MANDIĆEVA 66 (ranije: STOBREČ, MANDIĆEVA, 66), 21000 Split; Zdenka Razlog, OIB 03030085275, Kod Pošte 33, 22320 Siverić; Mila Rebić, OIB 40304138585, Marka M. 20A, 21210 Mravince; Marija Reljanović, OIB 34147480025, Otavice 30, 22320 Otavice; Mara Režić, OIB 03502691709, Kliški Put 48, 21210 Solin; Marija Rizvan, OIB 81852427870, Bilice 12, 21000 Split; Anđelko Rogulj, OIB 86920054956, Gomile 38, 21217 Kaštel Stari; Berislava Roša, OIB 03031267329, Zvonimirova 29 B, 22300 Knin; Sofija Ruić, OIB 32252086462, Getaldićeva 19, 21000 Split; Ana Runjić, OIB 01784422133, Hrvatskih vitezova 46, 21000 Split; Gordan Ruščić, OIB 53119078542, Putaljski put bb, 21212 Kaštel Sućurac; Sanja Ružić, OIB 04871127862, Šižgorićeva 7, 21000 Split; Svjetlana Samac, OIB 00231948560, Samci 14, 22320 Brištane; Miljenko Samardžić, OIB 48154982931, Šižegorićeva 20, 21000 Split; Dinka Sanseović, OIB 27313861620, KUNIČIĆA DVOR 4 (ranije: DOL, DOL, 0), Dol; Ante Sarić, OIB 37671686952, Neorić bb, 21203 Neorić; Ivan Sarić, OIB 25772566590, DONJA MALA-CENTAR 47 (ranije: NEORIĆ, NEORIĆ, 0), 21203 Neorić; Marija Sedlar, OIB 77476367069, Ostravska 1, 21000 Split; Ljubica Sekelez, OIB 37811046307, Mitnička 1, 21000 Split; Kristina Serdarević, OIB 96208368856, Put Jokića-kalčina 8, 21203 Neorić; Aleksandra Sever-Muhar, OIB 46981853030, Karamanova 7, 21000 Split; Boško Sikavica, OIB 62904573776, Kričke bb, 22320 Ružić; Snježana Sikavica, OIB 04571043319, Domovinskog rata 12, 21210 Solin; Dragan Simić, OIB 11440453978, Sarajevska 76, 21000 Split; Tanja Sinovčić, OIB 15724160128, Trondheimska 10, 21000 Split; Ljiljana Sirić, OIB 13682411690, Put Vele Meje 10, 21212 Kaštel Sućurac; Dijana Skelin, OIB 67771387421, Vručine II 12, 21217 Kaštel Novi; Kata Sočo, OIB 12244754061, CENTAR - DUBRAVA 21 (ranije: NEORIĆ, NEORIĆ, 0), 21203 Neorić; Marija Stančić, OIB 24488999707, Petra Krešimira IV 10, 21460 Stari Grad; Đani Stanić, OIB 01952579328, Matoševa Ulica 131, 21210 Solin; Danica Stipović, OIB 14428054555, Put Dragočeva 54, 21212 Kaštel Sućurac; Milorad Stojsavljević, OIB 70694448376, Šimićeva 58, 21000 Split; Petar Strinić, OIB 82064030568, Pazdigradska 16, 21000 Split; Luca Strunje, OIB 39917579317, Kralja Tomislava 18, 22300 Knin; Slavka Svalina, OIB 20916812996, Crivac bb, 21203 Crivac; Marijan Šamija, OIB 81559542363, Trstenik 2, 21000 Split; Marinka Šamija, OIB 26187211202, Vrgoračka 8, 22300 Knin; Katica Šeparović, OIB 89096228977,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OIB 45192577645, Ivaniševićeva 45, 21000 Split; Vesna Šunjić, OIB 05247958818, Šimićeva 14, 21000 Split; Ljubica Tarle, OIB 28166909018, Tarle 12, 22320 Velušić; Nada Teklić, OIB 80645998554, Zgon 80, 21210 Solin; Lada Terzić, OIB 31496851195, Puntarska 5, 21000 Split; Ivan Tomić, OIB 55633242961, Tomići 1, 22320 Siverić; Ivan Topić, OIB 63353072185, Vrlička 21, 21000 Split; Jelica Topić, OIB 84009834780, Mosećka 50A, 21000 Split; Tvrtko Topić, OIB 15832739048, Ulica 142. Brigade 37 A, 22320 Siverić; Anđelka Torlak, OIB 94366468246, Radunica 29, 21000 Split; Ivan Torlak, OIB 36758209001, Radunica 29, 21000 Split; Marko Torlak, OIB 25141930670, Radmilovića 20, 21000 Split; Damir Tot, OIB 97869422869, Šimićeva 12, 21000 Split; Anka Treskavica, OIB 89998355619, Dubrovačka 35, 21000 Split; Anka Tukić, OIB 95095320611, Šime Ljubića 13, 21000 Split; Nediljko Ugrin, OIB 61713318858, Sv. Ivana 33, 21311 Donje Sitno; Marinko Uvodić, OIB 86857726322, Zgon 32, 21210 Solin; Nedjeljka Uvodić, OIB 30483848227, Vinkovačka 51, 21000 Split; Marko Validžić, OIB 09167064985, Validžići 4, 22320 Ružić; Ivanka Varnica, OIB 95864491355, Imotska 69, 21000 Split; Milica Varvodić, OIB 73723486062, Kozjačka 24, 21210 Solin; Kristina Velić, OIB 77384310693, Papandopulova 11, 21000 Split; Ljiljana Vesković, OIB 43910221929, Fausta Vrančića 8, 21000 Split; Milka Veštić, OIB 06357620254, Čavale 11, 22323 Sedramić; Ante Vidan, OIB 08079634276, Gundulićeva 44, 21000 Split; Marko Vidović, OIB 01091360979, Ružić bb, 22320 Gradac; Matko Vidović, OIB 91655777185, Gradac bb, 22320 Gradac; Nevenka Vidović, OIB 50708267696, Pastuovići 4, 22320 Gradac; Ankica Vilibić, OIB 41935131740, Marina Getaldića 33, 21000 Split; Anđelko Vilić, OIB 46303939151, RADOBILJSKA CESTA 41 (ranije: KREŠEVO, KREŠEVO, 24), 21250 Kreševo; Normela Visković, OIB 93848978885, Jelsa 1005, 21465 Jelsa; Tonči Visković, OIB 57207922181, Jelsa 1005, 21465 Jelsa; Marica Vlaić, OIB 45120406456, Ulica Nikole Tesle 16, 22320 Drniš; Dubravka Vlainić, OIB 89412859402, Jelsa 357, 21465 Jelsa; Ivo Vodanović, OIB 61288856543, Pavičića dvori 11, 21460 Stari Grad; Josip Vogleš, OIB 78979895187, CESTA DR. FRANJE TUĐMANA 550 (ranije: KAŠTEL KAMBELOVAC, CESTA DR. FRANJE TUĐMANA, 80), 21214 Kaštel Kambelovac; Vinko Vranković, OIB 28469423878, JELSA 129 (ranije: JELSA, JELSA, 0), 21465 Jelsa; Ivan Vrdoljak, OIB 58654492314, DONJA MALA-CENTAR 31 (ranije: NEORIĆ, NEORIĆ, 0), 21203 Neorić; Mirjana Vrdoljak, OIB 00849791179, Put Kule 12, 21210 Solin; Marija Vrgoč, Velebitska 34, 21000 Split; Bože Vuco, OIB 57170132138, Starčevićeva 10, 21212 Kaštel Sućurac; Mirjana Vučković, OIB 77198987590, Ruđera Boškovića 23, 21000 Split; Višnja Vučković, OIB 65331626489, Put Smokovika 26, 21000 Split; Ivan Vugdelija, OIB 84315022246, Don Frane Bulića 38, 21217 Kaštel Novi; Dubravka Vukas, OIB 08519715626, Markov Put 8, 21000 Split; Anđelka Vukičević, OIB 72508288201, Badanj bb, 22320 Drniš; Zora Vuković, OIB 33099880685, Plitvička 1A, 21000 Split; Ivan Vukušić, OIB 52615536531, Dobrilina 6, 21000 Split; Jadran Vukušić, OIB 16315354223, Put Sv. Klementa 19, 21311 Gornje Sitno; Nevenka Vukušić, OIB 24889115799, Cerje 2, 22320 Mirlović Polje; Vjera Vukušić, OIB 63442370123, Kralja Petra Krešimira IV 8, 22320 Drniš; Zvonimir Vukušić, OIB 28097018986, Vinodolska 10, 21000 Split; Nevenka Vuleta, OIB 13567782306, Markov put 33, 21311 Stobreč; Vinka Zekić, OIB 91815577545,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OIB 40723467363, M. Čačića 3, 22300 Knin; Davorka Živković, OIB 80590033491, Živkovići 12, 22320 Badanj; Ivica Živković, OIB 18562262384, Badanj bb, 22320 Badanj; Ivo Živković, OIB 81034283040, Put Kule 27,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00140332153, Pujanke 53, 21000 Split;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derivirana_varijabla>
  </DomainObject.Predmet.StrankaFormatedWithAdressOIB>
  <DomainObject.Predmet.StrankaWithAdress>
    <izvorni_sadrzaj>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Dol,Nade Pavičić-ivelja Vrbanj 365,21460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Bacelji 9,21206 Bračević,Ana Bačić Umljanovići bb,22320 Drniš,Nediljka Bajić Jurja Križanića 7,21000 Split,Žarka Bakotić Mosorska Ulica 11 A,21214 Kaštel Gomilica,Marko Baković Kroz Selo 2,22300 Kistanje,Ivica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Zečić Alojzija Stepinca 16,21000 Split,Ivo Bavčević Šibenska 3,21000 Split,Nataša Bazina PUT STRMA 67 (ranije: NEORIĆ, NEORIĆ, 0),21203 Neorić,Mirjana Begonja Džale 2,22323 Sedramić,Jelena Belić Jelsa 627,21465 Jelsa,Niko Belić Jelsa 627,21465 Jelsa,Jagoda Bešker Gašpini 23,21210 Solin,Nedo Bešker Gašpini 23,21210 Solin,Zorica Bilić Ulica Predraga Bogdanića 13,21460 Stari Grad,Sanja Bilić-pavlinović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ULICA BISKUPA PAVLA ŽANIĆA 20 (ranije: KAŠTEL NOVI, PUT GROBLJA, 0),21217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Vučemilović-šimunović Alkarska Ulica 26,21000 Split,Gordana Buljević Trondheimska 10,21000 Split,Marina Burić Mirlović Zagora,22323 Unešić,Mario Buzov Cerje 35,22320 Mirlović Polje,Đuro Caratan Stara zavala 58,21465 Jelsa,Toni Caratan ZAVALA 58 (ranije: ZAVALA, ZAVALA, 0),21465 Zavala,Boris Carić IVAN DOLAC 179 (ranije: IVAN DOLAC, IVAN DOLAC, 0),21465 Ivan Dolac,Paulo Carić SVIRČE 145 (ranije: SVIRČE, SVIRČE, 0),21460 Svirče,Dinka Cezareo Marina Šabića 4,21460 Stari Grad,Nevenka Cukrov Domovinskog rata 6,21210 Solin,Dijana Czwik Matoševa Ulica 96,21210 Solin,Vinka Čavala ULICA PETRA ZRINSKOG 23 (ranije: KAŠTEL GOMILICA, UZ VODOVOD, 0),21214 Kaštel Gomilica,Silva Černak Lojić Lojići 1,22320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Jelušić Antuna Branka Šimića 54,21000 Split,Milka Drlje Kitožer 9,21311 Stobreč,Mato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MERZOVA 12 (ranije: SPLIT, TEŽAČKI PUT, 40 E),21000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VUKOVARSKA ULICA 5 (ranije: DRNIŠ, KRALJA ZVONIMIRA, 41),22320 Drniš,Sanja Grubišić Ulica Kralja Zvonimira 41,22320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39,21232 Bisko,Matija Jeličić Vinkovačka 5,21000 Split,Ante Jeličić Trondheimska 7,21000 Split,Marija Jocić Vojka Krstulovića 21,21000 Split,Ante Jolić Jolići 2,22320 Gradac,Marica Jukić Perivoj A. Roje 5,21000 Split,Marko Jukić Perivoj Ane Roje 5,21000 Split,Renata Jukić Put Župića 33,21230 Sinj,Jadranka Jurić Bufaline II 29,21217 Kaštel Novi,Marija Jurić Put Kruševika bb,21214 Kaštel Kambelovac,Ankica Kainić Prominski Put 11,22300 Knin,Jelena Kalinić Magistrala Solin 67,21000 Split,Petar Kalinić Mosećka 114,21000 Split,Anamarija Kalinić Radović Vukovarska 57,21000 Split,Stipan Kamber Sesartići 20,21210 Solin,Đuro Kapoši Južno predgrađe 51,31000 Osijek,Željko Karin Zgon 80,21210 Solin,Marijana Karin Prnjak Zgon 80,21210 Solin,Neda Kasalo CESTA DR. FRANJE TUĐMANA 409 (ranije: KAŠTEL KAMBELOVAC, CESTA DR. FRANJE TUĐMANA, 109),21214 Kaštel Kambelovac,Zvonimir Kasalo CESTA DR. FRANJE TUĐMANA 409 (ranije: KAŠTEL KAMBELOVAC, CESTA DR. FRANJE TUĐMANA, 109),21214 Kaštel Kambelovac,Suzana Kašić Ulica 142. Brigade 2,22320 Drniš,Ivana Katalinić Jerčić Put Vrila 6,21310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Čopova 8,21000 Split,Petar Kolega ZVONIMIROVA 121 (ranije: SOLIN, ANTIŠE VUČIČIĆA, 149),21210 Solin,Daniela Kovač Cesta dr. Franje Tuđmana 238a,21212 Kaštel Sućurac,Željka Kovač Mažuranićevo šetalište 26,21000 Split,Ivan Kraljić Put Balabana 7,21203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Put Jokića-kalčina 8,21203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Gornji Matići Kod Bunara 1,22320 Trbounje,Slavko Matić I. Aljinovića 11,21311 Žrnovnica,Željko Matić Ulica Put Kaluna 18,22320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Jajići 30,21210 Solin,Milan Miljuš Kranjčevićeva 35,21000 Split,Đorđe Mirčetić Pokvasica 2,22320 Miočić,Tonči Mišković Jelsa 667,21465 Jelsa,Ana Moro Vukovarska 80,21000 Split,Slavko Moro Muklače 23,21203 Crivac,Tomi Moscatello Ploča 17, Dol,21460 Stari Grad,Marija Munitić Mažuranićevo šetalište 48,21000 Split,Ljubomir Muslim Imotska 60,21000 Split,Mijo Nožina PUT NOŽINA - MALJKOVIĆA 11 (ranije: PRGOMET, PRGOMET, 0),21201 Prgomet,Jurica Oman Ive Tijardovića 10,21000 Split,Mirko Oman Tijardovićeva 10,21000 Split,Janja Orošnjak Gorice 2,21212 Kaštel Sućurac,Mila Palada Odeska 4,21000 Split,Ivan Pandža ULICA KORIOLANA ĆIPIKA 7 (ranije: KAŠTEL STARI, ULICA KARIOLANA ČIPIKA, 9),21217 Kaštel Stari,Asija Papić Dr. Ante Starčevića 55,21220 Trogir,Mijo Papić Getaldićeva 5,21000 Split,Tereza Papić M. Getaldićeva 5,21000 Split,Rajko Parać Paraći 3,22320 Ružić,Tatjana Parać Vrlička 43,21000 Split,Đurđica Parat Boksitno naselje 19,22320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23,21460 Stari Grad,Matko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Jelsa 98,21465 Jelsa,Jagoda Radošević Vrh Lučca 35,21000 Split,Ante Rajčić Velebitska 97,21000 Split,Marko Ralica Benkovačka 3,21000 Split,Ivan Raos MANDIĆEVA 66 (ranije: STOBREČ, MANDIĆEVA, 66),21000 Split,Zdenka Razlog Kod Pošte 33,22320 Siverić,Mila Rebić Marka M. 20A,21210 Mravince,Marija Reljanović Otavice 30,22320 Otavice,Mara Režić Kliški Put 48,21210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DONJA MALA-CENTAR 47 (ranije: NEORIĆ, NEORIĆ, 0),21203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CENTAR - DUBRAVA 21 (ranije: NEORIĆ, NEORIĆ, 0),21203 Neorić,Marija Stančić Petra Krešimira IV 10,21460 Stari Grad,Đani Stanić Matoševa Ulica 131,21210 Solin,Danica Stipović Put Dragočeva 54,21212 Kaštel Sućurac,Milorad Stojsavljević Šimićeva 58,21000 Split,Petar Strinić Pazdigradska 16,21000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Tomići 1,22320 Siverić,Ivan Topić Vrlička 21,21000 Split,Jelica Topić Mosećka 50A,21000 Split,Tvrtko Topić Ulica 142. Brigade 37 A,22320 Siverić,Anđelka Torlak Radunica 29,21000 Split,Ivan Torlak Radunica 29,21000 Split,Marko Torlak Radmilovića 20,21000 Split,Damir Tot Šimićeva 12,21000 Split,Anka Treskavica Dubrovačka 35,21000 Split,Anka Tukić Šime Ljubića 13,21000 Split,Nediljko Ugrin Sv. Ivana 33,21311 Donje Sitno,Marinko Uvodić Zgon 32,21210 Solin,Nedjeljka Uvodić Vinkovačka 51,21000 Split,Marko Validžić Validžići 4,22320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Pastuovići 4,22320 Gradac,Ankica Vilibić Marina Getaldića 33,21000 Split,Anđelko Vilić RADOBILJSKA CESTA 41 (ranije: KREŠEVO, KREŠEVO, 24),21250 Kreševo,Normela Visković Jelsa 1005,21465 Jelsa,Tonči Visković Jelsa 1005,21465 Jelsa,Marica Vlaić Ulica Nikole Tesle 16,22320 Drniš,Dubravka Vlainić Jelsa 357,21465 Jelsa,Ivo Vodanović Pavičića dvori 11,21460 Stari Grad,Josip Vogleš CESTA DR. FRANJE TUĐMANA 550 (ranije: KAŠTEL KAMBELOVAC, CESTA DR. FRANJE TUĐMANA, 80),21214 Kaštel Kambelovac,Vinko Vranković JELSA 129 (ranije: JELSA, JELSA, 0),21465 Jelsa,Ivan Vrdoljak DONJA MALA-CENTAR 31 (ranije: NEORIĆ, NEORIĆ, 0),21203 Neorić,Mirjana Vrdoljak Put Kule 12,21210 Solin,Marija Vrgoč Velebitska 34,21000 Split,Bože Vuco Starčevićeva 10,21212 Kaštel Sućurac,Mirjana Vučković Ruđera Boškovića 23,21000 Split,Višnja Vučković Put Smokovika 26,21000 Split,Ivan Vugdelija Don Frane Bulića 38,21217 Kaštel Novi,Dubravka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Put Kule 27,21210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Pujanke 53,21000 Split,Ivo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izvorni_sadrzaj>
    <derivirana_varijabla naziv="DomainObject.Predmet.StrankaWithAdress_1">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Dol,Nade Pavičić-ivelja Vrbanj 365,21460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Bacelji 9,21206 Bračević,Ana Bačić Umljanovići bb,22320 Drniš,Nediljka Bajić Jurja Križanića 7,21000 Split,Žarka Bakotić Mosorska Ulica 11 A,21214 Kaštel Gomilica,Marko Baković Kroz Selo 2,22300 Kistanje,Ivica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Zečić Alojzija Stepinca 16,21000 Split,Ivo Bavčević Šibenska 3,21000 Split,Nataša Bazina PUT STRMA 67 (ranije: NEORIĆ, NEORIĆ, 0),21203 Neorić,Mirjana Begonja Džale 2,22323 Sedramić,Jelena Belić Jelsa 627,21465 Jelsa,Niko Belić Jelsa 627,21465 Jelsa,Jagoda Bešker Gašpini 23,21210 Solin,Nedo Bešker Gašpini 23,21210 Solin,Zorica Bilić Ulica Predraga Bogdanića 13,21460 Stari Grad,Sanja Bilić-pavlinović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ULICA BISKUPA PAVLA ŽANIĆA 20 (ranije: KAŠTEL NOVI, PUT GROBLJA, 0),21217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Vučemilović-šimunović Alkarska Ulica 26,21000 Split,Gordana Buljević Trondheimska 10,21000 Split,Marina Burić Mirlović Zagora,22323 Unešić,Mario Buzov Cerje 35,22320 Mirlović Polje,Đuro Caratan Stara zavala 58,21465 Jelsa,Toni Caratan ZAVALA 58 (ranije: ZAVALA, ZAVALA, 0),21465 Zavala,Boris Carić IVAN DOLAC 179 (ranije: IVAN DOLAC, IVAN DOLAC, 0),21465 Ivan Dolac,Paulo Carić SVIRČE 145 (ranije: SVIRČE, SVIRČE, 0),21460 Svirče,Dinka Cezareo Marina Šabića 4,21460 Stari Grad,Nevenka Cukrov Domovinskog rata 6,21210 Solin,Dijana Czwik Matoševa Ulica 96,21210 Solin,Vinka Čavala ULICA PETRA ZRINSKOG 23 (ranije: KAŠTEL GOMILICA, UZ VODOVOD, 0),21214 Kaštel Gomilica,Silva Černak Lojić Lojići 1,22320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Jelušić Antuna Branka Šimića 54,21000 Split,Milka Drlje Kitožer 9,21311 Stobreč,Mato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MERZOVA 12 (ranije: SPLIT, TEŽAČKI PUT, 40 E),21000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VUKOVARSKA ULICA 5 (ranije: DRNIŠ, KRALJA ZVONIMIRA, 41),22320 Drniš,Sanja Grubišić Ulica Kralja Zvonimira 41,22320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39,21232 Bisko,Matija Jeličić Vinkovačka 5,21000 Split,Ante Jeličić Trondheimska 7,21000 Split,Marija Jocić Vojka Krstulovića 21,21000 Split,Ante Jolić Jolići 2,22320 Gradac,Marica Jukić Perivoj A. Roje 5,21000 Split,Marko Jukić Perivoj Ane Roje 5,21000 Split,Renata Jukić Put Župića 33,21230 Sinj,Jadranka Jurić Bufaline II 29,21217 Kaštel Novi,Marija Jurić Put Kruševika bb,21214 Kaštel Kambelovac,Ankica Kainić Prominski Put 11,22300 Knin,Jelena Kalinić Magistrala Solin 67,21000 Split,Petar Kalinić Mosećka 114,21000 Split,Anamarija Kalinić Radović Vukovarska 57,21000 Split,Stipan Kamber Sesartići 20,21210 Solin,Đuro Kapoši Južno predgrađe 51,31000 Osijek,Željko Karin Zgon 80,21210 Solin,Marijana Karin Prnjak Zgon 80,21210 Solin,Neda Kasalo CESTA DR. FRANJE TUĐMANA 409 (ranije: KAŠTEL KAMBELOVAC, CESTA DR. FRANJE TUĐMANA, 109),21214 Kaštel Kambelovac,Zvonimir Kasalo CESTA DR. FRANJE TUĐMANA 409 (ranije: KAŠTEL KAMBELOVAC, CESTA DR. FRANJE TUĐMANA, 109),21214 Kaštel Kambelovac,Suzana Kašić Ulica 142. Brigade 2,22320 Drniš,Ivana Katalinić Jerčić Put Vrila 6,21310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Čopova 8,21000 Split,Petar Kolega ZVONIMIROVA 121 (ranije: SOLIN, ANTIŠE VUČIČIĆA, 149),21210 Solin,Daniela Kovač Cesta dr. Franje Tuđmana 238a,21212 Kaštel Sućurac,Željka Kovač Mažuranićevo šetalište 26,21000 Split,Ivan Kraljić Put Balabana 7,21203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Put Jokića-kalčina 8,21203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Gornji Matići Kod Bunara 1,22320 Trbounje,Slavko Matić I. Aljinovića 11,21311 Žrnovnica,Željko Matić Ulica Put Kaluna 18,22320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Jajići 30,21210 Solin,Milan Miljuš Kranjčevićeva 35,21000 Split,Đorđe Mirčetić Pokvasica 2,22320 Miočić,Tonči Mišković Jelsa 667,21465 Jelsa,Ana Moro Vukovarska 80,21000 Split,Slavko Moro Muklače 23,21203 Crivac,Tomi Moscatello Ploča 17, Dol,21460 Stari Grad,Marija Munitić Mažuranićevo šetalište 48,21000 Split,Ljubomir Muslim Imotska 60,21000 Split,Mijo Nožina PUT NOŽINA - MALJKOVIĆA 11 (ranije: PRGOMET, PRGOMET, 0),21201 Prgomet,Jurica Oman Ive Tijardovića 10,21000 Split,Mirko Oman Tijardovićeva 10,21000 Split,Janja Orošnjak Gorice 2,21212 Kaštel Sućurac,Mila Palada Odeska 4,21000 Split,Ivan Pandža ULICA KORIOLANA ĆIPIKA 7 (ranije: KAŠTEL STARI, ULICA KARIOLANA ČIPIKA, 9),21217 Kaštel Stari,Asija Papić Dr. Ante Starčevića 55,21220 Trogir,Mijo Papić Getaldićeva 5,21000 Split,Tereza Papić M. Getaldićeva 5,21000 Split,Rajko Parać Paraći 3,22320 Ružić,Tatjana Parać Vrlička 43,21000 Split,Đurđica Parat Boksitno naselje 19,22320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23,21460 Stari Grad,Matko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Jelsa 98,21465 Jelsa,Jagoda Radošević Vrh Lučca 35,21000 Split,Ante Rajčić Velebitska 97,21000 Split,Marko Ralica Benkovačka 3,21000 Split,Ivan Raos MANDIĆEVA 66 (ranije: STOBREČ, MANDIĆEVA, 66),21000 Split,Zdenka Razlog Kod Pošte 33,22320 Siverić,Mila Rebić Marka M. 20A,21210 Mravince,Marija Reljanović Otavice 30,22320 Otavice,Mara Režić Kliški Put 48,21210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DONJA MALA-CENTAR 47 (ranije: NEORIĆ, NEORIĆ, 0),21203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CENTAR - DUBRAVA 21 (ranije: NEORIĆ, NEORIĆ, 0),21203 Neorić,Marija Stančić Petra Krešimira IV 10,21460 Stari Grad,Đani Stanić Matoševa Ulica 131,21210 Solin,Danica Stipović Put Dragočeva 54,21212 Kaštel Sućurac,Milorad Stojsavljević Šimićeva 58,21000 Split,Petar Strinić Pazdigradska 16,21000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Tomići 1,22320 Siverić,Ivan Topić Vrlička 21,21000 Split,Jelica Topić Mosećka 50A,21000 Split,Tvrtko Topić Ulica 142. Brigade 37 A,22320 Siverić,Anđelka Torlak Radunica 29,21000 Split,Ivan Torlak Radunica 29,21000 Split,Marko Torlak Radmilovića 20,21000 Split,Damir Tot Šimićeva 12,21000 Split,Anka Treskavica Dubrovačka 35,21000 Split,Anka Tukić Šime Ljubića 13,21000 Split,Nediljko Ugrin Sv. Ivana 33,21311 Donje Sitno,Marinko Uvodić Zgon 32,21210 Solin,Nedjeljka Uvodić Vinkovačka 51,21000 Split,Marko Validžić Validžići 4,22320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Pastuovići 4,22320 Gradac,Ankica Vilibić Marina Getaldića 33,21000 Split,Anđelko Vilić RADOBILJSKA CESTA 41 (ranije: KREŠEVO, KREŠEVO, 24),21250 Kreševo,Normela Visković Jelsa 1005,21465 Jelsa,Tonči Visković Jelsa 1005,21465 Jelsa,Marica Vlaić Ulica Nikole Tesle 16,22320 Drniš,Dubravka Vlainić Jelsa 357,21465 Jelsa,Ivo Vodanović Pavičića dvori 11,21460 Stari Grad,Josip Vogleš CESTA DR. FRANJE TUĐMANA 550 (ranije: KAŠTEL KAMBELOVAC, CESTA DR. FRANJE TUĐMANA, 80),21214 Kaštel Kambelovac,Vinko Vranković JELSA 129 (ranije: JELSA, JELSA, 0),21465 Jelsa,Ivan Vrdoljak DONJA MALA-CENTAR 31 (ranije: NEORIĆ, NEORIĆ, 0),21203 Neorić,Mirjana Vrdoljak Put Kule 12,21210 Solin,Marija Vrgoč Velebitska 34,21000 Split,Bože Vuco Starčevićeva 10,21212 Kaštel Sućurac,Mirjana Vučković Ruđera Boškovića 23,21000 Split,Višnja Vučković Put Smokovika 26,21000 Split,Ivan Vugdelija Don Frane Bulića 38,21217 Kaštel Novi,Dubravka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Put Kule 27,21210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Pujanke 53,21000 Split,Ivo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derivirana_varijabla>
  </DomainObject.Predmet.StrankaWithAdress>
  <DomainObject.Predmet.StrankaWithAdressOIB>
    <izvorni_sadrzaj>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Dol,Nade Pavičić-ivelja, OIB 33508911717, Vrbanj 365,21460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OIB 18683136487,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OIB 99777361372, Krilava 8,21000 Split,Gordana Babić, Šulavi bb,21214 Kaštel Lukšić,Ivan Babić, OIB 39364629552, Doverska 7,21000 Split,Katica Babić, OIB 49371248632, Zvonimirova 16,21210 Solin,Jure Bacelj, OIB 68175280792, Bacelji 9,21206 Bračević,Ana Bačić, OIB 18080781553, Umljanovići bb,22320 Drniš,Nediljka Bajić, OIB 00893712988, Jurja Križanića 7,21000 Split,Žarka Bakotić, OIB 36917498674, Mosorska Ulica 11 A,21214 Kaštel Gomilica,Marko Baković, OIB 05569494546, Kroz Selo 2,22300 Kistanje,Ivica Ban, OIB 07285230342, Braće Radića 7,21212 Kaštel Sućurac,Srđanka Banovac, OIB 50974371502, Sikavice - Banovci 5,Parčić,Božidar Barać, OIB 80639746410, Maslinska 22,21000 Split,Vedran Barbarić, OIB 18526555730, Šimićeva 8,21000 Split,Marija Barbir, OIB 43799885260, Vukovarska 175,21000 Split,Petar Barbir, OIB 94965914070, Vukovarska 175,21000 Split,Anica Baričević, OIB 06811970314, Put blata bb,21217 Kaštel Novi,Damira Barišić, OIB 88385690941, Barišići 10,22320 Žitnić,Ivan Barišić, OIB 38311171100, Kornatska 31,31000 Osijek,Manda Bašić, OIB 23944179531, Put Majdana 29,21210 Solin,Aleksandar Bauk, OIB 97860316263, Alojzija Stepinca 16,21000 Split,Marina Zečić, OIB 62683960216, Alojzija Stepinca 16,21000 Split,Ivo Bavčević, OIB 18609350440, Šibenska 3,21000 Split,Nataša Bazina, OIB 67925940620, PUT STRMA 67 (ranije: NEORIĆ, NEORIĆ, 0),21203 Neorić,Mirjana Begonja, OIB 73001510209, Džale 2,22323 Sedramić,Jelena Belić, OIB 77723253899, Jelsa 627,21465 Jelsa,Niko Belić, OIB 18977071620, Jelsa 627,21465 Jelsa,Jagoda Bešker, OIB 29966440390, Gašpini 23,21210 Solin,Nedo Bešker, OIB 56588665795, Gašpini 23,21210 Solin,Zorica Bilić, OIB 99810426480, Ulica Predraga Bogdanića 13,21460 Stari Grad,Sanja Bilić-pavlinović, OIB 45845212026, Vukovarska 80,21000 Split,Jela Bilobrk, OIB 63402483386, Stepinčeva 32,21000 Split,Antun Blažević, OIB 90714609552, Meštrovića šetalište 96,21000 Split,Hrvoje Blažević, OIB 12287964630, Blaževići bb,22320 Čavoglave,Damir Bojčić, OIB 41258960204, Kralja Zvonimira 24,22320 Drniš,Željko Bojčić, OIB 09291034408, P. Preradovića 4,22320 Drniš,Denis Boljat, OIB 33725767264, Karlovo 46,21214 Kaštel Kambelovac,Srećko Boras, OIB 94339540336, ULICA BISKUPA PAVLA ŽANIĆA 20 (ranije: KAŠTEL NOVI, PUT GROBLJA, 0),21217 Kaštel Novi,Robert Borić, OIB 38057391892, Mosećka 56,21000 Split,Goran Bosančić, OIB 33007404175, Ulica Braski Dolac 40,21212 Kaštel Sućurac,Pava Botić, OIB 34296544282, Kosorova 7,22300 Knin,Ljuba Božanić, OIB 04083001132, Dobrilina 11,21000 Split,Anka Božić, OIB 84941173128, Šibenksa 9,21000 Split,Anica Božić-Bakušić, OIB 89654935153, Katalinića prilaz 5,21000 Split,Ivica Bratić, OIB 86080104106, Neorić bb,21203 Neorić,Nikša Bratić, OIB 49290967945, Put Svete Mande 18,21000 Split,Vencislav Brizić, OIB 29265973045, Ulica Kralja Zvonimira 56,21460 Stari Grad,Zlata Brizić, OIB 73389614517, Ulica Kralja Zvonimira 56,21460 Stari Grad,Mate Brstilo, OIB 97701748344, Krešimirova 25,21311 Žrnovnica,Zora Budimir, OIB 65069642793, Cesta Domovinskog rata 36,22300 Knin,Miranda Budiša, OIB 35557811513, Ulica Kralja Zvonimira 18,22320 Drniš,Nediljko Bugarin, OIB 69239215555, Doverska 7,21000 Split,Željka Vučemilović-šimunović, OIB 19390672750, Alkarska Ulica 26,21000 Split,Gordana Buljević, OIB 32937631192, Trondheimska 10,21000 Split,Marina Burić, OIB 93570683955, Mirlović Zagora,22323 Unešić,Mario Buzov, OIB 93519007247, Cerje 35,22320 Mirlović Polje,Đuro Caratan, OIB 81898965125, Stara zavala 58,21465 Jelsa,Toni Caratan, OIB 68762006562, ZAVALA 58 (ranije: ZAVALA, ZAVALA, 0),21465 Zavala,Boris Carić, OIB 46466426123, IVAN DOLAC 179 (ranije: IVAN DOLAC, IVAN DOLAC, 0),21465 Ivan Dolac,Paulo Carić, OIB 15402538356, SVIRČE 145 (ranije: SVIRČE, SVIRČE, 0),21460 Svirče,Dinka Cezareo, OIB 08033901183, Marina Šabića 4,21460 Stari Grad,Nevenka Cukrov, OIB 17311242164, Domovinskog rata 6,21210 Solin,Dijana Czwik, OIB 09675579569, Matoševa Ulica 96,21210 Solin,Vinka Čavala, OIB 72189149878, ULICA PETRA ZRINSKOG 23 (ranije: KAŠTEL GOMILICA, UZ VODOVOD, 0),21214 Kaštel Gomilica,Silva Černak Lojić, OIB 21589065823, Lojići 1,22320 Drniš,Diana Čović, OIB 59401221926, Duće-Glavica,21310 Omiš,Ante Čulo, OIB 58219699024, Hrvatskih knezova bb,21214 Kaštel Gomilica,Blaž Ćapin, OIB 67223092915, Odakova 9,21000 Split,Filip Delać, OIB 82167098700, Grge Novaka 6,22300 Knin,Ankica Delić, OIB 80719299509, Kaštelanska cesta 42,21212 Kaštel Sućurac,Marko Delić, OIB 05763270433, Gašpini 108,21210 Solin,Nediljka Delić, OIB 99568210497, Donji Muć bb,21203 Donji Muć,Gordana Didak, OIB 78878339902, Kroz Smrdečac 5,21000 Split,Mili Divić, OIB 35555990248, Radobiljska Cesta 12,21250 Katuni,Ljiljana Dragan Jelušić, OIB 50973171038, Antuna Branka Šimića 54,21000 Split,Milka Drlje, OIB 15738553325, Kitožer 9,21311 Stobreč,Mato Drmić, OIB 39636384582, Put Plokita 40,21000 Split,Jozo Družianić, OIB 63604163211, Pujanke 15,21000 Split,Stanko Duvančić, OIB 41476060687, Duvančići 9,22320 Razvođe,Damir Duvnjak, OIB 63781484968, Križine 15A,21000 Split,Nives Džanko, OIB 90598357164, Ulica Fra Pavla Melade 24 A,21217 Kaštel Štafilić,Ante Đurđević, OIB 72594587030, Jadranska 12,21400 Supetar,Ljubica Elez, OIB 71000445833, Donji Moseć 14,22320 Moseć,Ankica Ezgeta, OIB 18659409558, Kaštelanska cesta 12,21217 Kaštel Stari,Lenka Franić, OIB 62951288048, Sedam Kaštela 6,21000 Split,Ivica Gabelić, OIB 70468304794, Vrboska 387,21465 Vrboska,Marija Galešić, OIB 47387004597, Neorić 61,21203 Neorić,Petar Galić, OIB 09903259382, MERZOVA 12 (ranije: SPLIT, TEŽAČKI PUT, 40 E),21000 Split,Silvana Galić, OIB 02726524452, Trondheimska 5,21000 Split,Kazimir Garić, OIB 83662319172, Ulica Matija Ivanića 35,21460 Stari Grad,Vencel Gašpar, OIB 46863766369, Hercegovačka 24,21000 Split,Vinko Gašpar, OIB 21657975586, Sinjska 9,21000 Split,Ana Goreta, OIB 91749079767, Put željezničke stanice,22320 Drniš,Zorka Goreta, OIB 78206251147, Donje Gorete 21,22320 Drniš,Josip Gotovac, OIB 16838023061, Vukovarska 113,21000 Split,Vjekoslav Grbčić, OIB 00132520638, Gajeva 11A,21000 Split,Divna Grbeša, OIB 74813693236, FRANKOPANSKA ULICA 20 (ranije: SOLIN, FRANKOPANSKA ULICA, 60),21210 Solin,Ana Grubišić, OIB 49854875039, Put Sirobuje 10,21311 Stobreč,Gordana Grubišić, OIB 49873220891, Braće Radića 3,21210 Solin,Nikola Grubišić, OIB 97693442104, VUKOVARSKA ULICA 5 (ranije: DRNIŠ, KRALJA ZVONIMIRA, 41),22320 Drniš,Sanja Grubišić, OIB 26638303946, Ulica Kralja Zvonimira 41,22320 Drniš,Antonio Gudelj, OIB 83686976296, Put Dragovoda 17,21000 Split,Kata Gugić, OIB 97696546556, Sarajevska 42,21000 Split,Mirjana Gugić, OIB 69438273166, Luke Botića 6,21210 Solin,Ivica Hajder, OIB 67907347725, Cigići 1,22320 Otavice,Željko Hajder, OIB 70330715284, Cigići 1,22320 Otavice,Silvana Hajduk, OIB 33507058945, Varoš 1,21231 Klis,Tomislav Herceg, OIB 78714538239, Sinjska 46,22300 Knin,Mira Ikica, OIB 11849010850, Vlaka Vi 2,22303 Oklaj,Franjo Ivčević, OIB 49917991796, Sv. Petra od Klob. 1,21217 Kaštel Novi,Jelena Ivčević, OIB 74901888496, Ulica Sv. Petra Od Klobuka 16,21217 Kaštel Novi,Damir Jakus, OIB 87272819238, Stepinčeva 67,21000 Split,Gospova Jakus, OIB 04209324873, Poljička Cesta 84,Poljica,Marica Jakus, OIB 74750176046, PUT MAJDANA 31 (ranije: SOLIN, PUT MAJDANA, 31),21231 Klis,Petar Jakus, OIB 67345729042, Put Majdana 31,21210 Solin,Marko Janković, OIB 19997991153, Bisko 39,21232 Bisko,Matija Jeličić, OIB 98976446888, Vinkovačka 5,21000 Split,Ante Jeličić, OIB 91949654327, Trondheimska 7,21000 Split,Marija Jocić, OIB 87687857774, Vojka Krstulovića 21,21000 Split,Ante Jolić, OIB 30924166560, Jolići 2,22320 Gradac,Marica Jukić, OIB 19856164686, Perivoj A. Roje 5,21000 Split,Marko Jukić, OIB 72590351524, Perivoj Ane Roje 5,21000 Split,Renata Jukić, OIB 09827250222, Put Župića 33,21230 Sinj,Jadranka Jurić, OIB 52705592800, Bufaline II 29,21217 Kaštel Novi,Marija Jurić, OIB 31016018881, Put Kruševika bb,21214 Kaštel Kambelovac,Ankica Kainić, OIB 80409745726, Prominski Put 11,22300 Knin,Jelena Kalinić, OIB 02401555720, Magistrala Solin 67,21000 Split,Petar Kalinić, OIB 76156352997, Mosećka 114,21000 Split,Anamarija Kalinić Radović, OIB 92738597282, Vukovarska 57,21000 Split,Stipan Kamber, OIB 84681628783, Sesartići 20,21210 Solin,Đuro Kapoši, OIB 55675650848, Južno predgrađe 51,31000 Osijek,Željko Karin, OIB 70824276539, Zgon 80,21210 Solin,Marijana Karin Prnjak, OIB 61576258120, Zgon 80,21210 Solin,Neda Kasalo, OIB 11081458098, CESTA DR. FRANJE TUĐMANA 409 (ranije: KAŠTEL KAMBELOVAC, CESTA DR. FRANJE TUĐMANA, 109),21214 Kaštel Kambelovac,Zvonimir Kasalo, OIB 07885551191, CESTA DR. FRANJE TUĐMANA 409 (ranije: KAŠTEL KAMBELOVAC, CESTA DR. FRANJE TUĐMANA, 109),21214 Kaštel Kambelovac,Suzana Kašić, OIB 59974477956, Ulica 142. Brigade 2,22320 Drniš,Ivana Katalinić Jerčić, OIB 27192920551, Put Vrila 6,21310 Omiš,Josip Katušić, OIB 17394409236, Luke Botića 11,21210 Solin,Ljiljana Kegalj, OIB 44567225674, Istarska 5,21000 Split,Ante Kekez, OIB 82341180529, Dubrovačka 35,21000 Split,Ivanko Kekez, OIB 69257203171, Sukoišanska 29,21000 Split,Petrica Kekez, OIB 01138031201, Dubrovačka 35,21000 Split,Boško Kevo, OIB 58881798829, Stipe Pensa 5,21217 Kaštel Štafilić,Antiša Kliškinić, OIB 54591476829, Ulica Petra Krešimira Iv 108,21210 Solin,Veljko Knezović, OIB 29953576092, Zagrebačka 6,21311 Stobreč,Stjepan Kokeza, OIB 45375542461, Čopova 8,21000 Split,Petar Kolega, OIB 41344179016, ZVONIMIROVA 121 (ranije: SOLIN, ANTIŠE VUČIČIĆA, 149),21210 Solin,Daniela Kovač, OIB 73917202839, Cesta dr. Franje Tuđmana 238a,21212 Kaštel Sućurac,Željka Kovač, OIB 49269171098, Mažuranićevo šetalište 26,21000 Split,Ivan Kraljić, OIB 34937918610, Put Balabana 7,21203 Neorić,Inga Krnjaić, OIB 00968558935, Požeška 6,21000 Split,Anka Krstić, OIB 50194808421, Odeska 19,21000 Split,Ivan Kundid, OIB 95397541786, Gradišćanskih Hrvata 1,21000 Split,Ivana Kundid, OIB 65152954463, Dinarska 11,21000 Split,Ružica Kundid, OIB 62510013110, Dinarska 11,21000 Split,Deni Kuvačić, OIB 86909984538, Mažuranićevo Šetalište 10 B,21000 Split,Anka Landikušić, OIB 18023655586, Gradac 19 A,21311 Podstrana,Ivan Lasić, OIB 23248459290, Konjsko bb,21231 Konjsko,Dražen Lazić, OIB 10307450473, Šime Ljubića 9,21000 Split,Nenad Leskur, OIB 79369933858, Ulica Stjepana Radića 14,21210 Solin,Ivana Lilić, OIB 24212828078, Put Brodarice 7,21000 Split,Ivo Lipanović, OIB 56508525212, M. Getaldića 31,21000 Split,Marko Lojić, OIB 38337274260, Lojići 1,22320 Drniš,Mile Lovrić, OIB 87317474850, Fra Grge Martića 41,21000 Split,Ana Lovrinčević, OIB 37389823251, Vrh Visoke 121,21000 Split,Dejan Lukavac, OIB 85205650926, Ćirići 3,22320 Tepljuh,Nela Madžar, OIB 92085359240, Poljička 2,21311 Podstrana,Alenka Malinić, OIB 44061509536, Pujanke 79,21000 Split,Pavao Marasović, OIB 32681502260, Put Jokića-kalčina 8,21203 Neorić,Anto Marijan, OIB 32989170521, Ulica Mate Lovraka 2,10410 Velika Gorica,Cvita Marijanović, OIB 33573858243, Marjanovići Iznad Crkve 11,22320 Gradac,Dobrinka Marijanović, OIB 03673706981, Put Smokovika 35,21000 Split,Tomislav Marijanović, OIB 87726686946, Put Smokovika 35,21000 Split,Jasna Marin, OIB 24544706980, Petra Svačića 99,22320 Drniš,Marina Marin, OIB 96155411085, Trbounje bb,22320 Drniš,Željko Marinac, OIB 53959056974, Varaždinska 3,21000 Split,Božidar Marinković, OIB 12351935621, Dosud 9,21000 Split,Jakov Mateta, OIB 14390943845, ULICA KORIOLANA ĆIPIKA 10 (ranije: KAŠTEL STARI, ULICA KARIOLANA ČIPIKA, 10),21217 Kaštel Stari,Ivan Matić, OIB 23355936969, Kopilica 33,21000 Split,Ružica Matić, OIB 42779808936, Gornji Matići Kod Bunara 1,22320 Trbounje,Slavko Matić, OIB 28602503915, I. Aljinovića 11,21311 Žrnovnica,Željko Matić, OIB 66582117749, Ulica Put Kaluna 18,22320 Drniš,Marija Matković, OIB 79153132638, Šižgorićeva 20,21000 Split,Ivan Melvan, OIB 80843491669, Luke Botića 7,21217 Kaštel Novi,Nikola Midenjak, OIB 88248589366, Ulica 142. Brigade 16,22320 Siverić,Pere Mihanović, OIB 49545684243, Radičinka 12,21311 Žrnovnica,Ana Mikulić, OIB 54712970747, Čavoglave bb,22320 Drniš,Mate Mikulić, OIB 87811623322, Pauk 11,22320 Čavoglave,Ivan Milaković, OIB 91056811857, Strmoševica 3,21222 Marina,Ivan Milanović, OIB 75286000064, Terzićeva 17,21000 Split,Zorka Miletić, OIB 48042737399, Jajići 30,21210 Solin,Milan Miljuš, OIB 35675614034, Kranjčevićeva 35,21000 Split,Đorđe Mirčetić, OIB 27370139872, Pokvasica 2,22320 Miočić,Tonči Mišković, OIB 74628173475, Jelsa 667,21465 Jelsa,Ana Moro, OIB 64571848035, Vukovarska 80,21000 Split,Slavko Moro, OIB 30868427553, Muklače 23,21203 Crivac,Tomi Moscatello, OIB 28508820612, Ploča 17, Dol,21460 Stari Grad,Marija Munitić, OIB 68535764041, Mažuranićevo šetalište 48,21000 Split,Ljubomir Muslim, OIB 17589644925, Imotska 60,21000 Split,Mijo Nožina, OIB 79046275268, PUT NOŽINA - MALJKOVIĆA 11 (ranije: PRGOMET, PRGOMET, 0),21201 Prgomet,Jurica Oman, OIB 78517901315, Ive Tijardovića 10,21000 Split,Mirko Oman, OIB 68766264149, Tijardovićeva 10,21000 Split,Janja Orošnjak, OIB 49619386391, Gorice 2,21212 Kaštel Sućurac,Mila Palada, OIB 10163841708, Odeska 4,21000 Split,Ivan Pandža, OIB 63327603131, ULICA KORIOLANA ĆIPIKA 7 (ranije: KAŠTEL STARI, ULICA KARIOLANA ČIPIKA, 9),21217 Kaštel Stari,Asija Papić, OIB 36844611036, Dr. Ante Starčevića 55,21220 Trogir,Mijo Papić, OIB 90436045680, Getaldićeva 5,21000 Split,Tereza Papić, OIB 79546057657, M. Getaldićeva 5,21000 Split,Rajko Parać, OIB 14695878450, Paraći 3,22320 Ružić,Tatjana Parać, OIB 45662446398, Vrlička 43,21000 Split,Đurđica Parat, OIB 21781090554, Boksitno naselje 19,22320 Drniš,Ivan Pastuović, OIB 39126309445, Pastuovića 3,22320 Ružić,Jurica Pavela, OIB 06763759506, Poljana Kneza Trpimira 6,21000 Split,Roki Pavičić, OIB 01089958101, Drugi Donji Dvori 6,21460 Stari Grad,Ivan Pažanin, OIB 47030103613, Biokovska 6,21000 Split,Luka Peko, OIB 89771272445, Terzićeva 5,21000 Split,Neda Penga, OIB 76197116887, Sv.lovre 23,21311 Stobreč,Ante Perko, OIB 58528189918, Don Petra Peroša 5,21210 Mravince,Ivana Perko, OIB 72532024891, Don Petra Peroša 5,21210 Mravince,Gordana Perković, OIB 48186805492, Vukovarska 43,21000 Split,Marica Perković, OIB 69926366099, Perkovići 15,22320 Kljake,Nediljko Perković, OIB 66481146396, Vukovarska 43,21000 Split,Nila Peroš, OIB 48544328267, Terzićeva 3,21000 Split,Dragica Peša, OIB 47913512214, Jeretova 7,21000 Split,Iris Peša, OIB 06010961010, Rikarda Katalinića Jeretova 7,21000 Split,Nikša Petrić, OIB 98862228387, Kod Sv. Stjepana 23,21460 Stari Grad,Matko Pezo, OIB 51619560640, Hercegovačka 30,21000 Split,Zlatko Piperković, OIB 91173398058, Dinka Šimunovića 17,21000 Split,Joško Pivac, OIB 34978148355, Varaždinska 43,21000 Split,Luka Pjevac, OIB 52683808409, Omiška 18,21000 Split,Anka Plazonja, OIB 92736733656, Uskočka 7,21000 Split,Robert Plazonja, OIB 75774016292, Uskočka 7,21000 Split,Gordan Poparić, OIB 98826275620, ULICA GRGURA NINSKOG 29 A (ranije: KAŠTEL NOVI, ŽRTAVA RATA, 29 A),21217 Kaštel Novi,Ante Popović, OIB 03185976635, J. Palmotića 2,21000 Split,Milanka Pranić, OIB 03263396290, Mosećka Ulica 4,22320 Drniš,Miroslav Primorac, OIB 42998076332, I. Paštrića Poljičanina 19,21311 Podstrana,Iva Punda, OIB 03796593117, Bistrička 29,21204 Kotlenice,Drago Radić, OIB 29691845355, Na rudini 3,20207 Čibača,Mladen Radmilović, OIB 32330076899, Gorička 4,21000 Split,Petar Radonić, OIB 09324740808, Jelsa 98,21465 Jelsa,Jagoda Radošević, OIB 26353444269, Vrh Lučca 35,21000 Split,Ante Rajčić, OIB 16954022739, Velebitska 97,21000 Split,Marko Ralica, OIB 43858024645, Benkovačka 3,21000 Split,Ivan Raos, OIB 51516687457, MANDIĆEVA 66 (ranije: STOBREČ, MANDIĆEVA, 66),21000 Split,Zdenka Razlog, OIB 03030085275, Kod Pošte 33,22320 Siverić,Mila Rebić, OIB 40304138585, Marka M. 20A,21210 Mravince,Marija Reljanović, OIB 34147480025, Otavice 30,22320 Otavice,Mara Režić, OIB 03502691709, Kliški Put 48,21210 Solin,Marija Rizvan, OIB 81852427870, Bilice 12,21000 Split,Anđelko Rogulj, OIB 86920054956, Gomile 38,21217 Kaštel Stari,Berislava Roša, OIB 03031267329, Zvonimirova 29 B,22300 Knin,Sofija Ruić, OIB 32252086462, Getaldićeva 19,21000 Split,Ana Runjić, OIB 01784422133, Hrvatskih vitezova 46,21000 Split,Gordan Ruščić, OIB 53119078542, Putaljski put bb,21212 Kaštel Sućurac,Sanja Ružić, OIB 04871127862, Šižgorićeva 7,21000 Split,Svjetlana Samac, OIB 00231948560, Samci 14,22320 Brištane,Miljenko Samardžić, OIB 48154982931, Šižegorićeva 20,21000 Split,Dinka Sanseović, OIB 27313861620, KUNIČIĆA DVOR 4 (ranije: DOL, DOL, 0),Dol,Ante Sarić, OIB 37671686952, Neorić bb,21203 Neorić,Ivan Sarić, OIB 25772566590, DONJA MALA-CENTAR 47 (ranije: NEORIĆ, NEORIĆ, 0),21203 Neorić,Marija Sedlar, OIB 77476367069, Ostravska 1,21000 Split,Ljubica Sekelez, OIB 37811046307, Mitnička 1,21000 Split,Kristina Serdarević, OIB 96208368856, Put Jokića-kalčina 8,21203 Neorić,Aleksandra Sever-Muhar, OIB 46981853030, Karamanova 7,21000 Split,Boško Sikavica, OIB 62904573776, Kričke bb,22320 Ružić,Snježana Sikavica, OIB 04571043319, Domovinskog rata 12,21210 Solin,Dragan Simić, OIB 11440453978, Sarajevska 76,21000 Split,Tanja Sinovčić, OIB 15724160128, Trondheimska 10,21000 Split,Ljiljana Sirić, OIB 13682411690, Put Vele Meje 10,21212 Kaštel Sućurac,Dijana Skelin, OIB 67771387421, Vručine II 12,21217 Kaštel Novi,Kata Sočo, OIB 12244754061, CENTAR - DUBRAVA 21 (ranije: NEORIĆ, NEORIĆ, 0),21203 Neorić,Marija Stančić, OIB 24488999707, Petra Krešimira IV 10,21460 Stari Grad,Đani Stanić, OIB 01952579328, Matoševa Ulica 131,21210 Solin,Danica Stipović, OIB 14428054555, Put Dragočeva 54,21212 Kaštel Sućurac,Milorad Stojsavljević, OIB 70694448376, Šimićeva 58,21000 Split,Petar Strinić, OIB 82064030568, Pazdigradska 16,21000 Split,Luca Strunje, OIB 39917579317, Kralja Tomislava 18,22300 Knin,Slavka Svalina, OIB 20916812996, Crivac bb,21203 Crivac,Marijan Šamija, OIB 81559542363, Trstenik 2,21000 Split,Marinka Šamija, OIB 26187211202, Vrgoračka 8,22300 Knin,Katica Šeparović, OIB 89096228977,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OIB 45192577645, Ivaniševićeva 45,21000 Split,Vesna Šunjić, OIB 05247958818, Šimićeva 14,21000 Split,Ljubica Tarle, OIB 28166909018, Tarle 12,22320 Velušić,Nada Teklić, OIB 80645998554, Zgon 80,21210 Solin,Lada Terzić, OIB 31496851195, Puntarska 5,21000 Split,Ivan Tomić, OIB 55633242961, Tomići 1,22320 Siverić,Ivan Topić, OIB 63353072185, Vrlička 21,21000 Split,Jelica Topić, OIB 84009834780, Mosećka 50A,21000 Split,Tvrtko Topić, OIB 15832739048, Ulica 142. Brigade 37 A,22320 Siverić,Anđelka Torlak, OIB 94366468246, Radunica 29,21000 Split,Ivan Torlak, OIB 36758209001, Radunica 29,21000 Split,Marko Torlak, OIB 25141930670, Radmilovića 20,21000 Split,Damir Tot, OIB 97869422869, Šimićeva 12,21000 Split,Anka Treskavica, OIB 89998355619, Dubrovačka 35,21000 Split,Anka Tukić, OIB 95095320611, Šime Ljubića 13,21000 Split,Nediljko Ugrin, OIB 61713318858, Sv. Ivana 33,21311 Donje Sitno,Marinko Uvodić, OIB 86857726322, Zgon 32,21210 Solin,Nedjeljka Uvodić, OIB 30483848227, Vinkovačka 51,21000 Split,Marko Validžić, OIB 09167064985, Validžići 4,22320 Ružić,Ivanka Varnica, OIB 95864491355, Imotska 69,21000 Split,Milica Varvodić, OIB 73723486062, Kozjačka 24,21210 Solin,Kristina Velić, OIB 77384310693, Papandopulova 11,21000 Split,Ljiljana Vesković, OIB 43910221929, Fausta Vrančića 8,21000 Split,Milka Veštić, OIB 06357620254, Čavale 11,22323 Sedramić,Ante Vidan, OIB 08079634276, Gundulićeva 44,21000 Split,Marko Vidović, OIB 01091360979, Ružić bb,22320 Gradac,Matko Vidović, OIB 91655777185, Gradac bb,22320 Gradac,Nevenka Vidović, OIB 50708267696, Pastuovići 4,22320 Gradac,Ankica Vilibić, OIB 41935131740, Marina Getaldića 33,21000 Split,Anđelko Vilić, OIB 46303939151, RADOBILJSKA CESTA 41 (ranije: KREŠEVO, KREŠEVO, 24),21250 Kreševo,Normela Visković, OIB 93848978885, Jelsa 1005,21465 Jelsa,Tonči Visković, OIB 57207922181, Jelsa 1005,21465 Jelsa,Marica Vlaić, OIB 45120406456, Ulica Nikole Tesle 16,22320 Drniš,Dubravka Vlainić, OIB 89412859402, Jelsa 357,21465 Jelsa,Ivo Vodanović, OIB 61288856543, Pavičića dvori 11,21460 Stari Grad,Josip Vogleš, OIB 78979895187, CESTA DR. FRANJE TUĐMANA 550 (ranije: KAŠTEL KAMBELOVAC, CESTA DR. FRANJE TUĐMANA, 80),21214 Kaštel Kambelovac,Vinko Vranković, OIB 28469423878, JELSA 129 (ranije: JELSA, JELSA, 0),21465 Jelsa,Ivan Vrdoljak, OIB 58654492314, DONJA MALA-CENTAR 31 (ranije: NEORIĆ, NEORIĆ, 0),21203 Neorić,Mirjana Vrdoljak, OIB 00849791179, Put Kule 12,21210 Solin,Marija Vrgoč, Velebitska 34,21000 Split,Bože Vuco, OIB 57170132138, Starčevićeva 10,21212 Kaštel Sućurac,Mirjana Vučković, OIB 77198987590, Ruđera Boškovića 23,21000 Split,Višnja Vučković, OIB 65331626489, Put Smokovika 26,21000 Split,Ivan Vugdelija, OIB 84315022246, Don Frane Bulića 38,21217 Kaštel Novi,Dubravka Vukas, OIB 08519715626, Markov Put 8,21000 Split,Anđelka Vukičević, OIB 72508288201, Badanj bb,22320 Drniš,Zora Vuković, OIB 33099880685, Plitvička 1A,21000 Split,Ivan Vukušić, OIB 52615536531, Dobrilina 6,21000 Split,Jadran Vukušić, OIB 16315354223, Put Sv. Klementa 19,21311 Gornje Sitno,Nevenka Vukušić, OIB 24889115799, Cerje 2,22320 Mirlović Polje,Vjera Vukušić, OIB 63442370123, Kralja Petra Krešimira IV 8,22320 Drniš,Zvonimir Vukušić, OIB 28097018986, Vinodolska 10,21000 Split,Nevenka Vuleta, OIB 13567782306, Markov put 33,21311 Stobreč,Vinka Zekić, OIB 91815577545,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OIB 40723467363, M. Čačića 3,22300 Knin,Davorka Živković, OIB 80590033491, Živkovići 12,22320 Badanj,Ivica Živković, OIB 18562262384, Badanj bb,22320 Badanj,Ivo Živković, OIB 81034283040, Put Kule 27,21210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00140332153, Pujanke 53,21000 Split,Ivo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izvorni_sadrzaj>
    <derivirana_varijabla naziv="DomainObject.Predmet.StrankaWithAdressOIB_1">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Dol,Nade Pavičić-ivelja, OIB 33508911717, Vrbanj 365,21460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OIB 18683136487,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OIB 99777361372, Krilava 8,21000 Split,Gordana Babić, Šulavi bb,21214 Kaštel Lukšić,Ivan Babić, OIB 39364629552, Doverska 7,21000 Split,Katica Babić, OIB 49371248632, Zvonimirova 16,21210 Solin,Jure Bacelj, OIB 68175280792, Bacelji 9,21206 Bračević,Ana Bačić, OIB 18080781553, Umljanovići bb,22320 Drniš,Nediljka Bajić, OIB 00893712988, Jurja Križanića 7,21000 Split,Žarka Bakotić, OIB 36917498674, Mosorska Ulica 11 A,21214 Kaštel Gomilica,Marko Baković, OIB 05569494546, Kroz Selo 2,22300 Kistanje,Ivica Ban, OIB 07285230342, Braće Radića 7,21212 Kaštel Sućurac,Srđanka Banovac, OIB 50974371502, Sikavice - Banovci 5,Parčić,Božidar Barać, OIB 80639746410, Maslinska 22,21000 Split,Vedran Barbarić, OIB 18526555730, Šimićeva 8,21000 Split,Marija Barbir, OIB 43799885260, Vukovarska 175,21000 Split,Petar Barbir, OIB 94965914070, Vukovarska 175,21000 Split,Anica Baričević, OIB 06811970314, Put blata bb,21217 Kaštel Novi,Damira Barišić, OIB 88385690941, Barišići 10,22320 Žitnić,Ivan Barišić, OIB 38311171100, Kornatska 31,31000 Osijek,Manda Bašić, OIB 23944179531, Put Majdana 29,21210 Solin,Aleksandar Bauk, OIB 97860316263, Alojzija Stepinca 16,21000 Split,Marina Zečić, OIB 62683960216, Alojzija Stepinca 16,21000 Split,Ivo Bavčević, OIB 18609350440, Šibenska 3,21000 Split,Nataša Bazina, OIB 67925940620, PUT STRMA 67 (ranije: NEORIĆ, NEORIĆ, 0),21203 Neorić,Mirjana Begonja, OIB 73001510209, Džale 2,22323 Sedramić,Jelena Belić, OIB 77723253899, Jelsa 627,21465 Jelsa,Niko Belić, OIB 18977071620, Jelsa 627,21465 Jelsa,Jagoda Bešker, OIB 29966440390, Gašpini 23,21210 Solin,Nedo Bešker, OIB 56588665795, Gašpini 23,21210 Solin,Zorica Bilić, OIB 99810426480, Ulica Predraga Bogdanića 13,21460 Stari Grad,Sanja Bilić-pavlinović, OIB 45845212026, Vukovarska 80,21000 Split,Jela Bilobrk, OIB 63402483386, Stepinčeva 32,21000 Split,Antun Blažević, OIB 90714609552, Meštrovića šetalište 96,21000 Split,Hrvoje Blažević, OIB 12287964630, Blaževići bb,22320 Čavoglave,Damir Bojčić, OIB 41258960204, Kralja Zvonimira 24,22320 Drniš,Željko Bojčić, OIB 09291034408, P. Preradovića 4,22320 Drniš,Denis Boljat, OIB 33725767264, Karlovo 46,21214 Kaštel Kambelovac,Srećko Boras, OIB 94339540336, ULICA BISKUPA PAVLA ŽANIĆA 20 (ranije: KAŠTEL NOVI, PUT GROBLJA, 0),21217 Kaštel Novi,Robert Borić, OIB 38057391892, Mosećka 56,21000 Split,Goran Bosančić, OIB 33007404175, Ulica Braski Dolac 40,21212 Kaštel Sućurac,Pava Botić, OIB 34296544282, Kosorova 7,22300 Knin,Ljuba Božanić, OIB 04083001132, Dobrilina 11,21000 Split,Anka Božić, OIB 84941173128, Šibenksa 9,21000 Split,Anica Božić-Bakušić, OIB 89654935153, Katalinića prilaz 5,21000 Split,Ivica Bratić, OIB 86080104106, Neorić bb,21203 Neorić,Nikša Bratić, OIB 49290967945, Put Svete Mande 18,21000 Split,Vencislav Brizić, OIB 29265973045, Ulica Kralja Zvonimira 56,21460 Stari Grad,Zlata Brizić, OIB 73389614517, Ulica Kralja Zvonimira 56,21460 Stari Grad,Mate Brstilo, OIB 97701748344, Krešimirova 25,21311 Žrnovnica,Zora Budimir, OIB 65069642793, Cesta Domovinskog rata 36,22300 Knin,Miranda Budiša, OIB 35557811513, Ulica Kralja Zvonimira 18,22320 Drniš,Nediljko Bugarin, OIB 69239215555, Doverska 7,21000 Split,Željka Vučemilović-šimunović, OIB 19390672750, Alkarska Ulica 26,21000 Split,Gordana Buljević, OIB 32937631192, Trondheimska 10,21000 Split,Marina Burić, OIB 93570683955, Mirlović Zagora,22323 Unešić,Mario Buzov, OIB 93519007247, Cerje 35,22320 Mirlović Polje,Đuro Caratan, OIB 81898965125, Stara zavala 58,21465 Jelsa,Toni Caratan, OIB 68762006562, ZAVALA 58 (ranije: ZAVALA, ZAVALA, 0),21465 Zavala,Boris Carić, OIB 46466426123, IVAN DOLAC 179 (ranije: IVAN DOLAC, IVAN DOLAC, 0),21465 Ivan Dolac,Paulo Carić, OIB 15402538356, SVIRČE 145 (ranije: SVIRČE, SVIRČE, 0),21460 Svirče,Dinka Cezareo, OIB 08033901183, Marina Šabića 4,21460 Stari Grad,Nevenka Cukrov, OIB 17311242164, Domovinskog rata 6,21210 Solin,Dijana Czwik, OIB 09675579569, Matoševa Ulica 96,21210 Solin,Vinka Čavala, OIB 72189149878, ULICA PETRA ZRINSKOG 23 (ranije: KAŠTEL GOMILICA, UZ VODOVOD, 0),21214 Kaštel Gomilica,Silva Černak Lojić, OIB 21589065823, Lojići 1,22320 Drniš,Diana Čović, OIB 59401221926, Duće-Glavica,21310 Omiš,Ante Čulo, OIB 58219699024, Hrvatskih knezova bb,21214 Kaštel Gomilica,Blaž Ćapin, OIB 67223092915, Odakova 9,21000 Split,Filip Delać, OIB 82167098700, Grge Novaka 6,22300 Knin,Ankica Delić, OIB 80719299509, Kaštelanska cesta 42,21212 Kaštel Sućurac,Marko Delić, OIB 05763270433, Gašpini 108,21210 Solin,Nediljka Delić, OIB 99568210497, Donji Muć bb,21203 Donji Muć,Gordana Didak, OIB 78878339902, Kroz Smrdečac 5,21000 Split,Mili Divić, OIB 35555990248, Radobiljska Cesta 12,21250 Katuni,Ljiljana Dragan Jelušić, OIB 50973171038, Antuna Branka Šimića 54,21000 Split,Milka Drlje, OIB 15738553325, Kitožer 9,21311 Stobreč,Mato Drmić, OIB 39636384582, Put Plokita 40,21000 Split,Jozo Družianić, OIB 63604163211, Pujanke 15,21000 Split,Stanko Duvančić, OIB 41476060687, Duvančići 9,22320 Razvođe,Damir Duvnjak, OIB 63781484968, Križine 15A,21000 Split,Nives Džanko, OIB 90598357164, Ulica Fra Pavla Melade 24 A,21217 Kaštel Štafilić,Ante Đurđević, OIB 72594587030, Jadranska 12,21400 Supetar,Ljubica Elez, OIB 71000445833, Donji Moseć 14,22320 Moseć,Ankica Ezgeta, OIB 18659409558, Kaštelanska cesta 12,21217 Kaštel Stari,Lenka Franić, OIB 62951288048, Sedam Kaštela 6,21000 Split,Ivica Gabelić, OIB 70468304794, Vrboska 387,21465 Vrboska,Marija Galešić, OIB 47387004597, Neorić 61,21203 Neorić,Petar Galić, OIB 09903259382, MERZOVA 12 (ranije: SPLIT, TEŽAČKI PUT, 40 E),21000 Split,Silvana Galić, OIB 02726524452, Trondheimska 5,21000 Split,Kazimir Garić, OIB 83662319172, Ulica Matija Ivanića 35,21460 Stari Grad,Vencel Gašpar, OIB 46863766369, Hercegovačka 24,21000 Split,Vinko Gašpar, OIB 21657975586, Sinjska 9,21000 Split,Ana Goreta, OIB 91749079767, Put željezničke stanice,22320 Drniš,Zorka Goreta, OIB 78206251147, Donje Gorete 21,22320 Drniš,Josip Gotovac, OIB 16838023061, Vukovarska 113,21000 Split,Vjekoslav Grbčić, OIB 00132520638, Gajeva 11A,21000 Split,Divna Grbeša, OIB 74813693236, FRANKOPANSKA ULICA 20 (ranije: SOLIN, FRANKOPANSKA ULICA, 60),21210 Solin,Ana Grubišić, OIB 49854875039, Put Sirobuje 10,21311 Stobreč,Gordana Grubišić, OIB 49873220891, Braće Radića 3,21210 Solin,Nikola Grubišić, OIB 97693442104, VUKOVARSKA ULICA 5 (ranije: DRNIŠ, KRALJA ZVONIMIRA, 41),22320 Drniš,Sanja Grubišić, OIB 26638303946, Ulica Kralja Zvonimira 41,22320 Drniš,Antonio Gudelj, OIB 83686976296, Put Dragovoda 17,21000 Split,Kata Gugić, OIB 97696546556, Sarajevska 42,21000 Split,Mirjana Gugić, OIB 69438273166, Luke Botića 6,21210 Solin,Ivica Hajder, OIB 67907347725, Cigići 1,22320 Otavice,Željko Hajder, OIB 70330715284, Cigići 1,22320 Otavice,Silvana Hajduk, OIB 33507058945, Varoš 1,21231 Klis,Tomislav Herceg, OIB 78714538239, Sinjska 46,22300 Knin,Mira Ikica, OIB 11849010850, Vlaka Vi 2,22303 Oklaj,Franjo Ivčević, OIB 49917991796, Sv. Petra od Klob. 1,21217 Kaštel Novi,Jelena Ivčević, OIB 74901888496, Ulica Sv. Petra Od Klobuka 16,21217 Kaštel Novi,Damir Jakus, OIB 87272819238, Stepinčeva 67,21000 Split,Gospova Jakus, OIB 04209324873, Poljička Cesta 84,Poljica,Marica Jakus, OIB 74750176046, PUT MAJDANA 31 (ranije: SOLIN, PUT MAJDANA, 31),21231 Klis,Petar Jakus, OIB 67345729042, Put Majdana 31,21210 Solin,Marko Janković, OIB 19997991153, Bisko 39,21232 Bisko,Matija Jeličić, OIB 98976446888, Vinkovačka 5,21000 Split,Ante Jeličić, OIB 91949654327, Trondheimska 7,21000 Split,Marija Jocić, OIB 87687857774, Vojka Krstulovića 21,21000 Split,Ante Jolić, OIB 30924166560, Jolići 2,22320 Gradac,Marica Jukić, OIB 19856164686, Perivoj A. Roje 5,21000 Split,Marko Jukić, OIB 72590351524, Perivoj Ane Roje 5,21000 Split,Renata Jukić, OIB 09827250222, Put Župića 33,21230 Sinj,Jadranka Jurić, OIB 52705592800, Bufaline II 29,21217 Kaštel Novi,Marija Jurić, OIB 31016018881, Put Kruševika bb,21214 Kaštel Kambelovac,Ankica Kainić, OIB 80409745726, Prominski Put 11,22300 Knin,Jelena Kalinić, OIB 02401555720, Magistrala Solin 67,21000 Split,Petar Kalinić, OIB 76156352997, Mosećka 114,21000 Split,Anamarija Kalinić Radović, OIB 92738597282, Vukovarska 57,21000 Split,Stipan Kamber, OIB 84681628783, Sesartići 20,21210 Solin,Đuro Kapoši, OIB 55675650848, Južno predgrađe 51,31000 Osijek,Željko Karin, OIB 70824276539, Zgon 80,21210 Solin,Marijana Karin Prnjak, OIB 61576258120, Zgon 80,21210 Solin,Neda Kasalo, OIB 11081458098, CESTA DR. FRANJE TUĐMANA 409 (ranije: KAŠTEL KAMBELOVAC, CESTA DR. FRANJE TUĐMANA, 109),21214 Kaštel Kambelovac,Zvonimir Kasalo, OIB 07885551191, CESTA DR. FRANJE TUĐMANA 409 (ranije: KAŠTEL KAMBELOVAC, CESTA DR. FRANJE TUĐMANA, 109),21214 Kaštel Kambelovac,Suzana Kašić, OIB 59974477956, Ulica 142. Brigade 2,22320 Drniš,Ivana Katalinić Jerčić, OIB 27192920551, Put Vrila 6,21310 Omiš,Josip Katušić, OIB 17394409236, Luke Botića 11,21210 Solin,Ljiljana Kegalj, OIB 44567225674, Istarska 5,21000 Split,Ante Kekez, OIB 82341180529, Dubrovačka 35,21000 Split,Ivanko Kekez, OIB 69257203171, Sukoišanska 29,21000 Split,Petrica Kekez, OIB 01138031201, Dubrovačka 35,21000 Split,Boško Kevo, OIB 58881798829, Stipe Pensa 5,21217 Kaštel Štafilić,Antiša Kliškinić, OIB 54591476829, Ulica Petra Krešimira Iv 108,21210 Solin,Veljko Knezović, OIB 29953576092, Zagrebačka 6,21311 Stobreč,Stjepan Kokeza, OIB 45375542461, Čopova 8,21000 Split,Petar Kolega, OIB 41344179016, ZVONIMIROVA 121 (ranije: SOLIN, ANTIŠE VUČIČIĆA, 149),21210 Solin,Daniela Kovač, OIB 73917202839, Cesta dr. Franje Tuđmana 238a,21212 Kaštel Sućurac,Željka Kovač, OIB 49269171098, Mažuranićevo šetalište 26,21000 Split,Ivan Kraljić, OIB 34937918610, Put Balabana 7,21203 Neorić,Inga Krnjaić, OIB 00968558935, Požeška 6,21000 Split,Anka Krstić, OIB 50194808421, Odeska 19,21000 Split,Ivan Kundid, OIB 95397541786, Gradišćanskih Hrvata 1,21000 Split,Ivana Kundid, OIB 65152954463, Dinarska 11,21000 Split,Ružica Kundid, OIB 62510013110, Dinarska 11,21000 Split,Deni Kuvačić, OIB 86909984538, Mažuranićevo Šetalište 10 B,21000 Split,Anka Landikušić, OIB 18023655586, Gradac 19 A,21311 Podstrana,Ivan Lasić, OIB 23248459290, Konjsko bb,21231 Konjsko,Dražen Lazić, OIB 10307450473, Šime Ljubića 9,21000 Split,Nenad Leskur, OIB 79369933858, Ulica Stjepana Radića 14,21210 Solin,Ivana Lilić, OIB 24212828078, Put Brodarice 7,21000 Split,Ivo Lipanović, OIB 56508525212, M. Getaldića 31,21000 Split,Marko Lojić, OIB 38337274260, Lojići 1,22320 Drniš,Mile Lovrić, OIB 87317474850, Fra Grge Martića 41,21000 Split,Ana Lovrinčević, OIB 37389823251, Vrh Visoke 121,21000 Split,Dejan Lukavac, OIB 85205650926, Ćirići 3,22320 Tepljuh,Nela Madžar, OIB 92085359240, Poljička 2,21311 Podstrana,Alenka Malinić, OIB 44061509536, Pujanke 79,21000 Split,Pavao Marasović, OIB 32681502260, Put Jokića-kalčina 8,21203 Neorić,Anto Marijan, OIB 32989170521, Ulica Mate Lovraka 2,10410 Velika Gorica,Cvita Marijanović, OIB 33573858243, Marjanovići Iznad Crkve 11,22320 Gradac,Dobrinka Marijanović, OIB 03673706981, Put Smokovika 35,21000 Split,Tomislav Marijanović, OIB 87726686946, Put Smokovika 35,21000 Split,Jasna Marin, OIB 24544706980, Petra Svačića 99,22320 Drniš,Marina Marin, OIB 96155411085, Trbounje bb,22320 Drniš,Željko Marinac, OIB 53959056974, Varaždinska 3,21000 Split,Božidar Marinković, OIB 12351935621, Dosud 9,21000 Split,Jakov Mateta, OIB 14390943845, ULICA KORIOLANA ĆIPIKA 10 (ranije: KAŠTEL STARI, ULICA KARIOLANA ČIPIKA, 10),21217 Kaštel Stari,Ivan Matić, OIB 23355936969, Kopilica 33,21000 Split,Ružica Matić, OIB 42779808936, Gornji Matići Kod Bunara 1,22320 Trbounje,Slavko Matić, OIB 28602503915, I. Aljinovića 11,21311 Žrnovnica,Željko Matić, OIB 66582117749, Ulica Put Kaluna 18,22320 Drniš,Marija Matković, OIB 79153132638, Šižgorićeva 20,21000 Split,Ivan Melvan, OIB 80843491669, Luke Botića 7,21217 Kaštel Novi,Nikola Midenjak, OIB 88248589366, Ulica 142. Brigade 16,22320 Siverić,Pere Mihanović, OIB 49545684243, Radičinka 12,21311 Žrnovnica,Ana Mikulić, OIB 54712970747, Čavoglave bb,22320 Drniš,Mate Mikulić, OIB 87811623322, Pauk 11,22320 Čavoglave,Ivan Milaković, OIB 91056811857, Strmoševica 3,21222 Marina,Ivan Milanović, OIB 75286000064, Terzićeva 17,21000 Split,Zorka Miletić, OIB 48042737399, Jajići 30,21210 Solin,Milan Miljuš, OIB 35675614034, Kranjčevićeva 35,21000 Split,Đorđe Mirčetić, OIB 27370139872, Pokvasica 2,22320 Miočić,Tonči Mišković, OIB 74628173475, Jelsa 667,21465 Jelsa,Ana Moro, OIB 64571848035, Vukovarska 80,21000 Split,Slavko Moro, OIB 30868427553, Muklače 23,21203 Crivac,Tomi Moscatello, OIB 28508820612, Ploča 17, Dol,21460 Stari Grad,Marija Munitić, OIB 68535764041, Mažuranićevo šetalište 48,21000 Split,Ljubomir Muslim, OIB 17589644925, Imotska 60,21000 Split,Mijo Nožina, OIB 79046275268, PUT NOŽINA - MALJKOVIĆA 11 (ranije: PRGOMET, PRGOMET, 0),21201 Prgomet,Jurica Oman, OIB 78517901315, Ive Tijardovića 10,21000 Split,Mirko Oman, OIB 68766264149, Tijardovićeva 10,21000 Split,Janja Orošnjak, OIB 49619386391, Gorice 2,21212 Kaštel Sućurac,Mila Palada, OIB 10163841708, Odeska 4,21000 Split,Ivan Pandža, OIB 63327603131, ULICA KORIOLANA ĆIPIKA 7 (ranije: KAŠTEL STARI, ULICA KARIOLANA ČIPIKA, 9),21217 Kaštel Stari,Asija Papić, OIB 36844611036, Dr. Ante Starčevića 55,21220 Trogir,Mijo Papić, OIB 90436045680, Getaldićeva 5,21000 Split,Tereza Papić, OIB 79546057657, M. Getaldićeva 5,21000 Split,Rajko Parać, OIB 14695878450, Paraći 3,22320 Ružić,Tatjana Parać, OIB 45662446398, Vrlička 43,21000 Split,Đurđica Parat, OIB 21781090554, Boksitno naselje 19,22320 Drniš,Ivan Pastuović, OIB 39126309445, Pastuovića 3,22320 Ružić,Jurica Pavela, OIB 06763759506, Poljana Kneza Trpimira 6,21000 Split,Roki Pavičić, OIB 01089958101, Drugi Donji Dvori 6,21460 Stari Grad,Ivan Pažanin, OIB 47030103613, Biokovska 6,21000 Split,Luka Peko, OIB 89771272445, Terzićeva 5,21000 Split,Neda Penga, OIB 76197116887, Sv.lovre 23,21311 Stobreč,Ante Perko, OIB 58528189918, Don Petra Peroša 5,21210 Mravince,Ivana Perko, OIB 72532024891, Don Petra Peroša 5,21210 Mravince,Gordana Perković, OIB 48186805492, Vukovarska 43,21000 Split,Marica Perković, OIB 69926366099, Perkovići 15,22320 Kljake,Nediljko Perković, OIB 66481146396, Vukovarska 43,21000 Split,Nila Peroš, OIB 48544328267, Terzićeva 3,21000 Split,Dragica Peša, OIB 47913512214, Jeretova 7,21000 Split,Iris Peša, OIB 06010961010, Rikarda Katalinića Jeretova 7,21000 Split,Nikša Petrić, OIB 98862228387, Kod Sv. Stjepana 23,21460 Stari Grad,Matko Pezo, OIB 51619560640, Hercegovačka 30,21000 Split,Zlatko Piperković, OIB 91173398058, Dinka Šimunovića 17,21000 Split,Joško Pivac, OIB 34978148355, Varaždinska 43,21000 Split,Luka Pjevac, OIB 52683808409, Omiška 18,21000 Split,Anka Plazonja, OIB 92736733656, Uskočka 7,21000 Split,Robert Plazonja, OIB 75774016292, Uskočka 7,21000 Split,Gordan Poparić, OIB 98826275620, ULICA GRGURA NINSKOG 29 A (ranije: KAŠTEL NOVI, ŽRTAVA RATA, 29 A),21217 Kaštel Novi,Ante Popović, OIB 03185976635, J. Palmotića 2,21000 Split,Milanka Pranić, OIB 03263396290, Mosećka Ulica 4,22320 Drniš,Miroslav Primorac, OIB 42998076332, I. Paštrića Poljičanina 19,21311 Podstrana,Iva Punda, OIB 03796593117, Bistrička 29,21204 Kotlenice,Drago Radić, OIB 29691845355, Na rudini 3,20207 Čibača,Mladen Radmilović, OIB 32330076899, Gorička 4,21000 Split,Petar Radonić, OIB 09324740808, Jelsa 98,21465 Jelsa,Jagoda Radošević, OIB 26353444269, Vrh Lučca 35,21000 Split,Ante Rajčić, OIB 16954022739, Velebitska 97,21000 Split,Marko Ralica, OIB 43858024645, Benkovačka 3,21000 Split,Ivan Raos, OIB 51516687457, MANDIĆEVA 66 (ranije: STOBREČ, MANDIĆEVA, 66),21000 Split,Zdenka Razlog, OIB 03030085275, Kod Pošte 33,22320 Siverić,Mila Rebić, OIB 40304138585, Marka M. 20A,21210 Mravince,Marija Reljanović, OIB 34147480025, Otavice 30,22320 Otavice,Mara Režić, OIB 03502691709, Kliški Put 48,21210 Solin,Marija Rizvan, OIB 81852427870, Bilice 12,21000 Split,Anđelko Rogulj, OIB 86920054956, Gomile 38,21217 Kaštel Stari,Berislava Roša, OIB 03031267329, Zvonimirova 29 B,22300 Knin,Sofija Ruić, OIB 32252086462, Getaldićeva 19,21000 Split,Ana Runjić, OIB 01784422133, Hrvatskih vitezova 46,21000 Split,Gordan Ruščić, OIB 53119078542, Putaljski put bb,21212 Kaštel Sućurac,Sanja Ružić, OIB 04871127862, Šižgorićeva 7,21000 Split,Svjetlana Samac, OIB 00231948560, Samci 14,22320 Brištane,Miljenko Samardžić, OIB 48154982931, Šižegorićeva 20,21000 Split,Dinka Sanseović, OIB 27313861620, KUNIČIĆA DVOR 4 (ranije: DOL, DOL, 0),Dol,Ante Sarić, OIB 37671686952, Neorić bb,21203 Neorić,Ivan Sarić, OIB 25772566590, DONJA MALA-CENTAR 47 (ranije: NEORIĆ, NEORIĆ, 0),21203 Neorić,Marija Sedlar, OIB 77476367069, Ostravska 1,21000 Split,Ljubica Sekelez, OIB 37811046307, Mitnička 1,21000 Split,Kristina Serdarević, OIB 96208368856, Put Jokića-kalčina 8,21203 Neorić,Aleksandra Sever-Muhar, OIB 46981853030, Karamanova 7,21000 Split,Boško Sikavica, OIB 62904573776, Kričke bb,22320 Ružić,Snježana Sikavica, OIB 04571043319, Domovinskog rata 12,21210 Solin,Dragan Simić, OIB 11440453978, Sarajevska 76,21000 Split,Tanja Sinovčić, OIB 15724160128, Trondheimska 10,21000 Split,Ljiljana Sirić, OIB 13682411690, Put Vele Meje 10,21212 Kaštel Sućurac,Dijana Skelin, OIB 67771387421, Vručine II 12,21217 Kaštel Novi,Kata Sočo, OIB 12244754061, CENTAR - DUBRAVA 21 (ranije: NEORIĆ, NEORIĆ, 0),21203 Neorić,Marija Stančić, OIB 24488999707, Petra Krešimira IV 10,21460 Stari Grad,Đani Stanić, OIB 01952579328, Matoševa Ulica 131,21210 Solin,Danica Stipović, OIB 14428054555, Put Dragočeva 54,21212 Kaštel Sućurac,Milorad Stojsavljević, OIB 70694448376, Šimićeva 58,21000 Split,Petar Strinić, OIB 82064030568, Pazdigradska 16,21000 Split,Luca Strunje, OIB 39917579317, Kralja Tomislava 18,22300 Knin,Slavka Svalina, OIB 20916812996, Crivac bb,21203 Crivac,Marijan Šamija, OIB 81559542363, Trstenik 2,21000 Split,Marinka Šamija, OIB 26187211202, Vrgoračka 8,22300 Knin,Katica Šeparović, OIB 89096228977,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OIB 45192577645, Ivaniševićeva 45,21000 Split,Vesna Šunjić, OIB 05247958818, Šimićeva 14,21000 Split,Ljubica Tarle, OIB 28166909018, Tarle 12,22320 Velušić,Nada Teklić, OIB 80645998554, Zgon 80,21210 Solin,Lada Terzić, OIB 31496851195, Puntarska 5,21000 Split,Ivan Tomić, OIB 55633242961, Tomići 1,22320 Siverić,Ivan Topić, OIB 63353072185, Vrlička 21,21000 Split,Jelica Topić, OIB 84009834780, Mosećka 50A,21000 Split,Tvrtko Topić, OIB 15832739048, Ulica 142. Brigade 37 A,22320 Siverić,Anđelka Torlak, OIB 94366468246, Radunica 29,21000 Split,Ivan Torlak, OIB 36758209001, Radunica 29,21000 Split,Marko Torlak, OIB 25141930670, Radmilovića 20,21000 Split,Damir Tot, OIB 97869422869, Šimićeva 12,21000 Split,Anka Treskavica, OIB 89998355619, Dubrovačka 35,21000 Split,Anka Tukić, OIB 95095320611, Šime Ljubića 13,21000 Split,Nediljko Ugrin, OIB 61713318858, Sv. Ivana 33,21311 Donje Sitno,Marinko Uvodić, OIB 86857726322, Zgon 32,21210 Solin,Nedjeljka Uvodić, OIB 30483848227, Vinkovačka 51,21000 Split,Marko Validžić, OIB 09167064985, Validžići 4,22320 Ružić,Ivanka Varnica, OIB 95864491355, Imotska 69,21000 Split,Milica Varvodić, OIB 73723486062, Kozjačka 24,21210 Solin,Kristina Velić, OIB 77384310693, Papandopulova 11,21000 Split,Ljiljana Vesković, OIB 43910221929, Fausta Vrančića 8,21000 Split,Milka Veštić, OIB 06357620254, Čavale 11,22323 Sedramić,Ante Vidan, OIB 08079634276, Gundulićeva 44,21000 Split,Marko Vidović, OIB 01091360979, Ružić bb,22320 Gradac,Matko Vidović, OIB 91655777185, Gradac bb,22320 Gradac,Nevenka Vidović, OIB 50708267696, Pastuovići 4,22320 Gradac,Ankica Vilibić, OIB 41935131740, Marina Getaldića 33,21000 Split,Anđelko Vilić, OIB 46303939151, RADOBILJSKA CESTA 41 (ranije: KREŠEVO, KREŠEVO, 24),21250 Kreševo,Normela Visković, OIB 93848978885, Jelsa 1005,21465 Jelsa,Tonči Visković, OIB 57207922181, Jelsa 1005,21465 Jelsa,Marica Vlaić, OIB 45120406456, Ulica Nikole Tesle 16,22320 Drniš,Dubravka Vlainić, OIB 89412859402, Jelsa 357,21465 Jelsa,Ivo Vodanović, OIB 61288856543, Pavičića dvori 11,21460 Stari Grad,Josip Vogleš, OIB 78979895187, CESTA DR. FRANJE TUĐMANA 550 (ranije: KAŠTEL KAMBELOVAC, CESTA DR. FRANJE TUĐMANA, 80),21214 Kaštel Kambelovac,Vinko Vranković, OIB 28469423878, JELSA 129 (ranije: JELSA, JELSA, 0),21465 Jelsa,Ivan Vrdoljak, OIB 58654492314, DONJA MALA-CENTAR 31 (ranije: NEORIĆ, NEORIĆ, 0),21203 Neorić,Mirjana Vrdoljak, OIB 00849791179, Put Kule 12,21210 Solin,Marija Vrgoč, Velebitska 34,21000 Split,Bože Vuco, OIB 57170132138, Starčevićeva 10,21212 Kaštel Sućurac,Mirjana Vučković, OIB 77198987590, Ruđera Boškovića 23,21000 Split,Višnja Vučković, OIB 65331626489, Put Smokovika 26,21000 Split,Ivan Vugdelija, OIB 84315022246, Don Frane Bulića 38,21217 Kaštel Novi,Dubravka Vukas, OIB 08519715626, Markov Put 8,21000 Split,Anđelka Vukičević, OIB 72508288201, Badanj bb,22320 Drniš,Zora Vuković, OIB 33099880685, Plitvička 1A,21000 Split,Ivan Vukušić, OIB 52615536531, Dobrilina 6,21000 Split,Jadran Vukušić, OIB 16315354223, Put Sv. Klementa 19,21311 Gornje Sitno,Nevenka Vukušić, OIB 24889115799, Cerje 2,22320 Mirlović Polje,Vjera Vukušić, OIB 63442370123, Kralja Petra Krešimira IV 8,22320 Drniš,Zvonimir Vukušić, OIB 28097018986, Vinodolska 10,21000 Split,Nevenka Vuleta, OIB 13567782306, Markov put 33,21311 Stobreč,Vinka Zekić, OIB 91815577545,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OIB 40723467363, M. Čačića 3,22300 Knin,Davorka Živković, OIB 80590033491, Živkovići 12,22320 Badanj,Ivica Živković, OIB 18562262384, Badanj bb,22320 Badanj,Ivo Živković, OIB 81034283040, Put Kule 27,21210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00140332153, Pujanke 53,21000 Split,Ivo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derivirana_varijabla>
  </DomainObject.Predmet.StrankaWithAdressOIB>
  <DomainObject.Predmet.StrankaNazivFormated>
    <izvorni_sadrzaj>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Roić,Nade Pavičić-ivelja,Dujko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Zečić,Ivo Bavčević,Nataša Bazina,Mirjana Begonja,Jelena Belić,Niko Belić,Jagoda Bešker,Nedo Bešker,Zorica Bilić,Sanja Bilić-pavlinović,Jela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Vučemilović-šimunović,Gordana Buljević,Marina Burić,Mario Buzov,Đuro Caratan,Toni Caratan,Boris Carić,Paulo Carić,Dinka Cezareo,Nevenka Cukrov,Dijana Czwik,Vinka Čavala,Silva Černak Lojić,Diana Čović,Ante Čulo,Blaž Ćapin,Filip Delać,Ankica Delić,Marko Delić,Nediljka Delić,Gordana Didak,Mili Divić,Ljiljana Dragan Jelušić,Milka Drlje,Mato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 Jerčić,Josip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izvorni_sadrzaj>
    <derivirana_varijabla naziv="DomainObject.Predmet.StrankaNazivFormated_1">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Roić,Nade Pavičić-ivelja,Dujko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Zečić,Ivo Bavčević,Nataša Bazina,Mirjana Begonja,Jelena Belić,Niko Belić,Jagoda Bešker,Nedo Bešker,Zorica Bilić,Sanja Bilić-pavlinović,Jela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Vučemilović-šimunović,Gordana Buljević,Marina Burić,Mario Buzov,Đuro Caratan,Toni Caratan,Boris Carić,Paulo Carić,Dinka Cezareo,Nevenka Cukrov,Dijana Czwik,Vinka Čavala,Silva Černak Lojić,Diana Čović,Ante Čulo,Blaž Ćapin,Filip Delać,Ankica Delić,Marko Delić,Nediljka Delić,Gordana Didak,Mili Divić,Ljiljana Dragan Jelušić,Milka Drlje,Mato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 Jerčić,Josip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derivirana_varijabla>
  </DomainObject.Predmet.StrankaNazivFormated>
  <DomainObject.Predmet.StrankaNazivFormatedOIB>
    <izvorni_sadrzaj>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24743587539,Nade Pavičić-ivelja, OIB 33508911717,Dujko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 OIB 18683136487,Općinski sud u Starom Gradu - ZK odjel,Nada Akrap, OIB 50608806627,Jasminka Antunović, OIB 74697035343,Nediljka Armanda, OIB 09033661295,Ana Babić, OIB 99777361372,Gordana Babić,Ivan Babić, OIB 39364629552,Katica Babić, OIB 49371248632,Jure Bacelj, OIB 68175280792,Ana Bačić, OIB 18080781553,Nediljka Bajić, OIB 00893712988,Žarka Bakotić, OIB 36917498674,Marko Baković, OIB 05569494546,Ivica Ban, OIB 07285230342,Srđanka Banovac, OIB 50974371502,Božidar Barać, OIB 80639746410,Vedran Barbarić, OIB 18526555730,Marija Barbir, OIB 43799885260,Petar Barbir, OIB 94965914070,Anica Baričević, OIB 06811970314,Damira Barišić, OIB 88385690941,Ivan Barišić, OIB 38311171100,Manda Bašić, OIB 23944179531,Aleksandar Bauk, OIB 97860316263,Marina Zečić, OIB 62683960216,Ivo Bavčević, OIB 18609350440,Nataša Bazina, OIB 67925940620,Mirjana Begonja, OIB 73001510209,Jelena Belić, OIB 77723253899,Niko Belić, OIB 18977071620,Jagoda Bešker, OIB 29966440390,Nedo Bešker, OIB 56588665795,Zorica Bilić, OIB 99810426480,Sanja Bilić-pavlinović, OIB 45845212026,Jela Bilobrk, OIB 63402483386,Antun Blažević, OIB 90714609552,Hrvoje Blažević, OIB 12287964630,Damir Bojčić, OIB 41258960204,Željko Bojčić, OIB 09291034408,Denis Boljat, OIB 33725767264,Srećko Boras, OIB 94339540336,Robert Borić, OIB 38057391892,Goran Bosančić, OIB 33007404175,Pava Botić, OIB 34296544282,Ljuba Božanić, OIB 04083001132,Anka Božić, OIB 84941173128,Anica Božić-Bakušić, OIB 89654935153,Ivica Bratić, OIB 86080104106,Nikša Bratić, OIB 49290967945,Vencislav Brizić, OIB 29265973045,Zlata Brizić, OIB 73389614517,Mate Brstilo, OIB 97701748344,Zora Budimir, OIB 65069642793,Miranda Budiša, OIB 35557811513,Nediljko Bugarin, OIB 69239215555,Željka Vučemilović-šimunović, OIB 19390672750,Gordana Buljević, OIB 32937631192,Marina Burić, OIB 93570683955,Mario Buzov, OIB 93519007247,Đuro Caratan, OIB 81898965125,Toni Caratan, OIB 68762006562,Boris Carić, OIB 46466426123,Paulo Carić, OIB 15402538356,Dinka Cezareo, OIB 08033901183,Nevenka Cukrov, OIB 17311242164,Dijana Czwik, OIB 09675579569,Vinka Čavala, OIB 72189149878,Silva Černak Lojić, OIB 21589065823,Diana Čović, OIB 59401221926,Ante Čulo, OIB 58219699024,Blaž Ćapin, OIB 67223092915,Filip Delać, OIB 82167098700,Ankica Delić, OIB 80719299509,Marko Delić, OIB 05763270433,Nediljka Delić, OIB 99568210497,Gordana Didak, OIB 78878339902,Mili Divić, OIB 35555990248,Ljiljana Dragan Jelušić, OIB 50973171038,Milka Drlje, OIB 15738553325,Mato Drmić, OIB 39636384582,Jozo Družianić, OIB 63604163211,Stanko Duvančić, OIB 41476060687,Damir Duvnjak, OIB 63781484968,Nives Džanko, OIB 90598357164,Ante Đurđević, OIB 72594587030,Ljubica Elez, OIB 71000445833,Ankica Ezgeta, OIB 18659409558,Lenka Franić, OIB 62951288048,Ivica Gabelić, OIB 70468304794,Marija Galešić, OIB 47387004597,Petar Galić, OIB 09903259382,Silvana Galić, OIB 02726524452,Kazimir Garić, OIB 83662319172,Vencel Gašpar, OIB 46863766369,Vinko Gašpar, OIB 21657975586,Ana Goreta, OIB 91749079767,Zorka Goreta, OIB 78206251147,Josip Gotovac, OIB 16838023061,Vjekoslav Grbčić, OIB 00132520638,Divna Grbeša, OIB 74813693236,Ana Grubišić, OIB 49854875039,Gordana Grubišić, OIB 49873220891,Nikola Grubišić, OIB 97693442104,Sanja Grubišić, OIB 26638303946,Antonio Gudelj, OIB 83686976296,Kata Gugić, OIB 97696546556,Mirjana Gugić, OIB 69438273166,Ivica Hajder, OIB 67907347725,Željko Hajder, OIB 70330715284,Silvana Hajduk, OIB 33507058945,Tomislav Herceg, OIB 78714538239,Mira Ikica, OIB 11849010850,Franjo Ivčević, OIB 49917991796,Jelena Ivčević, OIB 74901888496,Damir Jakus, OIB 87272819238,Gospova Jakus, OIB 04209324873,Marica Jakus, OIB 74750176046,Petar Jakus, OIB 67345729042,Marko Janković, OIB 19997991153,Matija Jeličić, OIB 98976446888,Ante Jeličić, OIB 91949654327,Marija Jocić, OIB 87687857774,Ante Jolić, OIB 30924166560,Marica Jukić, OIB 19856164686,Marko Jukić, OIB 72590351524,Renata Jukić, OIB 09827250222,Jadranka Jurić, OIB 52705592800,Marija Jurić, OIB 31016018881,Ankica Kainić, OIB 80409745726,Jelena Kalinić, OIB 02401555720,Petar Kalinić, OIB 76156352997,Anamarija Kalinić Radović, OIB 92738597282,Stipan Kamber, OIB 84681628783,Đuro Kapoši, OIB 55675650848,Željko Karin, OIB 70824276539,Marijana Karin Prnjak, OIB 61576258120,Neda Kasalo, OIB 11081458098,Zvonimir Kasalo, OIB 07885551191,Suzana Kašić, OIB 59974477956,Ivana Katalinić Jerčić, OIB 27192920551,Josip Katušić, OIB 17394409236,Ljiljana Kegalj, OIB 44567225674,Ante Kekez, OIB 82341180529,Ivanko Kekez, OIB 69257203171,Petrica Kekez, OIB 01138031201,Boško Kevo, OIB 58881798829,Antiša Kliškinić, OIB 54591476829,Veljko Knezović, OIB 29953576092,Stjepan Kokeza, OIB 45375542461,Petar Kolega, OIB 41344179016,Daniela Kovač, OIB 73917202839,Željka Kovač, OIB 49269171098,Ivan Kraljić, OIB 34937918610,Inga Krnjaić, OIB 00968558935,Anka Krstić, OIB 50194808421,Ivan Kundid, OIB 95397541786,Ivana Kundid, OIB 65152954463,Ružica Kundid, OIB 62510013110,Deni Kuvačić, OIB 86909984538,Anka Landikušić, OIB 18023655586,Ivan Lasić, OIB 23248459290,Dražen Lazić, OIB 10307450473,Nenad Leskur, OIB 79369933858,Ivana Lilić, OIB 24212828078,Ivo Lipanović, OIB 56508525212,Marko Lojić, OIB 38337274260,Mile Lovrić, OIB 87317474850,Ana Lovrinčević, OIB 37389823251,Dejan Lukavac, OIB 85205650926,Nela Madžar, OIB 92085359240,Alenka Malinić, OIB 44061509536,Pavao Marasović, OIB 32681502260,Anto Marijan, OIB 32989170521,Cvita Marijanović, OIB 33573858243,Dobrinka Marijanović, OIB 03673706981,Tomislav Marijanović, OIB 87726686946,Jasna Marin, OIB 24544706980,Marina Marin, OIB 96155411085,Željko Marinac, OIB 53959056974,Božidar Marinković, OIB 12351935621,Jakov Mateta, OIB 14390943845,Ivan Matić, OIB 23355936969,Ružica Matić, OIB 42779808936,Slavko Matić, OIB 28602503915,Željko Matić, OIB 66582117749,Marija Matković, OIB 79153132638,Ivan Melvan, OIB 80843491669,Nikola Midenjak, OIB 88248589366,Pere Mihanović, OIB 49545684243,Ana Mikulić, OIB 54712970747,Mate Mikulić, OIB 87811623322,Ivan Milaković, OIB 91056811857,Ivan Milanović, OIB 75286000064,Zorka Miletić, OIB 48042737399,Milan Miljuš, OIB 35675614034,Đorđe Mirčetić, OIB 27370139872,Tonči Mišković, OIB 74628173475,Ana Moro, OIB 64571848035,Slavko Moro, OIB 30868427553,Tomi Moscatello, OIB 28508820612,Marija Munitić, OIB 68535764041,Ljubomir Muslim, OIB 17589644925,Mijo Nožina, OIB 79046275268,Jurica Oman, OIB 78517901315,Mirko Oman, OIB 68766264149,Janja Orošnjak, OIB 49619386391,Mila Palada, OIB 10163841708,Ivan Pandža, OIB 63327603131,Asija Papić, OIB 36844611036,Mijo Papić, OIB 90436045680,Tereza Papić, OIB 79546057657,Rajko Parać, OIB 14695878450,Tatjana Parać, OIB 45662446398,Đurđica Parat, OIB 21781090554,Ivan Pastuović, OIB 39126309445,Jurica Pavela, OIB 06763759506,Roki Pavičić, OIB 01089958101,Ivan Pažanin, OIB 47030103613,Luka Peko, OIB 89771272445,Neda Penga, OIB 76197116887,Ante Perko, OIB 58528189918,Ivana Perko, OIB 72532024891,Gordana Perković, OIB 48186805492,Marica Perković, OIB 69926366099,Nediljko Perković, OIB 66481146396,Nila Peroš, OIB 48544328267,Dragica Peša, OIB 47913512214,Iris Peša, OIB 06010961010,Nikša Petrić, OIB 98862228387,Matko Pezo, OIB 51619560640,Zlatko Piperković, OIB 91173398058,Joško Pivac, OIB 34978148355,Luka Pjevac, OIB 52683808409,Anka Plazonja, OIB 92736733656,Robert Plazonja, OIB 75774016292,Gordan Poparić, OIB 98826275620,Ante Popović, OIB 03185976635,Milanka Pranić, OIB 03263396290,Miroslav Primorac, OIB 42998076332,Iva Punda, OIB 03796593117,Drago Radić, OIB 29691845355,Mladen Radmilović, OIB 32330076899,Petar Radonić, OIB 09324740808,Jagoda Radošević, OIB 26353444269,Ante Rajčić, OIB 16954022739,Marko Ralica, OIB 43858024645,Ivan Raos, OIB 51516687457,Zdenka Razlog, OIB 03030085275,Mila Rebić, OIB 40304138585,Marija Reljanović, OIB 34147480025,Mara Režić, OIB 03502691709,Marija Rizvan, OIB 81852427870,Anđelko Rogulj, OIB 86920054956,Berislava Roša, OIB 03031267329,Sofija Ruić, OIB 32252086462,Ana Runjić, OIB 01784422133,Gordan Ruščić, OIB 53119078542,Sanja Ružić, OIB 04871127862,Svjetlana Samac, OIB 00231948560,Miljenko Samardžić, OIB 48154982931,Dinka Sanseović, OIB 27313861620,Ante Sarić, OIB 37671686952,Ivan Sarić, OIB 25772566590,Marija Sedlar, OIB 77476367069,Ljubica Sekelez, OIB 37811046307,Kristina Serdarević, OIB 96208368856,Aleksandra Sever-Muhar, OIB 46981853030,Boško Sikavica, OIB 62904573776,Snježana Sikavica, OIB 04571043319,Dragan Simić, OIB 11440453978,Tanja Sinovčić, OIB 15724160128,Ljiljana Sirić, OIB 13682411690,Dijana Skelin, OIB 67771387421,Kata Sočo, OIB 12244754061,Marija Stančić, OIB 24488999707,Đani Stanić, OIB 01952579328,Danica Stipović, OIB 14428054555,Milorad Stojsavljević, OIB 70694448376,Petar Strinić, OIB 82064030568,Luca Strunje, OIB 39917579317,Slavka Svalina, OIB 20916812996,Marijan Šamija, OIB 81559542363,Marinka Šamija, OIB 26187211202,Katica Šeparović, OIB 89096228977,Nenad Ševo, OIB 88234857624,Krasna Šiklić, OIB 53374014167,Mili Šimig, OIB 94704411458,Vesna Škare, OIB 71821692373,Ljubica Škopljanac, OIB 09408788504,Milica Špar, OIB 07038339077,Eleana Šubat, OIB 38900880602,Ivan Šuljug, OIB 45192577645,Vesna Šunjić, OIB 05247958818,Ljubica Tarle, OIB 28166909018,Nada Teklić, OIB 80645998554,Lada Terzić, OIB 31496851195,Ivan Tomić, OIB 55633242961,Ivan Topić, OIB 63353072185,Jelica Topić, OIB 84009834780,Tvrtko Topić, OIB 15832739048,Anđelka Torlak, OIB 94366468246,Ivan Torlak, OIB 36758209001,Marko Torlak, OIB 25141930670,Damir Tot, OIB 97869422869,Anka Treskavica, OIB 89998355619,Anka Tukić, OIB 95095320611,Nediljko Ugrin, OIB 61713318858,Marinko Uvodić, OIB 86857726322,Nedjeljka Uvodić, OIB 30483848227,Marko Validžić, OIB 09167064985,Ivanka Varnica, OIB 95864491355,Milica Varvodić, OIB 73723486062,Kristina Velić, OIB 77384310693,Ljiljana Vesković, OIB 43910221929,Milka Veštić, OIB 06357620254,Ante Vidan, OIB 08079634276,Marko Vidović, OIB 01091360979,Matko Vidović, OIB 91655777185,Nevenka Vidović, OIB 50708267696,Ankica Vilibić, OIB 41935131740,Anđelko Vilić, OIB 46303939151,Normela Visković, OIB 93848978885,Tonči Visković, OIB 57207922181,Marica Vlaić, OIB 45120406456,Dubravka Vlainić, OIB 89412859402,Ivo Vodanović, OIB 61288856543,Josip Vogleš, OIB 78979895187,Vinko Vranković, OIB 28469423878,Ivan Vrdoljak, OIB 58654492314,Mirjana Vrdoljak, OIB 00849791179,Marija Vrgoč,Bože Vuco, OIB 57170132138,Mirjana Vučković, OIB 77198987590,Višnja Vučković, OIB 65331626489,Ivan Vugdelija, OIB 84315022246,Dubravka Vukas, OIB 08519715626,Anđelka Vukičević, OIB 72508288201,Zora Vuković, OIB 33099880685,Ivan Vukušić, OIB 52615536531,Jadran Vukušić, OIB 16315354223,Nevenka Vukušić, OIB 24889115799,Vjera Vukušić, OIB 63442370123,Zvonimir Vukušić, OIB 28097018986,Nevenka Vuleta, OIB 13567782306,Vinka Zekić, OIB 91815577545,Dinko Zenčić, OIB 65189931544,Borislav Zokić, OIB 51253879731,Dolina Zokić, OIB 75688399939,Margita Zokić, OIB 85982645988,Luca Zolota, OIB 57479376750,Milan Žarković,Nevenka Živko, OIB 40723467363,Davorka Živković, OIB 80590033491,Ivica Živković, OIB 18562262384,Ivo Živković, OIB 81034283040,Siniša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00140332153,Ivo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izvorni_sadrzaj>
    <derivirana_varijabla naziv="DomainObject.Predmet.StrankaNazivFormatedOIB_1">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24743587539,Nade Pavičić-ivelja, OIB 33508911717,Dujko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 OIB 18683136487,Općinski sud u Starom Gradu - ZK odjel,Nada Akrap, OIB 50608806627,Jasminka Antunović, OIB 74697035343,Nediljka Armanda, OIB 09033661295,Ana Babić, OIB 99777361372,Gordana Babić,Ivan Babić, OIB 39364629552,Katica Babić, OIB 49371248632,Jure Bacelj, OIB 68175280792,Ana Bačić, OIB 18080781553,Nediljka Bajić, OIB 00893712988,Žarka Bakotić, OIB 36917498674,Marko Baković, OIB 05569494546,Ivica Ban, OIB 07285230342,Srđanka Banovac, OIB 50974371502,Božidar Barać, OIB 80639746410,Vedran Barbarić, OIB 18526555730,Marija Barbir, OIB 43799885260,Petar Barbir, OIB 94965914070,Anica Baričević, OIB 06811970314,Damira Barišić, OIB 88385690941,Ivan Barišić, OIB 38311171100,Manda Bašić, OIB 23944179531,Aleksandar Bauk, OIB 97860316263,Marina Zečić, OIB 62683960216,Ivo Bavčević, OIB 18609350440,Nataša Bazina, OIB 67925940620,Mirjana Begonja, OIB 73001510209,Jelena Belić, OIB 77723253899,Niko Belić, OIB 18977071620,Jagoda Bešker, OIB 29966440390,Nedo Bešker, OIB 56588665795,Zorica Bilić, OIB 99810426480,Sanja Bilić-pavlinović, OIB 45845212026,Jela Bilobrk, OIB 63402483386,Antun Blažević, OIB 90714609552,Hrvoje Blažević, OIB 12287964630,Damir Bojčić, OIB 41258960204,Željko Bojčić, OIB 09291034408,Denis Boljat, OIB 33725767264,Srećko Boras, OIB 94339540336,Robert Borić, OIB 38057391892,Goran Bosančić, OIB 33007404175,Pava Botić, OIB 34296544282,Ljuba Božanić, OIB 04083001132,Anka Božić, OIB 84941173128,Anica Božić-Bakušić, OIB 89654935153,Ivica Bratić, OIB 86080104106,Nikša Bratić, OIB 49290967945,Vencislav Brizić, OIB 29265973045,Zlata Brizić, OIB 73389614517,Mate Brstilo, OIB 97701748344,Zora Budimir, OIB 65069642793,Miranda Budiša, OIB 35557811513,Nediljko Bugarin, OIB 69239215555,Željka Vučemilović-šimunović, OIB 19390672750,Gordana Buljević, OIB 32937631192,Marina Burić, OIB 93570683955,Mario Buzov, OIB 93519007247,Đuro Caratan, OIB 81898965125,Toni Caratan, OIB 68762006562,Boris Carić, OIB 46466426123,Paulo Carić, OIB 15402538356,Dinka Cezareo, OIB 08033901183,Nevenka Cukrov, OIB 17311242164,Dijana Czwik, OIB 09675579569,Vinka Čavala, OIB 72189149878,Silva Černak Lojić, OIB 21589065823,Diana Čović, OIB 59401221926,Ante Čulo, OIB 58219699024,Blaž Ćapin, OIB 67223092915,Filip Delać, OIB 82167098700,Ankica Delić, OIB 80719299509,Marko Delić, OIB 05763270433,Nediljka Delić, OIB 99568210497,Gordana Didak, OIB 78878339902,Mili Divić, OIB 35555990248,Ljiljana Dragan Jelušić, OIB 50973171038,Milka Drlje, OIB 15738553325,Mato Drmić, OIB 39636384582,Jozo Družianić, OIB 63604163211,Stanko Duvančić, OIB 41476060687,Damir Duvnjak, OIB 63781484968,Nives Džanko, OIB 90598357164,Ante Đurđević, OIB 72594587030,Ljubica Elez, OIB 71000445833,Ankica Ezgeta, OIB 18659409558,Lenka Franić, OIB 62951288048,Ivica Gabelić, OIB 70468304794,Marija Galešić, OIB 47387004597,Petar Galić, OIB 09903259382,Silvana Galić, OIB 02726524452,Kazimir Garić, OIB 83662319172,Vencel Gašpar, OIB 46863766369,Vinko Gašpar, OIB 21657975586,Ana Goreta, OIB 91749079767,Zorka Goreta, OIB 78206251147,Josip Gotovac, OIB 16838023061,Vjekoslav Grbčić, OIB 00132520638,Divna Grbeša, OIB 74813693236,Ana Grubišić, OIB 49854875039,Gordana Grubišić, OIB 49873220891,Nikola Grubišić, OIB 97693442104,Sanja Grubišić, OIB 26638303946,Antonio Gudelj, OIB 83686976296,Kata Gugić, OIB 97696546556,Mirjana Gugić, OIB 69438273166,Ivica Hajder, OIB 67907347725,Željko Hajder, OIB 70330715284,Silvana Hajduk, OIB 33507058945,Tomislav Herceg, OIB 78714538239,Mira Ikica, OIB 11849010850,Franjo Ivčević, OIB 49917991796,Jelena Ivčević, OIB 74901888496,Damir Jakus, OIB 87272819238,Gospova Jakus, OIB 04209324873,Marica Jakus, OIB 74750176046,Petar Jakus, OIB 67345729042,Marko Janković, OIB 19997991153,Matija Jeličić, OIB 98976446888,Ante Jeličić, OIB 91949654327,Marija Jocić, OIB 87687857774,Ante Jolić, OIB 30924166560,Marica Jukić, OIB 19856164686,Marko Jukić, OIB 72590351524,Renata Jukić, OIB 09827250222,Jadranka Jurić, OIB 52705592800,Marija Jurić, OIB 31016018881,Ankica Kainić, OIB 80409745726,Jelena Kalinić, OIB 02401555720,Petar Kalinić, OIB 76156352997,Anamarija Kalinić Radović, OIB 92738597282,Stipan Kamber, OIB 84681628783,Đuro Kapoši, OIB 55675650848,Željko Karin, OIB 70824276539,Marijana Karin Prnjak, OIB 61576258120,Neda Kasalo, OIB 11081458098,Zvonimir Kasalo, OIB 07885551191,Suzana Kašić, OIB 59974477956,Ivana Katalinić Jerčić, OIB 27192920551,Josip Katušić, OIB 17394409236,Ljiljana Kegalj, OIB 44567225674,Ante Kekez, OIB 82341180529,Ivanko Kekez, OIB 69257203171,Petrica Kekez, OIB 01138031201,Boško Kevo, OIB 58881798829,Antiša Kliškinić, OIB 54591476829,Veljko Knezović, OIB 29953576092,Stjepan Kokeza, OIB 45375542461,Petar Kolega, OIB 41344179016,Daniela Kovač, OIB 73917202839,Željka Kovač, OIB 49269171098,Ivan Kraljić, OIB 34937918610,Inga Krnjaić, OIB 00968558935,Anka Krstić, OIB 50194808421,Ivan Kundid, OIB 95397541786,Ivana Kundid, OIB 65152954463,Ružica Kundid, OIB 62510013110,Deni Kuvačić, OIB 86909984538,Anka Landikušić, OIB 18023655586,Ivan Lasić, OIB 23248459290,Dražen Lazić, OIB 10307450473,Nenad Leskur, OIB 79369933858,Ivana Lilić, OIB 24212828078,Ivo Lipanović, OIB 56508525212,Marko Lojić, OIB 38337274260,Mile Lovrić, OIB 87317474850,Ana Lovrinčević, OIB 37389823251,Dejan Lukavac, OIB 85205650926,Nela Madžar, OIB 92085359240,Alenka Malinić, OIB 44061509536,Pavao Marasović, OIB 32681502260,Anto Marijan, OIB 32989170521,Cvita Marijanović, OIB 33573858243,Dobrinka Marijanović, OIB 03673706981,Tomislav Marijanović, OIB 87726686946,Jasna Marin, OIB 24544706980,Marina Marin, OIB 96155411085,Željko Marinac, OIB 53959056974,Božidar Marinković, OIB 12351935621,Jakov Mateta, OIB 14390943845,Ivan Matić, OIB 23355936969,Ružica Matić, OIB 42779808936,Slavko Matić, OIB 28602503915,Željko Matić, OIB 66582117749,Marija Matković, OIB 79153132638,Ivan Melvan, OIB 80843491669,Nikola Midenjak, OIB 88248589366,Pere Mihanović, OIB 49545684243,Ana Mikulić, OIB 54712970747,Mate Mikulić, OIB 87811623322,Ivan Milaković, OIB 91056811857,Ivan Milanović, OIB 75286000064,Zorka Miletić, OIB 48042737399,Milan Miljuš, OIB 35675614034,Đorđe Mirčetić, OIB 27370139872,Tonči Mišković, OIB 74628173475,Ana Moro, OIB 64571848035,Slavko Moro, OIB 30868427553,Tomi Moscatello, OIB 28508820612,Marija Munitić, OIB 68535764041,Ljubomir Muslim, OIB 17589644925,Mijo Nožina, OIB 79046275268,Jurica Oman, OIB 78517901315,Mirko Oman, OIB 68766264149,Janja Orošnjak, OIB 49619386391,Mila Palada, OIB 10163841708,Ivan Pandža, OIB 63327603131,Asija Papić, OIB 36844611036,Mijo Papić, OIB 90436045680,Tereza Papić, OIB 79546057657,Rajko Parać, OIB 14695878450,Tatjana Parać, OIB 45662446398,Đurđica Parat, OIB 21781090554,Ivan Pastuović, OIB 39126309445,Jurica Pavela, OIB 06763759506,Roki Pavičić, OIB 01089958101,Ivan Pažanin, OIB 47030103613,Luka Peko, OIB 89771272445,Neda Penga, OIB 76197116887,Ante Perko, OIB 58528189918,Ivana Perko, OIB 72532024891,Gordana Perković, OIB 48186805492,Marica Perković, OIB 69926366099,Nediljko Perković, OIB 66481146396,Nila Peroš, OIB 48544328267,Dragica Peša, OIB 47913512214,Iris Peša, OIB 06010961010,Nikša Petrić, OIB 98862228387,Matko Pezo, OIB 51619560640,Zlatko Piperković, OIB 91173398058,Joško Pivac, OIB 34978148355,Luka Pjevac, OIB 52683808409,Anka Plazonja, OIB 92736733656,Robert Plazonja, OIB 75774016292,Gordan Poparić, OIB 98826275620,Ante Popović, OIB 03185976635,Milanka Pranić, OIB 03263396290,Miroslav Primorac, OIB 42998076332,Iva Punda, OIB 03796593117,Drago Radić, OIB 29691845355,Mladen Radmilović, OIB 32330076899,Petar Radonić, OIB 09324740808,Jagoda Radošević, OIB 26353444269,Ante Rajčić, OIB 16954022739,Marko Ralica, OIB 43858024645,Ivan Raos, OIB 51516687457,Zdenka Razlog, OIB 03030085275,Mila Rebić, OIB 40304138585,Marija Reljanović, OIB 34147480025,Mara Režić, OIB 03502691709,Marija Rizvan, OIB 81852427870,Anđelko Rogulj, OIB 86920054956,Berislava Roša, OIB 03031267329,Sofija Ruić, OIB 32252086462,Ana Runjić, OIB 01784422133,Gordan Ruščić, OIB 53119078542,Sanja Ružić, OIB 04871127862,Svjetlana Samac, OIB 00231948560,Miljenko Samardžić, OIB 48154982931,Dinka Sanseović, OIB 27313861620,Ante Sarić, OIB 37671686952,Ivan Sarić, OIB 25772566590,Marija Sedlar, OIB 77476367069,Ljubica Sekelez, OIB 37811046307,Kristina Serdarević, OIB 96208368856,Aleksandra Sever-Muhar, OIB 46981853030,Boško Sikavica, OIB 62904573776,Snježana Sikavica, OIB 04571043319,Dragan Simić, OIB 11440453978,Tanja Sinovčić, OIB 15724160128,Ljiljana Sirić, OIB 13682411690,Dijana Skelin, OIB 67771387421,Kata Sočo, OIB 12244754061,Marija Stančić, OIB 24488999707,Đani Stanić, OIB 01952579328,Danica Stipović, OIB 14428054555,Milorad Stojsavljević, OIB 70694448376,Petar Strinić, OIB 82064030568,Luca Strunje, OIB 39917579317,Slavka Svalina, OIB 20916812996,Marijan Šamija, OIB 81559542363,Marinka Šamija, OIB 26187211202,Katica Šeparović, OIB 89096228977,Nenad Ševo, OIB 88234857624,Krasna Šiklić, OIB 53374014167,Mili Šimig, OIB 94704411458,Vesna Škare, OIB 71821692373,Ljubica Škopljanac, OIB 09408788504,Milica Špar, OIB 07038339077,Eleana Šubat, OIB 38900880602,Ivan Šuljug, OIB 45192577645,Vesna Šunjić, OIB 05247958818,Ljubica Tarle, OIB 28166909018,Nada Teklić, OIB 80645998554,Lada Terzić, OIB 31496851195,Ivan Tomić, OIB 55633242961,Ivan Topić, OIB 63353072185,Jelica Topić, OIB 84009834780,Tvrtko Topić, OIB 15832739048,Anđelka Torlak, OIB 94366468246,Ivan Torlak, OIB 36758209001,Marko Torlak, OIB 25141930670,Damir Tot, OIB 97869422869,Anka Treskavica, OIB 89998355619,Anka Tukić, OIB 95095320611,Nediljko Ugrin, OIB 61713318858,Marinko Uvodić, OIB 86857726322,Nedjeljka Uvodić, OIB 30483848227,Marko Validžić, OIB 09167064985,Ivanka Varnica, OIB 95864491355,Milica Varvodić, OIB 73723486062,Kristina Velić, OIB 77384310693,Ljiljana Vesković, OIB 43910221929,Milka Veštić, OIB 06357620254,Ante Vidan, OIB 08079634276,Marko Vidović, OIB 01091360979,Matko Vidović, OIB 91655777185,Nevenka Vidović, OIB 50708267696,Ankica Vilibić, OIB 41935131740,Anđelko Vilić, OIB 46303939151,Normela Visković, OIB 93848978885,Tonči Visković, OIB 57207922181,Marica Vlaić, OIB 45120406456,Dubravka Vlainić, OIB 89412859402,Ivo Vodanović, OIB 61288856543,Josip Vogleš, OIB 78979895187,Vinko Vranković, OIB 28469423878,Ivan Vrdoljak, OIB 58654492314,Mirjana Vrdoljak, OIB 00849791179,Marija Vrgoč,Bože Vuco, OIB 57170132138,Mirjana Vučković, OIB 77198987590,Višnja Vučković, OIB 65331626489,Ivan Vugdelija, OIB 84315022246,Dubravka Vukas, OIB 08519715626,Anđelka Vukičević, OIB 72508288201,Zora Vuković, OIB 33099880685,Ivan Vukušić, OIB 52615536531,Jadran Vukušić, OIB 16315354223,Nevenka Vukušić, OIB 24889115799,Vjera Vukušić, OIB 63442370123,Zvonimir Vukušić, OIB 28097018986,Nevenka Vuleta, OIB 13567782306,Vinka Zekić, OIB 91815577545,Dinko Zenčić, OIB 65189931544,Borislav Zokić, OIB 51253879731,Dolina Zokić, OIB 75688399939,Margita Zokić, OIB 85982645988,Luca Zolota, OIB 57479376750,Milan Žarković,Nevenka Živko, OIB 40723467363,Davorka Živković, OIB 80590033491,Ivica Živković, OIB 18562262384,Ivo Živković, OIB 81034283040,Siniša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00140332153,Ivo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893091722.25</izvorni_sadrzaj>
    <derivirana_varijabla naziv="DomainObject.Predmet.TrenutnaVrijednost_1">893091722.25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zvorni_sadrzaj>
    <derivirana_varijabla naziv="DomainObject.Predmet.StrankaListFormated_1">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derivirana_varijabla>
  </DomainObject.Predmet.StrankaListFormated>
  <DomainObject.Predmet.StrankaListFormatedOIB>
    <izvorni_sadrzaj>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zvorni_sadrzaj>
    <derivirana_varijabla naziv="DomainObject.Predmet.StrankaListFormatedOIB_1">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derivirana_varijabla>
  </DomainObject.Predmet.StrankaListFormatedOIB>
  <DomainObject.Predmet.StrankaListFormatedWithAdress>
    <izvorni_sadrzaj>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Nade Pavičić-ivelja, Vrbanj 365,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Bacelji 9, 21206 Bračević</item>
      <item>Ana Bačić, Umljanovići bb, 22320 Drniš</item>
      <item>Nediljka Bajić, Jurja Križanića 7, 21000 Split</item>
      <item>Žarka Bakotić, Mosorska Ulica 11 A, 21214 Kaštel Gomilica</item>
      <item>Marko Baković, Kroz Selo 2, 22300 Kistanje</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Zečić, Alojzija Stepinca 16, 21000 Split</item>
      <item>Ivo Bavčević, Šibenska 3, 21000 Split</item>
      <item>Nataša Bazina, PUT STRMA 67 (ranije: NEORIĆ, NEORIĆ, 0), 21203 Neorić</item>
      <item>Mirjana Begonja, Džale 2, 22323 Sedramić</item>
      <item>Jelena Belić, Jelsa 627, 21465 Jelsa</item>
      <item>Niko Belić, Jelsa 627, 21465 Jelsa</item>
      <item>Jagoda Bešker, Gašpini 23, 21210 Solin</item>
      <item>Nedo Bešker, Gašpini 23, 21210 Solin</item>
      <item>Zorica Bilić, Ulica Predraga Bogdanića 13, 21460 Stari Grad</item>
      <item>Sanja Bilić-pavlinović,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ULICA BISKUPA PAVLA ŽANIĆA 20 (ranije: KAŠTEL NOVI, PUT GROBLJA, 0),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Vučemilović-šimunović, Alkarska Ulica 26, 21000 Split</item>
      <item>Gordana Buljević, Trondheimska 10, 21000 Split</item>
      <item>Marina Burić, Mirlović Zagora, 22323 Unešić</item>
      <item>Mario Buzov, Cerje 35, 22320 Mirlović Polje</item>
      <item>Đuro Caratan, Stara zavala 58, 21465 Jelsa</item>
      <item>Toni Caratan, ZAVALA 58 (ranije: ZAVALA, ZAVALA, 0), 21465 Zavala</item>
      <item>Boris Carić, IVAN DOLAC 179 (ranije: IVAN DOLAC, IVAN DOLAC, 0), 21465 Ivan Dolac</item>
      <item>Paulo Carić, SVIRČE 145 (ranije: SVIRČE, SVIRČE, 0), 21460 Svirče</item>
      <item>Dinka Cezareo, Marina Šabića 4, 21460 Stari Grad</item>
      <item>Nevenka Cukrov, Domovinskog rata 6, 21210 Solin</item>
      <item>Dijana Czwik, Matoševa Ulica 96, 21210 Solin</item>
      <item>Vinka Čavala, ULICA PETRA ZRINSKOG 23 (ranije: KAŠTEL GOMILICA, UZ VODOVOD, 0), 21214 Kaštel Gomilica</item>
      <item>Silva Černak Lojić, Lojići 1,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Jelušić, Antuna Branka Šimića 54, 21000 Split</item>
      <item>Milka Drlje, Kitožer 9, 21311 Stobreč</item>
      <item>Mato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MERZOVA 12 (ranije: SPLIT, TEŽAČKI PUT, 40 E),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VUKOVARSKA ULICA 5 (ranije: DRNIŠ, KRALJA ZVONIMIRA, 41), 22320 Drniš</item>
      <item>Sanja Grubišić, Ulica Kralja Zvonimira 41,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39, 21232 Bisko</item>
      <item>Matija Jeličić, Vinkovačka 5, 21000 Split</item>
      <item>Ante Jeličić, Trondheimska 7, 21000 Split</item>
      <item>Marija Jocić, Vojka Krstulovića 21, 21000 Split</item>
      <item>Ante Jolić, Jolići 2, 22320 Gradac</item>
      <item>Marica Jukić, Perivoj A. Roje 5, 21000 Split</item>
      <item>Marko Jukić, Perivoj Ane Roje 5, 21000 Split</item>
      <item>Renata Jukić, Put Župića 33, 21230 Sinj</item>
      <item>Jadranka Jurić, Bufaline II 29, 21217 Kaštel Novi</item>
      <item>Marija Jurić, Put Kruševika bb, 21214 Kaštel Kambelovac</item>
      <item>Ankica Kainić, Prominski Put 11, 22300 Knin</item>
      <item>Jelena Kalinić, Magistrala Solin 67,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CESTA DR. FRANJE TUĐMANA 409 (ranije: KAŠTEL KAMBELOVAC, CESTA DR. FRANJE TUĐMANA, 109), 21214 Kaštel Kambelovac</item>
      <item>Zvonimir Kasalo, CESTA DR. FRANJE TUĐMANA 409 (ranije: KAŠTEL KAMBELOVAC, CESTA DR. FRANJE TUĐMANA, 109), 21214 Kaštel Kambelovac</item>
      <item>Suzana Kašić, Ulica 142. Brigade 2, 22320 Drniš</item>
      <item>Ivana Katalinić Jerčić, Put Vrila 6,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Čopova 8, 21000 Split</item>
      <item>Petar Kolega, ZVONIMIROVA 121 (ranije: SOLIN, ANTIŠE VUČIČIĆA, 149), 21210 Solin</item>
      <item>Daniela Kovač, Cesta dr. Franje Tuđmana 238a, 21212 Kaštel Sućurac</item>
      <item>Željka Kovač, Mažuranićevo šetalište 26, 21000 Split</item>
      <item>Ivan Kraljić, Put Balabana 7,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Put Jokića-kalčina 8,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Gornji Matići Kod Bunara 1, 22320 Trbounje</item>
      <item>Slavko Matić, I. Aljinovića 11, 21311 Žrnovnica</item>
      <item>Željko Matić, Ulica Put Kaluna 18,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Jajići 30, 21210 Solin</item>
      <item>Milan Miljuš, Kranjčevićeva 35, 21000 Split</item>
      <item>Đorđe Mirčetić, Pokvasica 2, 22320 Miočić</item>
      <item>Tonči Mišković, Jelsa 667, 21465 Jelsa</item>
      <item>Ana Moro, Vukovarska 80, 21000 Split</item>
      <item>Slavko Moro, Muklače 23, 21203 Crivac</item>
      <item>Tomi Moscatello, Ploča 17, Dol, 21460 Stari Grad</item>
      <item>Marija Munitić, Mažuranićevo šetalište 48, 21000 Split</item>
      <item>Ljubomir Muslim, Imotska 60, 21000 Split</item>
      <item>Mijo Nožina, PUT NOŽINA - MALJKOVIĆA 11 (ranije: PRGOMET, PRGOMET, 0), 21201 Prgomet</item>
      <item>Jurica Oman, Ive Tijardovića 10, 21000 Split</item>
      <item>Mirko Oman, Tijardovićeva 10, 21000 Split</item>
      <item>Janja Orošnjak, Gorice 2, 21212 Kaštel Sućurac</item>
      <item>Mila Palada, Odeska 4, 21000 Split</item>
      <item>Ivan Pandža, ULICA KORIOLANA ĆIPIKA 7 (ranije: KAŠTEL STARI, ULICA KARIOLANA ČIPIKA, 9), 21217 Kaštel Stari</item>
      <item>Asija Papić, Dr. Ante Starčevića 55, 21220 Trogir</item>
      <item>Mijo Papić, Getaldićeva 5, 21000 Split</item>
      <item>Tereza Papić, M. Getaldićeva 5, 21000 Split</item>
      <item>Rajko Parać, Paraći 3, 22320 Ružić</item>
      <item>Tatjana Parać, Vrlička 43, 21000 Split</item>
      <item>Đurđica Parat, Boksitno naselje 19,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23, 21460 Stari Grad</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Jelsa 98, 21465 Jelsa</item>
      <item>Jagoda Radošević, Vrh Lučca 35, 21000 Split</item>
      <item>Ante Rajčić, Velebitska 97, 21000 Split</item>
      <item>Marko Ralica, Benkovačka 3, 21000 Split</item>
      <item>Ivan Raos, MANDIĆEVA 66 (ranije: STOBREČ, MANDIĆEVA, 66), 21000 Split</item>
      <item>Zdenka Razlog, Kod Pošte 33, 22320 Siverić</item>
      <item>Mila Rebić, Marka M. 20A, 21210 Mravince</item>
      <item>Marija Reljanović, Otavice 30, 22320 Otavice</item>
      <item>Mara Režić, Kliški Put 48,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DONJA MALA-CENTAR 47 (ranije: NEORIĆ, NEORIĆ, 0),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CENTAR - DUBRAVA 21 (ranije: NEORIĆ, NEORIĆ, 0), 21203 Neorić</item>
      <item>Marija Stančić, Petra Krešimira IV 10, 21460 Stari Grad</item>
      <item>Đani Stanić, Matoševa Ulica 131, 21210 Solin</item>
      <item>Danica Stipović, Put Dragočeva 54, 21212 Kaštel Sućurac</item>
      <item>Milorad Stojsavljević, Šimićeva 58, 21000 Split</item>
      <item>Petar Strinić, Pazdigradska 16,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Tomići 1, 22320 Siverić</item>
      <item>Ivan Topić, Vrlička 21, 21000 Split</item>
      <item>Jelica Topić, Mosećka 50A, 21000 Split</item>
      <item>Tvrtko Topić, Ulica 142. Brigade 37 A, 22320 Siverić</item>
      <item>Anđelka Torlak, Radunica 29, 21000 Split</item>
      <item>Ivan Torlak, Radunica 29, 21000 Split</item>
      <item>Marko Torlak, Radmilovića 20, 21000 Split</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Validžići 4,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Pastuovići 4, 22320 Gradac</item>
      <item>Ankica Vilibić, Marina Getaldića 33, 21000 Split</item>
      <item>Anđelko Vilić, RADOBILJSKA CESTA 41 (ranije: KREŠEVO, KREŠEVO, 24), 21250 Kreševo</item>
      <item>Normela Visković, Jelsa 1005, 21465 Jelsa</item>
      <item>Tonči Visković, Jelsa 1005, 21465 Jelsa</item>
      <item>Marica Vlaić, Ulica Nikole Tesle 16, 22320 Drniš</item>
      <item>Dubravka Vlainić, Jelsa 357, 21465 Jelsa</item>
      <item>Ivo Vodanović, Pavičića dvori 11, 21460 Stari Grad</item>
      <item>Josip Vogleš, CESTA DR. FRANJE TUĐMANA 550 (ranije: KAŠTEL KAMBELOVAC, CESTA DR. FRANJE TUĐMANA, 80), 21214 Kaštel Kambelovac</item>
      <item>Vinko Vranković, JELSA 129 (ranije: JELSA, JELSA, 0), 21465 Jelsa</item>
      <item>Ivan Vrdoljak, DONJA MALA-CENTAR 31 (ranije: NEORIĆ, NEORIĆ, 0), 21203 Neorić</item>
      <item>Mirjana Vrdoljak, Put Kule 12, 21210 Solin</item>
      <item>Marija Vrgoč, Velebitska 34, 21000 Split</item>
      <item>Bože Vuco, Starčevićeva 10, 21212 Kaštel Sućurac</item>
      <item>Mirjana Vučković, Ruđera Boškovića 23, 21000 Split</item>
      <item>Višnja Vučković, Put Smokovika 26, 21000 Split</item>
      <item>Ivan Vugdelija, Don Frane Bulića 38, 21217 Kaštel Novi</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Put Kule 27,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Pujanke 53, 21000 Split</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izvorni_sadrzaj>
    <derivirana_varijabla naziv="DomainObject.Predmet.StrankaListFormatedWithAdress_1">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Nade Pavičić-ivelja, Vrbanj 365,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Bacelji 9, 21206 Bračević</item>
      <item>Ana Bačić, Umljanovići bb, 22320 Drniš</item>
      <item>Nediljka Bajić, Jurja Križanića 7, 21000 Split</item>
      <item>Žarka Bakotić, Mosorska Ulica 11 A, 21214 Kaštel Gomilica</item>
      <item>Marko Baković, Kroz Selo 2, 22300 Kistanje</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Zečić, Alojzija Stepinca 16, 21000 Split</item>
      <item>Ivo Bavčević, Šibenska 3, 21000 Split</item>
      <item>Nataša Bazina, PUT STRMA 67 (ranije: NEORIĆ, NEORIĆ, 0), 21203 Neorić</item>
      <item>Mirjana Begonja, Džale 2, 22323 Sedramić</item>
      <item>Jelena Belić, Jelsa 627, 21465 Jelsa</item>
      <item>Niko Belić, Jelsa 627, 21465 Jelsa</item>
      <item>Jagoda Bešker, Gašpini 23, 21210 Solin</item>
      <item>Nedo Bešker, Gašpini 23, 21210 Solin</item>
      <item>Zorica Bilić, Ulica Predraga Bogdanića 13, 21460 Stari Grad</item>
      <item>Sanja Bilić-pavlinović,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ULICA BISKUPA PAVLA ŽANIĆA 20 (ranije: KAŠTEL NOVI, PUT GROBLJA, 0),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Vučemilović-šimunović, Alkarska Ulica 26, 21000 Split</item>
      <item>Gordana Buljević, Trondheimska 10, 21000 Split</item>
      <item>Marina Burić, Mirlović Zagora, 22323 Unešić</item>
      <item>Mario Buzov, Cerje 35, 22320 Mirlović Polje</item>
      <item>Đuro Caratan, Stara zavala 58, 21465 Jelsa</item>
      <item>Toni Caratan, ZAVALA 58 (ranije: ZAVALA, ZAVALA, 0), 21465 Zavala</item>
      <item>Boris Carić, IVAN DOLAC 179 (ranije: IVAN DOLAC, IVAN DOLAC, 0), 21465 Ivan Dolac</item>
      <item>Paulo Carić, SVIRČE 145 (ranije: SVIRČE, SVIRČE, 0), 21460 Svirče</item>
      <item>Dinka Cezareo, Marina Šabića 4, 21460 Stari Grad</item>
      <item>Nevenka Cukrov, Domovinskog rata 6, 21210 Solin</item>
      <item>Dijana Czwik, Matoševa Ulica 96, 21210 Solin</item>
      <item>Vinka Čavala, ULICA PETRA ZRINSKOG 23 (ranije: KAŠTEL GOMILICA, UZ VODOVOD, 0), 21214 Kaštel Gomilica</item>
      <item>Silva Černak Lojić, Lojići 1,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Jelušić, Antuna Branka Šimića 54, 21000 Split</item>
      <item>Milka Drlje, Kitožer 9, 21311 Stobreč</item>
      <item>Mato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MERZOVA 12 (ranije: SPLIT, TEŽAČKI PUT, 40 E),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VUKOVARSKA ULICA 5 (ranije: DRNIŠ, KRALJA ZVONIMIRA, 41), 22320 Drniš</item>
      <item>Sanja Grubišić, Ulica Kralja Zvonimira 41,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39, 21232 Bisko</item>
      <item>Matija Jeličić, Vinkovačka 5, 21000 Split</item>
      <item>Ante Jeličić, Trondheimska 7, 21000 Split</item>
      <item>Marija Jocić, Vojka Krstulovića 21, 21000 Split</item>
      <item>Ante Jolić, Jolići 2, 22320 Gradac</item>
      <item>Marica Jukić, Perivoj A. Roje 5, 21000 Split</item>
      <item>Marko Jukić, Perivoj Ane Roje 5, 21000 Split</item>
      <item>Renata Jukić, Put Župića 33, 21230 Sinj</item>
      <item>Jadranka Jurić, Bufaline II 29, 21217 Kaštel Novi</item>
      <item>Marija Jurić, Put Kruševika bb, 21214 Kaštel Kambelovac</item>
      <item>Ankica Kainić, Prominski Put 11, 22300 Knin</item>
      <item>Jelena Kalinić, Magistrala Solin 67,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CESTA DR. FRANJE TUĐMANA 409 (ranije: KAŠTEL KAMBELOVAC, CESTA DR. FRANJE TUĐMANA, 109), 21214 Kaštel Kambelovac</item>
      <item>Zvonimir Kasalo, CESTA DR. FRANJE TUĐMANA 409 (ranije: KAŠTEL KAMBELOVAC, CESTA DR. FRANJE TUĐMANA, 109), 21214 Kaštel Kambelovac</item>
      <item>Suzana Kašić, Ulica 142. Brigade 2, 22320 Drniš</item>
      <item>Ivana Katalinić Jerčić, Put Vrila 6,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Čopova 8, 21000 Split</item>
      <item>Petar Kolega, ZVONIMIROVA 121 (ranije: SOLIN, ANTIŠE VUČIČIĆA, 149), 21210 Solin</item>
      <item>Daniela Kovač, Cesta dr. Franje Tuđmana 238a, 21212 Kaštel Sućurac</item>
      <item>Željka Kovač, Mažuranićevo šetalište 26, 21000 Split</item>
      <item>Ivan Kraljić, Put Balabana 7,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Put Jokića-kalčina 8,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Gornji Matići Kod Bunara 1, 22320 Trbounje</item>
      <item>Slavko Matić, I. Aljinovića 11, 21311 Žrnovnica</item>
      <item>Željko Matić, Ulica Put Kaluna 18,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Jajići 30, 21210 Solin</item>
      <item>Milan Miljuš, Kranjčevićeva 35, 21000 Split</item>
      <item>Đorđe Mirčetić, Pokvasica 2, 22320 Miočić</item>
      <item>Tonči Mišković, Jelsa 667, 21465 Jelsa</item>
      <item>Ana Moro, Vukovarska 80, 21000 Split</item>
      <item>Slavko Moro, Muklače 23, 21203 Crivac</item>
      <item>Tomi Moscatello, Ploča 17, Dol, 21460 Stari Grad</item>
      <item>Marija Munitić, Mažuranićevo šetalište 48, 21000 Split</item>
      <item>Ljubomir Muslim, Imotska 60, 21000 Split</item>
      <item>Mijo Nožina, PUT NOŽINA - MALJKOVIĆA 11 (ranije: PRGOMET, PRGOMET, 0), 21201 Prgomet</item>
      <item>Jurica Oman, Ive Tijardovića 10, 21000 Split</item>
      <item>Mirko Oman, Tijardovićeva 10, 21000 Split</item>
      <item>Janja Orošnjak, Gorice 2, 21212 Kaštel Sućurac</item>
      <item>Mila Palada, Odeska 4, 21000 Split</item>
      <item>Ivan Pandža, ULICA KORIOLANA ĆIPIKA 7 (ranije: KAŠTEL STARI, ULICA KARIOLANA ČIPIKA, 9), 21217 Kaštel Stari</item>
      <item>Asija Papić, Dr. Ante Starčevića 55, 21220 Trogir</item>
      <item>Mijo Papić, Getaldićeva 5, 21000 Split</item>
      <item>Tereza Papić, M. Getaldićeva 5, 21000 Split</item>
      <item>Rajko Parać, Paraći 3, 22320 Ružić</item>
      <item>Tatjana Parać, Vrlička 43, 21000 Split</item>
      <item>Đurđica Parat, Boksitno naselje 19,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23, 21460 Stari Grad</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Jelsa 98, 21465 Jelsa</item>
      <item>Jagoda Radošević, Vrh Lučca 35, 21000 Split</item>
      <item>Ante Rajčić, Velebitska 97, 21000 Split</item>
      <item>Marko Ralica, Benkovačka 3, 21000 Split</item>
      <item>Ivan Raos, MANDIĆEVA 66 (ranije: STOBREČ, MANDIĆEVA, 66), 21000 Split</item>
      <item>Zdenka Razlog, Kod Pošte 33, 22320 Siverić</item>
      <item>Mila Rebić, Marka M. 20A, 21210 Mravince</item>
      <item>Marija Reljanović, Otavice 30, 22320 Otavice</item>
      <item>Mara Režić, Kliški Put 48,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DONJA MALA-CENTAR 47 (ranije: NEORIĆ, NEORIĆ, 0),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CENTAR - DUBRAVA 21 (ranije: NEORIĆ, NEORIĆ, 0), 21203 Neorić</item>
      <item>Marija Stančić, Petra Krešimira IV 10, 21460 Stari Grad</item>
      <item>Đani Stanić, Matoševa Ulica 131, 21210 Solin</item>
      <item>Danica Stipović, Put Dragočeva 54, 21212 Kaštel Sućurac</item>
      <item>Milorad Stojsavljević, Šimićeva 58, 21000 Split</item>
      <item>Petar Strinić, Pazdigradska 16,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Tomići 1, 22320 Siverić</item>
      <item>Ivan Topić, Vrlička 21, 21000 Split</item>
      <item>Jelica Topić, Mosećka 50A, 21000 Split</item>
      <item>Tvrtko Topić, Ulica 142. Brigade 37 A, 22320 Siverić</item>
      <item>Anđelka Torlak, Radunica 29, 21000 Split</item>
      <item>Ivan Torlak, Radunica 29, 21000 Split</item>
      <item>Marko Torlak, Radmilovića 20, 21000 Split</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Validžići 4,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Pastuovići 4, 22320 Gradac</item>
      <item>Ankica Vilibić, Marina Getaldića 33, 21000 Split</item>
      <item>Anđelko Vilić, RADOBILJSKA CESTA 41 (ranije: KREŠEVO, KREŠEVO, 24), 21250 Kreševo</item>
      <item>Normela Visković, Jelsa 1005, 21465 Jelsa</item>
      <item>Tonči Visković, Jelsa 1005, 21465 Jelsa</item>
      <item>Marica Vlaić, Ulica Nikole Tesle 16, 22320 Drniš</item>
      <item>Dubravka Vlainić, Jelsa 357, 21465 Jelsa</item>
      <item>Ivo Vodanović, Pavičića dvori 11, 21460 Stari Grad</item>
      <item>Josip Vogleš, CESTA DR. FRANJE TUĐMANA 550 (ranije: KAŠTEL KAMBELOVAC, CESTA DR. FRANJE TUĐMANA, 80), 21214 Kaštel Kambelovac</item>
      <item>Vinko Vranković, JELSA 129 (ranije: JELSA, JELSA, 0), 21465 Jelsa</item>
      <item>Ivan Vrdoljak, DONJA MALA-CENTAR 31 (ranije: NEORIĆ, NEORIĆ, 0), 21203 Neorić</item>
      <item>Mirjana Vrdoljak, Put Kule 12, 21210 Solin</item>
      <item>Marija Vrgoč, Velebitska 34, 21000 Split</item>
      <item>Bože Vuco, Starčevićeva 10, 21212 Kaštel Sućurac</item>
      <item>Mirjana Vučković, Ruđera Boškovića 23, 21000 Split</item>
      <item>Višnja Vučković, Put Smokovika 26, 21000 Split</item>
      <item>Ivan Vugdelija, Don Frane Bulića 38, 21217 Kaštel Novi</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Put Kule 27,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Pujanke 53, 21000 Split</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derivirana_varijabla>
  </DomainObject.Predmet.StrankaListFormatedWithAdress>
  <DomainObject.Predmet.StrankaListFormatedWithAdressOIB>
    <izvorni_sadrzaj>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Nade Pavičić-ivelja, OIB 33508911717, Vrbanj 365,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OIB 18683136487,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OIB 99777361372, Krilava 8, 21000 Split</item>
      <item>Gordana Babić, Šulavi bb, 21214 Kaštel Lukšić</item>
      <item>Ivan Babić, OIB 39364629552, Doverska 7, 21000 Split</item>
      <item>Katica Babić, OIB 49371248632, Zvonimirova 16, 21210 Solin</item>
      <item>Jure Bacelj, OIB 68175280792, Bacelji 9, 21206 Bračević</item>
      <item>Ana Bačić, OIB 18080781553, Umljanovići bb, 22320 Drniš</item>
      <item>Nediljka Bajić, OIB 00893712988, Jurja Križanića 7, 21000 Split</item>
      <item>Žarka Bakotić, OIB 36917498674, Mosorska Ulica 11 A, 21214 Kaštel Gomilica</item>
      <item>Marko Baković, OIB 05569494546, Kroz Selo 2, 22300 Kistanje</item>
      <item>Ivica Ban, OIB 07285230342, Braće Radića 7, 21212 Kaštel Sućurac</item>
      <item>Srđanka Banovac, OIB 50974371502, Sikavice - Banovci 5, Parčić</item>
      <item>Božidar Barać, OIB 80639746410, Maslinska 22, 21000 Split</item>
      <item>Vedran Barbarić, OIB 18526555730, Šimićeva 8, 21000 Split</item>
      <item>Marija Barbir, OIB 43799885260, Vukovarska 175, 21000 Split</item>
      <item>Petar Barbir, OIB 94965914070, Vukovarska 175, 21000 Split</item>
      <item>Anica Baričević, OIB 06811970314, Put blata bb, 21217 Kaštel Novi</item>
      <item>Damira Barišić, OIB 88385690941, Barišići 10, 22320 Žitnić</item>
      <item>Ivan Barišić, OIB 38311171100, Kornatska 31, 31000 Osijek</item>
      <item>Manda Bašić, OIB 23944179531, Put Majdana 29, 21210 Solin</item>
      <item>Aleksandar Bauk, OIB 97860316263, Alojzija Stepinca 16, 21000 Split</item>
      <item>Marina Zečić, OIB 62683960216, Alojzija Stepinca 16, 21000 Split</item>
      <item>Ivo Bavčević, OIB 18609350440, Šibenska 3, 21000 Split</item>
      <item>Nataša Bazina, OIB 67925940620, PUT STRMA 67 (ranije: NEORIĆ, NEORIĆ, 0), 21203 Neorić</item>
      <item>Mirjana Begonja, OIB 73001510209, Džale 2, 22323 Sedramić</item>
      <item>Jelena Belić, OIB 77723253899, Jelsa 627, 21465 Jelsa</item>
      <item>Niko Belić, OIB 18977071620, Jelsa 627, 21465 Jelsa</item>
      <item>Jagoda Bešker, OIB 29966440390, Gašpini 23, 21210 Solin</item>
      <item>Nedo Bešker, OIB 56588665795, Gašpini 23, 21210 Solin</item>
      <item>Zorica Bilić, OIB 99810426480, Ulica Predraga Bogdanića 13, 21460 Stari Grad</item>
      <item>Sanja Bilić-pavlinović, OIB 45845212026, Vukovarska 80, 21000 Split</item>
      <item>Jela Bilobrk, OIB 63402483386, Stepinčeva 32, 21000 Split</item>
      <item>Antun Blažević, OIB 90714609552, Meštrovića šetalište 96, 21000 Split</item>
      <item>Hrvoje Blažević, OIB 12287964630, Blaževići bb, 22320 Čavoglave</item>
      <item>Damir Bojčić, OIB 41258960204, Kralja Zvonimira 24, 22320 Drniš</item>
      <item>Željko Bojčić, OIB 09291034408, P. Preradovića 4, 22320 Drniš</item>
      <item>Denis Boljat, OIB 33725767264, Karlovo 46, 21214 Kaštel Kambelovac</item>
      <item>Srećko Boras, OIB 94339540336, ULICA BISKUPA PAVLA ŽANIĆA 20 (ranije: KAŠTEL NOVI, PUT GROBLJA, 0), 21217 Kaštel Novi</item>
      <item>Robert Borić, OIB 38057391892, Mosećka 56, 21000 Split</item>
      <item>Goran Bosančić, OIB 33007404175, Ulica Braski Dolac 40, 21212 Kaštel Sućurac</item>
      <item>Pava Botić, OIB 34296544282, Kosorova 7, 22300 Knin</item>
      <item>Ljuba Božanić, OIB 04083001132, Dobrilina 11, 21000 Split</item>
      <item>Anka Božić, OIB 84941173128, Šibenksa 9, 21000 Split</item>
      <item>Anica Božić-Bakušić, OIB 89654935153, Katalinića prilaz 5, 21000 Split</item>
      <item>Ivica Bratić, OIB 86080104106,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OIB 97701748344, Krešimirova 25, 21311 Žrnovnica</item>
      <item>Zora Budimir, OIB 65069642793, Cesta Domovinskog rata 36, 22300 Knin</item>
      <item>Miranda Budiša, OIB 35557811513, Ulica Kralja Zvonimira 18, 22320 Drniš</item>
      <item>Nediljko Bugarin, OIB 69239215555, Doverska 7, 21000 Split</item>
      <item>Željka Vučemilović-šimunović, OIB 19390672750, Alkarska Ulica 26, 21000 Split</item>
      <item>Gordana Buljević, OIB 32937631192, Trondheimska 10, 21000 Split</item>
      <item>Marina Burić, OIB 93570683955, Mirlović Zagora, 22323 Unešić</item>
      <item>Mario Buzov, OIB 93519007247, Cerje 35, 22320 Mirlović Polje</item>
      <item>Đuro Caratan, OIB 81898965125, Stara zavala 58, 21465 Jelsa</item>
      <item>Toni Caratan, OIB 68762006562, ZAVALA 58 (ranije: ZAVALA, ZAVALA, 0), 21465 Zavala</item>
      <item>Boris Carić, OIB 46466426123, IVAN DOLAC 179 (ranije: IVAN DOLAC, IVAN DOLAC, 0), 21465 Ivan Dolac</item>
      <item>Paulo Carić, OIB 15402538356, SVIRČE 145 (ranije: SVIRČE, SVIRČE, 0), 21460 Svirče</item>
      <item>Dinka Cezareo, OIB 08033901183, Marina Šabića 4, 21460 Stari Grad</item>
      <item>Nevenka Cukrov, OIB 17311242164, Domovinskog rata 6, 21210 Solin</item>
      <item>Dijana Czwik, OIB 09675579569, Matoševa Ulica 96, 21210 Solin</item>
      <item>Vinka Čavala, OIB 72189149878, ULICA PETRA ZRINSKOG 23 (ranije: KAŠTEL GOMILICA, UZ VODOVOD, 0), 21214 Kaštel Gomilica</item>
      <item>Silva Černak Lojić, OIB 21589065823, Lojići 1, 22320 Drniš</item>
      <item>Diana Čović, OIB 59401221926, Duće-Glavica, 21310 Omiš</item>
      <item>Ante Čulo, OIB 58219699024, Hrvatskih knezova bb, 21214 Kaštel Gomilica</item>
      <item>Blaž Ćapin, OIB 67223092915, Odakova 9, 21000 Split</item>
      <item>Filip Delać, OIB 82167098700, Grge Novaka 6, 22300 Knin</item>
      <item>Ankica Delić, OIB 80719299509, Kaštelanska cesta 42, 21212 Kaštel Sućurac</item>
      <item>Marko Delić, OIB 05763270433, Gašpini 108, 21210 Solin</item>
      <item>Nediljka Delić, OIB 99568210497, Donji Muć bb, 21203 Donji Muć</item>
      <item>Gordana Didak, OIB 78878339902, Kroz Smrdečac 5, 21000 Split</item>
      <item>Mili Divić, OIB 35555990248, Radobiljska Cesta 12, 21250 Katuni</item>
      <item>Ljiljana Dragan Jelušić, OIB 50973171038, Antuna Branka Šimića 54, 21000 Split</item>
      <item>Milka Drlje, OIB 15738553325, Kitožer 9, 21311 Stobreč</item>
      <item>Mato Drmić, OIB 39636384582, Put Plokita 40, 21000 Split</item>
      <item>Jozo Družianić, OIB 63604163211, Pujanke 15, 21000 Split</item>
      <item>Stanko Duvančić, OIB 41476060687, Duvančići 9, 22320 Razvođe</item>
      <item>Damir Duvnjak, OIB 63781484968, Križine 15A, 21000 Split</item>
      <item>Nives Džanko, OIB 90598357164, Ulica Fra Pavla Melade 24 A, 21217 Kaštel Štafilić</item>
      <item>Ante Đurđević, OIB 72594587030, Jadranska 12, 21400 Supetar</item>
      <item>Ljubica Elez, OIB 71000445833, Donji Moseć 14, 22320 Moseć</item>
      <item>Ankica Ezgeta, OIB 18659409558, Kaštelanska cesta 12, 21217 Kaštel Stari</item>
      <item>Lenka Franić, OIB 62951288048, Sedam Kaštela 6, 21000 Split</item>
      <item>Ivica Gabelić, OIB 70468304794, Vrboska 387, 21465 Vrboska</item>
      <item>Marija Galešić, OIB 47387004597, Neorić 61, 21203 Neorić</item>
      <item>Petar Galić, OIB 09903259382, MERZOVA 12 (ranije: SPLIT, TEŽAČKI PUT, 40 E), 21000 Split</item>
      <item>Silvana Galić, OIB 02726524452, Trondheimska 5, 21000 Split</item>
      <item>Kazimir Garić, OIB 83662319172, Ulica Matija Ivanića 35, 21460 Stari Grad</item>
      <item>Vencel Gašpar, OIB 46863766369, Hercegovačka 24, 21000 Split</item>
      <item>Vinko Gašpar, OIB 21657975586, Sinjska 9, 21000 Split</item>
      <item>Ana Goreta, OIB 91749079767, Put željezničke stanice, 22320 Drniš</item>
      <item>Zorka Goreta, OIB 78206251147, Donje Gorete 21, 22320 Drniš</item>
      <item>Josip Gotovac, OIB 16838023061, Vukovarska 113, 21000 Split</item>
      <item>Vjekoslav Grbčić, OIB 00132520638, Gajeva 11A, 21000 Split</item>
      <item>Divna Grbeša, OIB 74813693236, FRANKOPANSKA ULICA 20 (ranije: SOLIN, FRANKOPANSKA ULICA, 60), 21210 Solin</item>
      <item>Ana Grubišić, OIB 49854875039, Put Sirobuje 10, 21311 Stobreč</item>
      <item>Gordana Grubišić, OIB 49873220891, Braće Radića 3, 21210 Solin</item>
      <item>Nikola Grubišić, OIB 97693442104, VUKOVARSKA ULICA 5 (ranije: DRNIŠ, KRALJA ZVONIMIRA, 41), 22320 Drniš</item>
      <item>Sanja Grubišić, OIB 26638303946, Ulica Kralja Zvonimira 41, 22320 Drniš</item>
      <item>Antonio Gudelj, OIB 83686976296, Put Dragovoda 17, 21000 Split</item>
      <item>Kata Gugić, OIB 97696546556, Sarajevska 42, 21000 Split</item>
      <item>Mirjana Gugić, OIB 69438273166, Luke Botića 6, 21210 Solin</item>
      <item>Ivica Hajder, OIB 67907347725, Cigići 1, 22320 Otavice</item>
      <item>Željko Hajder, OIB 70330715284, Cigići 1, 22320 Otavice</item>
      <item>Silvana Hajduk, OIB 33507058945, Varoš 1, 21231 Klis</item>
      <item>Tomislav Herceg, OIB 78714538239, Sinjska 46, 22300 Knin</item>
      <item>Mira Ikica, OIB 11849010850, Vlaka Vi 2, 22303 Oklaj</item>
      <item>Franjo Ivčević, OIB 49917991796, Sv. Petra od Klob. 1, 21217 Kaštel Novi</item>
      <item>Jelena Ivčević, OIB 74901888496, Ulica Sv. Petra Od Klobuka 16, 21217 Kaštel Novi</item>
      <item>Damir Jakus, OIB 87272819238, Stepinčeva 67, 21000 Split</item>
      <item>Gospova Jakus, OIB 04209324873, Poljička Cesta 84, Poljica</item>
      <item>Marica Jakus, OIB 74750176046, PUT MAJDANA 31 (ranije: SOLIN, PUT MAJDANA, 31), 21231 Klis</item>
      <item>Petar Jakus, OIB 67345729042, Put Majdana 31, 21210 Solin</item>
      <item>Marko Janković, OIB 19997991153, Bisko 39, 21232 Bisko</item>
      <item>Matija Jeličić, OIB 98976446888, Vinkovačka 5, 21000 Split</item>
      <item>Ante Jeličić, OIB 91949654327, Trondheimska 7, 21000 Split</item>
      <item>Marija Jocić, OIB 87687857774, Vojka Krstulovića 21, 21000 Split</item>
      <item>Ante Jolić, OIB 30924166560, Jolići 2, 22320 Gradac</item>
      <item>Marica Jukić, OIB 19856164686, Perivoj A. Roje 5, 21000 Split</item>
      <item>Marko Jukić, OIB 72590351524, Perivoj Ane Roje 5, 21000 Split</item>
      <item>Renata Jukić, OIB 09827250222, Put Župića 33, 21230 Sinj</item>
      <item>Jadranka Jurić, OIB 52705592800, Bufaline II 29, 21217 Kaštel Novi</item>
      <item>Marija Jurić, OIB 31016018881, Put Kruševika bb, 21214 Kaštel Kambelovac</item>
      <item>Ankica Kainić, OIB 80409745726, Prominski Put 11, 22300 Knin</item>
      <item>Jelena Kalinić, OIB 02401555720, Magistrala Solin 67, 21000 Split</item>
      <item>Petar Kalinić, OIB 76156352997, Mosećka 114, 21000 Split</item>
      <item>Anamarija Kalinić Radović, OIB 92738597282, Vukovarska 57, 21000 Split</item>
      <item>Stipan Kamber, OIB 84681628783, Sesartići 20, 21210 Solin</item>
      <item>Đuro Kapoši, OIB 55675650848, Južno predgrađe 51, 31000 Osijek</item>
      <item>Željko Karin, OIB 70824276539, Zgon 80, 21210 Solin</item>
      <item>Marijana Karin Prnjak, OIB 61576258120, Zgon 80, 21210 Solin</item>
      <item>Neda Kasalo, OIB 11081458098, CESTA DR. FRANJE TUĐMANA 409 (ranije: KAŠTEL KAMBELOVAC, CESTA DR. FRANJE TUĐMANA, 109), 21214 Kaštel Kambelovac</item>
      <item>Zvonimir Kasalo, OIB 07885551191, CESTA DR. FRANJE TUĐMANA 409 (ranije: KAŠTEL KAMBELOVAC, CESTA DR. FRANJE TUĐMANA, 109), 21214 Kaštel Kambelovac</item>
      <item>Suzana Kašić, OIB 59974477956, Ulica 142. Brigade 2, 22320 Drniš</item>
      <item>Ivana Katalinić Jerčić, OIB 27192920551, Put Vrila 6, 21310 Omiš</item>
      <item>Josip Katušić, OIB 17394409236, Luke Botića 11, 21210 Solin</item>
      <item>Ljiljana Kegalj, OIB 44567225674, Istarska 5, 21000 Split</item>
      <item>Ante Kekez, OIB 82341180529, Dubrovačka 35, 21000 Split</item>
      <item>Ivanko Kekez, OIB 69257203171, Sukoišanska 29, 21000 Split</item>
      <item>Petrica Kekez, OIB 01138031201, Dubrovačka 35, 21000 Split</item>
      <item>Boško Kevo, OIB 58881798829, Stipe Pensa 5, 21217 Kaštel Štafilić</item>
      <item>Antiša Kliškinić, OIB 54591476829, Ulica Petra Krešimira Iv 108, 21210 Solin</item>
      <item>Veljko Knezović, OIB 29953576092, Zagrebačka 6, 21311 Stobreč</item>
      <item>Stjepan Kokeza, OIB 45375542461, Čopova 8, 21000 Split</item>
      <item>Petar Kolega, OIB 41344179016, ZVONIMIROVA 121 (ranije: SOLIN, ANTIŠE VUČIČIĆA, 149), 21210 Solin</item>
      <item>Daniela Kovač, OIB 73917202839, Cesta dr. Franje Tuđmana 238a, 21212 Kaštel Sućurac</item>
      <item>Željka Kovač, OIB 49269171098, Mažuranićevo šetalište 26, 21000 Split</item>
      <item>Ivan Kraljić, OIB 34937918610, Put Balabana 7, 21203 Neorić</item>
      <item>Inga Krnjaić, OIB 00968558935, Požeška 6, 21000 Split</item>
      <item>Anka Krstić, OIB 50194808421, Odeska 19, 21000 Split</item>
      <item>Ivan Kundid, OIB 95397541786, Gradišćanskih Hrvata 1, 21000 Split</item>
      <item>Ivana Kundid, OIB 65152954463, Dinarska 11, 21000 Split</item>
      <item>Ružica Kundid, OIB 62510013110, Dinarska 11, 21000 Split</item>
      <item>Deni Kuvačić, OIB 86909984538, Mažuranićevo Šetalište 10 B, 21000 Split</item>
      <item>Anka Landikušić, OIB 18023655586, Gradac 19 A, 21311 Podstrana</item>
      <item>Ivan Lasić, OIB 23248459290, Konjsko bb, 21231 Konjsko</item>
      <item>Dražen Lazić, OIB 10307450473, Šime Ljubića 9, 21000 Split</item>
      <item>Nenad Leskur, OIB 79369933858, Ulica Stjepana Radića 14, 21210 Solin</item>
      <item>Ivana Lilić, OIB 24212828078, Put Brodarice 7, 21000 Split</item>
      <item>Ivo Lipanović, OIB 56508525212, M. Getaldića 31, 21000 Split</item>
      <item>Marko Lojić, OIB 38337274260, Lojići 1, 22320 Drniš</item>
      <item>Mile Lovrić, OIB 87317474850, Fra Grge Martića 41, 21000 Split</item>
      <item>Ana Lovrinčević, OIB 37389823251, Vrh Visoke 121, 21000 Split</item>
      <item>Dejan Lukavac, OIB 85205650926, Ćirići 3, 22320 Tepljuh</item>
      <item>Nela Madžar, OIB 92085359240, Poljička 2, 21311 Podstrana</item>
      <item>Alenka Malinić, OIB 44061509536, Pujanke 79, 21000 Split</item>
      <item>Pavao Marasović, OIB 32681502260, Put Jokića-kalčina 8,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OIB 87726686946, Put Smokovika 35, 21000 Split</item>
      <item>Jasna Marin, OIB 24544706980, Petra Svačića 99, 22320 Drniš</item>
      <item>Marina Marin, OIB 96155411085, Trbounje bb, 22320 Drniš</item>
      <item>Željko Marinac, OIB 53959056974, Varaždinska 3, 21000 Split</item>
      <item>Božidar Marinković, OIB 12351935621, Dosud 9, 21000 Split</item>
      <item>Jakov Mateta, OIB 14390943845, ULICA KORIOLANA ĆIPIKA 10 (ranije: KAŠTEL STARI, ULICA KARIOLANA ČIPIKA, 10), 21217 Kaštel Stari</item>
      <item>Ivan Matić, OIB 23355936969, Kopilica 33, 21000 Split</item>
      <item>Ružica Matić, OIB 42779808936, Gornji Matići Kod Bunara 1, 22320 Trbounje</item>
      <item>Slavko Matić, OIB 28602503915, I. Aljinovića 11, 21311 Žrnovnica</item>
      <item>Željko Matić, OIB 66582117749, Ulica Put Kaluna 18, 22320 Drniš</item>
      <item>Marija Matković, OIB 79153132638, Šižgorićeva 20, 21000 Split</item>
      <item>Ivan Melvan, OIB 80843491669, Luke Botića 7, 21217 Kaštel Novi</item>
      <item>Nikola Midenjak, OIB 88248589366, Ulica 142. Brigade 16, 22320 Siverić</item>
      <item>Pere Mihanović, OIB 49545684243, Radičinka 12, 21311 Žrnovnica</item>
      <item>Ana Mikulić, OIB 54712970747, Čavoglave bb, 22320 Drniš</item>
      <item>Mate Mikulić, OIB 87811623322, Pauk 11, 22320 Čavoglave</item>
      <item>Ivan Milaković, OIB 91056811857, Strmoševica 3, 21222 Marina</item>
      <item>Ivan Milanović, OIB 75286000064, Terzićeva 17, 21000 Split</item>
      <item>Zorka Miletić, OIB 48042737399, Jajići 30, 21210 Solin</item>
      <item>Milan Miljuš, OIB 35675614034, Kranjčevićeva 35, 21000 Split</item>
      <item>Đorđe Mirčetić, OIB 27370139872, Pokvasica 2, 22320 Miočić</item>
      <item>Tonči Mišković, OIB 74628173475, Jelsa 667, 21465 Jelsa</item>
      <item>Ana Moro, OIB 64571848035, Vukovarska 80, 21000 Split</item>
      <item>Slavko Moro, OIB 30868427553, Muklače 23, 21203 Crivac</item>
      <item>Tomi Moscatello, OIB 28508820612, Ploča 17, Dol, 21460 Stari Grad</item>
      <item>Marija Munitić, OIB 68535764041, Mažuranićevo šetalište 48, 21000 Split</item>
      <item>Ljubomir Muslim, OIB 17589644925, Imotska 60, 21000 Split</item>
      <item>Mijo Nožina, OIB 79046275268, PUT NOŽINA - MALJKOVIĆA 11 (ranije: PRGOMET, PRGOMET, 0),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OIB 63327603131, ULICA KORIOLANA ĆIPIKA 7 (ranije: KAŠTEL STARI, ULICA KARIOLANA ČIPIKA, 9), 21217 Kaštel Stari</item>
      <item>Asija Papić, OIB 36844611036, Dr. Ante Starčevića 55, 21220 Trogir</item>
      <item>Mijo Papić, OIB 90436045680, Getaldićeva 5, 21000 Split</item>
      <item>Tereza Papić, OIB 79546057657, M. Getaldićeva 5, 21000 Split</item>
      <item>Rajko Parać, OIB 14695878450, Paraći 3, 22320 Ružić</item>
      <item>Tatjana Parać, OIB 45662446398, Vrlička 43, 21000 Split</item>
      <item>Đurđica Parat, OIB 21781090554, Boksitno naselje 19, 22320 Drniš</item>
      <item>Ivan Pastuović, OIB 39126309445, Pastuovića 3, 22320 Ružić</item>
      <item>Jurica Pavela, OIB 06763759506, Poljana Kneza Trpimira 6, 21000 Split</item>
      <item>Roki Pavičić, OIB 01089958101, Drugi Donji Dvori 6, 21460 Stari Grad</item>
      <item>Ivan Pažanin, OIB 47030103613, Biokovska 6, 21000 Split</item>
      <item>Luka Peko, OIB 89771272445, Terzićeva 5, 21000 Split</item>
      <item>Neda Penga, OIB 76197116887, Sv.lovre 23, 21311 Stobreč</item>
      <item>Ante Perko, OIB 58528189918, Don Petra Peroša 5, 21210 Mravince</item>
      <item>Ivana Perko, OIB 72532024891, Don Petra Peroša 5, 21210 Mravince</item>
      <item>Gordana Perković, OIB 48186805492, Vukovarska 43, 21000 Split</item>
      <item>Marica Perković, OIB 69926366099, Perkovići 15, 22320 Kljake</item>
      <item>Nediljko Perković, OIB 66481146396, Vukovarska 43, 21000 Split</item>
      <item>Nila Peroš, OIB 48544328267, Terzićeva 3, 21000 Split</item>
      <item>Dragica Peša, OIB 47913512214, Jeretova 7, 21000 Split</item>
      <item>Iris Peša, OIB 06010961010, Rikarda Katalinića Jeretova 7, 21000 Split</item>
      <item>Nikša Petrić, OIB 98862228387, Kod Sv. Stjepana 23, 21460 Stari Grad</item>
      <item>Matko Pezo, OIB 51619560640, Hercegovačka 30, 21000 Split</item>
      <item>Zlatko Piperković, OIB 91173398058, Dinka Šimunovića 17, 21000 Split</item>
      <item>Joško Pivac, OIB 34978148355, Varaždinska 43, 21000 Split</item>
      <item>Luka Pjevac, OIB 52683808409,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OIB 03185976635, J. Palmotića 2, 21000 Split</item>
      <item>Milanka Pranić, OIB 03263396290, Mosećka Ulica 4, 22320 Drniš</item>
      <item>Miroslav Primorac, OIB 42998076332, I. Paštrića Poljičanina 19, 21311 Podstrana</item>
      <item>Iva Punda, OIB 03796593117, Bistrička 29, 21204 Kotlenice</item>
      <item>Drago Radić, OIB 29691845355, Na rudini 3, 20207 Čibača</item>
      <item>Mladen Radmilović, OIB 32330076899, Gorička 4, 21000 Split</item>
      <item>Petar Radonić, OIB 09324740808, Jelsa 98, 21465 Jelsa</item>
      <item>Jagoda Radošević, OIB 26353444269, Vrh Lučca 35, 21000 Split</item>
      <item>Ante Rajčić, OIB 16954022739, Velebitska 97, 21000 Split</item>
      <item>Marko Ralica, OIB 43858024645, Benkovačka 3, 21000 Split</item>
      <item>Ivan Raos, OIB 51516687457, MANDIĆEVA 66 (ranije: STOBREČ, MANDIĆEVA, 66), 21000 Split</item>
      <item>Zdenka Razlog, OIB 03030085275, Kod Pošte 33, 22320 Siverić</item>
      <item>Mila Rebić, OIB 40304138585, Marka M. 20A, 21210 Mravince</item>
      <item>Marija Reljanović, OIB 34147480025, Otavice 30, 22320 Otavice</item>
      <item>Mara Režić, OIB 03502691709, Kliški Put 48, 21210 Solin</item>
      <item>Marija Rizvan, OIB 81852427870, Bilice 12, 21000 Split</item>
      <item>Anđelko Rogulj, OIB 86920054956, Gomile 38, 21217 Kaštel Stari</item>
      <item>Berislava Roša, OIB 03031267329, Zvonimirova 29 B, 22300 Knin</item>
      <item>Sofija Ruić, OIB 32252086462, Getaldićeva 19, 21000 Split</item>
      <item>Ana Runjić, OIB 01784422133, Hrvatskih vitezova 46, 21000 Split</item>
      <item>Gordan Ruščić, OIB 53119078542, Putaljski put bb, 21212 Kaštel Sućurac</item>
      <item>Sanja Ružić, OIB 04871127862, Šižgorićeva 7, 21000 Split</item>
      <item>Svjetlana Samac, OIB 00231948560, Samci 14, 22320 Brištane</item>
      <item>Miljenko Samardžić, OIB 48154982931, Šižegorićeva 20, 21000 Split</item>
      <item>Dinka Sanseović, OIB 27313861620, KUNIČIĆA DVOR 4 (ranije: DOL, DOL, 0), Dol</item>
      <item>Ante Sarić, OIB 37671686952, Neorić bb, 21203 Neorić</item>
      <item>Ivan Sarić, OIB 25772566590, DONJA MALA-CENTAR 47 (ranije: NEORIĆ, NEORIĆ, 0), 21203 Neorić</item>
      <item>Marija Sedlar, OIB 77476367069, Ostravska 1, 21000 Split</item>
      <item>Ljubica Sekelez, OIB 37811046307, Mitnička 1, 21000 Split</item>
      <item>Kristina Serdarević, OIB 96208368856, Put Jokića-kalčina 8, 21203 Neorić</item>
      <item>Aleksandra Sever-Muhar, OIB 46981853030, Karamanova 7, 21000 Split</item>
      <item>Boško Sikavica, OIB 62904573776, Kričke bb, 22320 Ružić</item>
      <item>Snježana Sikavica, OIB 04571043319, Domovinskog rata 12, 21210 Solin</item>
      <item>Dragan Simić, OIB 11440453978, Sarajevska 76, 21000 Split</item>
      <item>Tanja Sinovčić, OIB 15724160128, Trondheimska 10, 21000 Split</item>
      <item>Ljiljana Sirić, OIB 13682411690, Put Vele Meje 10, 21212 Kaštel Sućurac</item>
      <item>Dijana Skelin, OIB 67771387421, Vručine II 12, 21217 Kaštel Novi</item>
      <item>Kata Sočo, OIB 12244754061, CENTAR - DUBRAVA 21 (ranije: NEORIĆ, NEORIĆ, 0), 21203 Neorić</item>
      <item>Marija Stančić, OIB 24488999707, Petra Krešimira IV 10, 21460 Stari Grad</item>
      <item>Đani Stanić, OIB 01952579328, Matoševa Ulica 131, 21210 Solin</item>
      <item>Danica Stipović, OIB 14428054555, Put Dragočeva 54, 21212 Kaštel Sućurac</item>
      <item>Milorad Stojsavljević, OIB 70694448376, Šimićeva 58, 21000 Split</item>
      <item>Petar Strinić, OIB 82064030568, Pazdigradska 16, 21000 Split</item>
      <item>Luca Strunje, OIB 39917579317, Kralja Tomislava 18, 22300 Knin</item>
      <item>Slavka Svalina, OIB 20916812996, Crivac bb, 21203 Crivac</item>
      <item>Marijan Šamija, OIB 81559542363, Trstenik 2, 21000 Split</item>
      <item>Marinka Šamija, OIB 26187211202, Vrgoračka 8, 22300 Knin</item>
      <item>Katica Šeparović, OIB 89096228977,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OIB 45192577645, Ivaniševićeva 45, 21000 Split</item>
      <item>Vesna Šunjić, OIB 05247958818, Šimićeva 14, 21000 Split</item>
      <item>Ljubica Tarle, OIB 28166909018, Tarle 12, 22320 Velušić</item>
      <item>Nada Teklić, OIB 80645998554, Zgon 80, 21210 Solin</item>
      <item>Lada Terzić, OIB 31496851195, Puntarska 5, 21000 Split</item>
      <item>Ivan Tomić, OIB 55633242961, Tomići 1, 22320 Siverić</item>
      <item>Ivan Topić, OIB 63353072185, Vrlička 21, 21000 Split</item>
      <item>Jelica Topić, OIB 84009834780, Mosećka 50A, 21000 Split</item>
      <item>Tvrtko Topić, OIB 15832739048, Ulica 142. Brigade 37 A, 22320 Siverić</item>
      <item>Anđelka Torlak, OIB 94366468246, Radunica 29, 21000 Split</item>
      <item>Ivan Torlak, OIB 36758209001, Radunica 29, 21000 Split</item>
      <item>Marko Torlak, OIB 25141930670, Radmilovića 20, 21000 Split</item>
      <item>Damir Tot, OIB 97869422869, Šimićeva 12, 21000 Split</item>
      <item>Anka Treskavica, OIB 89998355619, Dubrovačka 35, 21000 Split</item>
      <item>Anka Tukić, OIB 95095320611, Šime Ljubića 13, 21000 Split</item>
      <item>Nediljko Ugrin, OIB 61713318858, Sv. Ivana 33, 21311 Donje Sitno</item>
      <item>Marinko Uvodić, OIB 86857726322, Zgon 32, 21210 Solin</item>
      <item>Nedjeljka Uvodić, OIB 30483848227, Vinkovačka 51, 21000 Split</item>
      <item>Marko Validžić, OIB 09167064985, Validžići 4, 22320 Ružić</item>
      <item>Ivanka Varnica, OIB 95864491355, Imotska 69, 21000 Split</item>
      <item>Milica Varvodić, OIB 73723486062, Kozjačka 24, 21210 Solin</item>
      <item>Kristina Velić, OIB 77384310693, Papandopulova 11, 21000 Split</item>
      <item>Ljiljana Vesković, OIB 43910221929, Fausta Vrančića 8, 21000 Split</item>
      <item>Milka Veštić, OIB 06357620254, Čavale 11, 22323 Sedramić</item>
      <item>Ante Vidan, OIB 08079634276, Gundulićeva 44, 21000 Split</item>
      <item>Marko Vidović, OIB 01091360979, Ružić bb, 22320 Gradac</item>
      <item>Matko Vidović, OIB 91655777185, Gradac bb, 22320 Gradac</item>
      <item>Nevenka Vidović, OIB 50708267696, Pastuovići 4,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OIB 57207922181, Jelsa 1005, 21465 Jelsa</item>
      <item>Marica Vlaić, OIB 45120406456, Ulica Nikole Tesle 16, 22320 Drniš</item>
      <item>Dubravka Vlainić, OIB 89412859402, Jelsa 357, 21465 Jelsa</item>
      <item>Ivo Vodanović, OIB 61288856543, Pavičića dvori 11, 21460 Stari Grad</item>
      <item>Josip Vogleš, OIB 78979895187, CESTA DR. FRANJE TUĐMANA 550 (ranije: KAŠTEL KAMBELOVAC, CESTA DR. FRANJE TUĐMANA, 80), 21214 Kaštel Kambelovac</item>
      <item>Vinko Vranković, OIB 28469423878, JELSA 129 (ranije: JELSA, JELSA, 0), 21465 Jelsa</item>
      <item>Ivan Vrdoljak, OIB 58654492314, DONJA MALA-CENTAR 31 (ranije: NEORIĆ, NEORIĆ, 0), 21203 Neorić</item>
      <item>Mirjana Vrdoljak, OIB 00849791179, Put Kule 12, 21210 Solin</item>
      <item>Marija Vrgoč, Velebitska 34, 21000 Split</item>
      <item>Bože Vuco, OIB 57170132138, Starčevićeva 10, 21212 Kaštel Sućurac</item>
      <item>Mirjana Vučković, OIB 77198987590, Ruđera Boškovića 23, 21000 Split</item>
      <item>Višnja Vučković, OIB 65331626489, Put Smokovika 26, 21000 Split</item>
      <item>Ivan Vugdelija, OIB 84315022246, Don Frane Bulića 38, 21217 Kaštel Novi</item>
      <item>Dubravka Vukas, OIB 08519715626, Markov Put 8, 21000 Split</item>
      <item>Anđelka Vukičević, OIB 72508288201, Badanj bb, 22320 Drniš</item>
      <item>Zora Vuković, OIB 33099880685, Plitvička 1A, 21000 Split</item>
      <item>Ivan Vukušić, OIB 52615536531, Dobrilina 6, 21000 Split</item>
      <item>Jadran Vukušić, OIB 16315354223, Put Sv. Klementa 19, 21311 Gornje Sitno</item>
      <item>Nevenka Vukušić, OIB 24889115799, Cerje 2, 22320 Mirlović Polje</item>
      <item>Vjera Vukušić, OIB 63442370123, Kralja Petra Krešimira IV 8, 22320 Drniš</item>
      <item>Zvonimir Vukušić, OIB 28097018986, Vinodolska 10, 21000 Split</item>
      <item>Nevenka Vuleta, OIB 13567782306, Markov put 33, 21311 Stobreč</item>
      <item>Vinka Zekić, OIB 91815577545,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OIB 40723467363, M. Čačića 3, 22300 Knin</item>
      <item>Davorka Živković, OIB 80590033491, Živkovići 12, 22320 Badanj</item>
      <item>Ivica Živković, OIB 18562262384, Badanj bb, 22320 Badanj</item>
      <item>Ivo Živković, OIB 81034283040, Put Kule 27,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00140332153, Pujanke 53, 21000 Split</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izvorni_sadrzaj>
    <derivirana_varijabla naziv="DomainObject.Predmet.StrankaListFormatedWithAdressOIB_1">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Nade Pavičić-ivelja, OIB 33508911717, Vrbanj 365,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OIB 18683136487,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OIB 99777361372, Krilava 8, 21000 Split</item>
      <item>Gordana Babić, Šulavi bb, 21214 Kaštel Lukšić</item>
      <item>Ivan Babić, OIB 39364629552, Doverska 7, 21000 Split</item>
      <item>Katica Babić, OIB 49371248632, Zvonimirova 16, 21210 Solin</item>
      <item>Jure Bacelj, OIB 68175280792, Bacelji 9, 21206 Bračević</item>
      <item>Ana Bačić, OIB 18080781553, Umljanovići bb, 22320 Drniš</item>
      <item>Nediljka Bajić, OIB 00893712988, Jurja Križanića 7, 21000 Split</item>
      <item>Žarka Bakotić, OIB 36917498674, Mosorska Ulica 11 A, 21214 Kaštel Gomilica</item>
      <item>Marko Baković, OIB 05569494546, Kroz Selo 2, 22300 Kistanje</item>
      <item>Ivica Ban, OIB 07285230342, Braće Radića 7, 21212 Kaštel Sućurac</item>
      <item>Srđanka Banovac, OIB 50974371502, Sikavice - Banovci 5, Parčić</item>
      <item>Božidar Barać, OIB 80639746410, Maslinska 22, 21000 Split</item>
      <item>Vedran Barbarić, OIB 18526555730, Šimićeva 8, 21000 Split</item>
      <item>Marija Barbir, OIB 43799885260, Vukovarska 175, 21000 Split</item>
      <item>Petar Barbir, OIB 94965914070, Vukovarska 175, 21000 Split</item>
      <item>Anica Baričević, OIB 06811970314, Put blata bb, 21217 Kaštel Novi</item>
      <item>Damira Barišić, OIB 88385690941, Barišići 10, 22320 Žitnić</item>
      <item>Ivan Barišić, OIB 38311171100, Kornatska 31, 31000 Osijek</item>
      <item>Manda Bašić, OIB 23944179531, Put Majdana 29, 21210 Solin</item>
      <item>Aleksandar Bauk, OIB 97860316263, Alojzija Stepinca 16, 21000 Split</item>
      <item>Marina Zečić, OIB 62683960216, Alojzija Stepinca 16, 21000 Split</item>
      <item>Ivo Bavčević, OIB 18609350440, Šibenska 3, 21000 Split</item>
      <item>Nataša Bazina, OIB 67925940620, PUT STRMA 67 (ranije: NEORIĆ, NEORIĆ, 0), 21203 Neorić</item>
      <item>Mirjana Begonja, OIB 73001510209, Džale 2, 22323 Sedramić</item>
      <item>Jelena Belić, OIB 77723253899, Jelsa 627, 21465 Jelsa</item>
      <item>Niko Belić, OIB 18977071620, Jelsa 627, 21465 Jelsa</item>
      <item>Jagoda Bešker, OIB 29966440390, Gašpini 23, 21210 Solin</item>
      <item>Nedo Bešker, OIB 56588665795, Gašpini 23, 21210 Solin</item>
      <item>Zorica Bilić, OIB 99810426480, Ulica Predraga Bogdanića 13, 21460 Stari Grad</item>
      <item>Sanja Bilić-pavlinović, OIB 45845212026, Vukovarska 80, 21000 Split</item>
      <item>Jela Bilobrk, OIB 63402483386, Stepinčeva 32, 21000 Split</item>
      <item>Antun Blažević, OIB 90714609552, Meštrovića šetalište 96, 21000 Split</item>
      <item>Hrvoje Blažević, OIB 12287964630, Blaževići bb, 22320 Čavoglave</item>
      <item>Damir Bojčić, OIB 41258960204, Kralja Zvonimira 24, 22320 Drniš</item>
      <item>Željko Bojčić, OIB 09291034408, P. Preradovića 4, 22320 Drniš</item>
      <item>Denis Boljat, OIB 33725767264, Karlovo 46, 21214 Kaštel Kambelovac</item>
      <item>Srećko Boras, OIB 94339540336, ULICA BISKUPA PAVLA ŽANIĆA 20 (ranije: KAŠTEL NOVI, PUT GROBLJA, 0), 21217 Kaštel Novi</item>
      <item>Robert Borić, OIB 38057391892, Mosećka 56, 21000 Split</item>
      <item>Goran Bosančić, OIB 33007404175, Ulica Braski Dolac 40, 21212 Kaštel Sućurac</item>
      <item>Pava Botić, OIB 34296544282, Kosorova 7, 22300 Knin</item>
      <item>Ljuba Božanić, OIB 04083001132, Dobrilina 11, 21000 Split</item>
      <item>Anka Božić, OIB 84941173128, Šibenksa 9, 21000 Split</item>
      <item>Anica Božić-Bakušić, OIB 89654935153, Katalinića prilaz 5, 21000 Split</item>
      <item>Ivica Bratić, OIB 86080104106,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OIB 97701748344, Krešimirova 25, 21311 Žrnovnica</item>
      <item>Zora Budimir, OIB 65069642793, Cesta Domovinskog rata 36, 22300 Knin</item>
      <item>Miranda Budiša, OIB 35557811513, Ulica Kralja Zvonimira 18, 22320 Drniš</item>
      <item>Nediljko Bugarin, OIB 69239215555, Doverska 7, 21000 Split</item>
      <item>Željka Vučemilović-šimunović, OIB 19390672750, Alkarska Ulica 26, 21000 Split</item>
      <item>Gordana Buljević, OIB 32937631192, Trondheimska 10, 21000 Split</item>
      <item>Marina Burić, OIB 93570683955, Mirlović Zagora, 22323 Unešić</item>
      <item>Mario Buzov, OIB 93519007247, Cerje 35, 22320 Mirlović Polje</item>
      <item>Đuro Caratan, OIB 81898965125, Stara zavala 58, 21465 Jelsa</item>
      <item>Toni Caratan, OIB 68762006562, ZAVALA 58 (ranije: ZAVALA, ZAVALA, 0), 21465 Zavala</item>
      <item>Boris Carić, OIB 46466426123, IVAN DOLAC 179 (ranije: IVAN DOLAC, IVAN DOLAC, 0), 21465 Ivan Dolac</item>
      <item>Paulo Carić, OIB 15402538356, SVIRČE 145 (ranije: SVIRČE, SVIRČE, 0), 21460 Svirče</item>
      <item>Dinka Cezareo, OIB 08033901183, Marina Šabića 4, 21460 Stari Grad</item>
      <item>Nevenka Cukrov, OIB 17311242164, Domovinskog rata 6, 21210 Solin</item>
      <item>Dijana Czwik, OIB 09675579569, Matoševa Ulica 96, 21210 Solin</item>
      <item>Vinka Čavala, OIB 72189149878, ULICA PETRA ZRINSKOG 23 (ranije: KAŠTEL GOMILICA, UZ VODOVOD, 0), 21214 Kaštel Gomilica</item>
      <item>Silva Černak Lojić, OIB 21589065823, Lojići 1, 22320 Drniš</item>
      <item>Diana Čović, OIB 59401221926, Duće-Glavica, 21310 Omiš</item>
      <item>Ante Čulo, OIB 58219699024, Hrvatskih knezova bb, 21214 Kaštel Gomilica</item>
      <item>Blaž Ćapin, OIB 67223092915, Odakova 9, 21000 Split</item>
      <item>Filip Delać, OIB 82167098700, Grge Novaka 6, 22300 Knin</item>
      <item>Ankica Delić, OIB 80719299509, Kaštelanska cesta 42, 21212 Kaštel Sućurac</item>
      <item>Marko Delić, OIB 05763270433, Gašpini 108, 21210 Solin</item>
      <item>Nediljka Delić, OIB 99568210497, Donji Muć bb, 21203 Donji Muć</item>
      <item>Gordana Didak, OIB 78878339902, Kroz Smrdečac 5, 21000 Split</item>
      <item>Mili Divić, OIB 35555990248, Radobiljska Cesta 12, 21250 Katuni</item>
      <item>Ljiljana Dragan Jelušić, OIB 50973171038, Antuna Branka Šimića 54, 21000 Split</item>
      <item>Milka Drlje, OIB 15738553325, Kitožer 9, 21311 Stobreč</item>
      <item>Mato Drmić, OIB 39636384582, Put Plokita 40, 21000 Split</item>
      <item>Jozo Družianić, OIB 63604163211, Pujanke 15, 21000 Split</item>
      <item>Stanko Duvančić, OIB 41476060687, Duvančići 9, 22320 Razvođe</item>
      <item>Damir Duvnjak, OIB 63781484968, Križine 15A, 21000 Split</item>
      <item>Nives Džanko, OIB 90598357164, Ulica Fra Pavla Melade 24 A, 21217 Kaštel Štafilić</item>
      <item>Ante Đurđević, OIB 72594587030, Jadranska 12, 21400 Supetar</item>
      <item>Ljubica Elez, OIB 71000445833, Donji Moseć 14, 22320 Moseć</item>
      <item>Ankica Ezgeta, OIB 18659409558, Kaštelanska cesta 12, 21217 Kaštel Stari</item>
      <item>Lenka Franić, OIB 62951288048, Sedam Kaštela 6, 21000 Split</item>
      <item>Ivica Gabelić, OIB 70468304794, Vrboska 387, 21465 Vrboska</item>
      <item>Marija Galešić, OIB 47387004597, Neorić 61, 21203 Neorić</item>
      <item>Petar Galić, OIB 09903259382, MERZOVA 12 (ranije: SPLIT, TEŽAČKI PUT, 40 E), 21000 Split</item>
      <item>Silvana Galić, OIB 02726524452, Trondheimska 5, 21000 Split</item>
      <item>Kazimir Garić, OIB 83662319172, Ulica Matija Ivanića 35, 21460 Stari Grad</item>
      <item>Vencel Gašpar, OIB 46863766369, Hercegovačka 24, 21000 Split</item>
      <item>Vinko Gašpar, OIB 21657975586, Sinjska 9, 21000 Split</item>
      <item>Ana Goreta, OIB 91749079767, Put željezničke stanice, 22320 Drniš</item>
      <item>Zorka Goreta, OIB 78206251147, Donje Gorete 21, 22320 Drniš</item>
      <item>Josip Gotovac, OIB 16838023061, Vukovarska 113, 21000 Split</item>
      <item>Vjekoslav Grbčić, OIB 00132520638, Gajeva 11A, 21000 Split</item>
      <item>Divna Grbeša, OIB 74813693236, FRANKOPANSKA ULICA 20 (ranije: SOLIN, FRANKOPANSKA ULICA, 60), 21210 Solin</item>
      <item>Ana Grubišić, OIB 49854875039, Put Sirobuje 10, 21311 Stobreč</item>
      <item>Gordana Grubišić, OIB 49873220891, Braće Radića 3, 21210 Solin</item>
      <item>Nikola Grubišić, OIB 97693442104, VUKOVARSKA ULICA 5 (ranije: DRNIŠ, KRALJA ZVONIMIRA, 41), 22320 Drniš</item>
      <item>Sanja Grubišić, OIB 26638303946, Ulica Kralja Zvonimira 41, 22320 Drniš</item>
      <item>Antonio Gudelj, OIB 83686976296, Put Dragovoda 17, 21000 Split</item>
      <item>Kata Gugić, OIB 97696546556, Sarajevska 42, 21000 Split</item>
      <item>Mirjana Gugić, OIB 69438273166, Luke Botića 6, 21210 Solin</item>
      <item>Ivica Hajder, OIB 67907347725, Cigići 1, 22320 Otavice</item>
      <item>Željko Hajder, OIB 70330715284, Cigići 1, 22320 Otavice</item>
      <item>Silvana Hajduk, OIB 33507058945, Varoš 1, 21231 Klis</item>
      <item>Tomislav Herceg, OIB 78714538239, Sinjska 46, 22300 Knin</item>
      <item>Mira Ikica, OIB 11849010850, Vlaka Vi 2, 22303 Oklaj</item>
      <item>Franjo Ivčević, OIB 49917991796, Sv. Petra od Klob. 1, 21217 Kaštel Novi</item>
      <item>Jelena Ivčević, OIB 74901888496, Ulica Sv. Petra Od Klobuka 16, 21217 Kaštel Novi</item>
      <item>Damir Jakus, OIB 87272819238, Stepinčeva 67, 21000 Split</item>
      <item>Gospova Jakus, OIB 04209324873, Poljička Cesta 84, Poljica</item>
      <item>Marica Jakus, OIB 74750176046, PUT MAJDANA 31 (ranije: SOLIN, PUT MAJDANA, 31), 21231 Klis</item>
      <item>Petar Jakus, OIB 67345729042, Put Majdana 31, 21210 Solin</item>
      <item>Marko Janković, OIB 19997991153, Bisko 39, 21232 Bisko</item>
      <item>Matija Jeličić, OIB 98976446888, Vinkovačka 5, 21000 Split</item>
      <item>Ante Jeličić, OIB 91949654327, Trondheimska 7, 21000 Split</item>
      <item>Marija Jocić, OIB 87687857774, Vojka Krstulovića 21, 21000 Split</item>
      <item>Ante Jolić, OIB 30924166560, Jolići 2, 22320 Gradac</item>
      <item>Marica Jukić, OIB 19856164686, Perivoj A. Roje 5, 21000 Split</item>
      <item>Marko Jukić, OIB 72590351524, Perivoj Ane Roje 5, 21000 Split</item>
      <item>Renata Jukić, OIB 09827250222, Put Župića 33, 21230 Sinj</item>
      <item>Jadranka Jurić, OIB 52705592800, Bufaline II 29, 21217 Kaštel Novi</item>
      <item>Marija Jurić, OIB 31016018881, Put Kruševika bb, 21214 Kaštel Kambelovac</item>
      <item>Ankica Kainić, OIB 80409745726, Prominski Put 11, 22300 Knin</item>
      <item>Jelena Kalinić, OIB 02401555720, Magistrala Solin 67, 21000 Split</item>
      <item>Petar Kalinić, OIB 76156352997, Mosećka 114, 21000 Split</item>
      <item>Anamarija Kalinić Radović, OIB 92738597282, Vukovarska 57, 21000 Split</item>
      <item>Stipan Kamber, OIB 84681628783, Sesartići 20, 21210 Solin</item>
      <item>Đuro Kapoši, OIB 55675650848, Južno predgrađe 51, 31000 Osijek</item>
      <item>Željko Karin, OIB 70824276539, Zgon 80, 21210 Solin</item>
      <item>Marijana Karin Prnjak, OIB 61576258120, Zgon 80, 21210 Solin</item>
      <item>Neda Kasalo, OIB 11081458098, CESTA DR. FRANJE TUĐMANA 409 (ranije: KAŠTEL KAMBELOVAC, CESTA DR. FRANJE TUĐMANA, 109), 21214 Kaštel Kambelovac</item>
      <item>Zvonimir Kasalo, OIB 07885551191, CESTA DR. FRANJE TUĐMANA 409 (ranije: KAŠTEL KAMBELOVAC, CESTA DR. FRANJE TUĐMANA, 109), 21214 Kaštel Kambelovac</item>
      <item>Suzana Kašić, OIB 59974477956, Ulica 142. Brigade 2, 22320 Drniš</item>
      <item>Ivana Katalinić Jerčić, OIB 27192920551, Put Vrila 6, 21310 Omiš</item>
      <item>Josip Katušić, OIB 17394409236, Luke Botića 11, 21210 Solin</item>
      <item>Ljiljana Kegalj, OIB 44567225674, Istarska 5, 21000 Split</item>
      <item>Ante Kekez, OIB 82341180529, Dubrovačka 35, 21000 Split</item>
      <item>Ivanko Kekez, OIB 69257203171, Sukoišanska 29, 21000 Split</item>
      <item>Petrica Kekez, OIB 01138031201, Dubrovačka 35, 21000 Split</item>
      <item>Boško Kevo, OIB 58881798829, Stipe Pensa 5, 21217 Kaštel Štafilić</item>
      <item>Antiša Kliškinić, OIB 54591476829, Ulica Petra Krešimira Iv 108, 21210 Solin</item>
      <item>Veljko Knezović, OIB 29953576092, Zagrebačka 6, 21311 Stobreč</item>
      <item>Stjepan Kokeza, OIB 45375542461, Čopova 8, 21000 Split</item>
      <item>Petar Kolega, OIB 41344179016, ZVONIMIROVA 121 (ranije: SOLIN, ANTIŠE VUČIČIĆA, 149), 21210 Solin</item>
      <item>Daniela Kovač, OIB 73917202839, Cesta dr. Franje Tuđmana 238a, 21212 Kaštel Sućurac</item>
      <item>Željka Kovač, OIB 49269171098, Mažuranićevo šetalište 26, 21000 Split</item>
      <item>Ivan Kraljić, OIB 34937918610, Put Balabana 7, 21203 Neorić</item>
      <item>Inga Krnjaić, OIB 00968558935, Požeška 6, 21000 Split</item>
      <item>Anka Krstić, OIB 50194808421, Odeska 19, 21000 Split</item>
      <item>Ivan Kundid, OIB 95397541786, Gradišćanskih Hrvata 1, 21000 Split</item>
      <item>Ivana Kundid, OIB 65152954463, Dinarska 11, 21000 Split</item>
      <item>Ružica Kundid, OIB 62510013110, Dinarska 11, 21000 Split</item>
      <item>Deni Kuvačić, OIB 86909984538, Mažuranićevo Šetalište 10 B, 21000 Split</item>
      <item>Anka Landikušić, OIB 18023655586, Gradac 19 A, 21311 Podstrana</item>
      <item>Ivan Lasić, OIB 23248459290, Konjsko bb, 21231 Konjsko</item>
      <item>Dražen Lazić, OIB 10307450473, Šime Ljubića 9, 21000 Split</item>
      <item>Nenad Leskur, OIB 79369933858, Ulica Stjepana Radića 14, 21210 Solin</item>
      <item>Ivana Lilić, OIB 24212828078, Put Brodarice 7, 21000 Split</item>
      <item>Ivo Lipanović, OIB 56508525212, M. Getaldića 31, 21000 Split</item>
      <item>Marko Lojić, OIB 38337274260, Lojići 1, 22320 Drniš</item>
      <item>Mile Lovrić, OIB 87317474850, Fra Grge Martića 41, 21000 Split</item>
      <item>Ana Lovrinčević, OIB 37389823251, Vrh Visoke 121, 21000 Split</item>
      <item>Dejan Lukavac, OIB 85205650926, Ćirići 3, 22320 Tepljuh</item>
      <item>Nela Madžar, OIB 92085359240, Poljička 2, 21311 Podstrana</item>
      <item>Alenka Malinić, OIB 44061509536, Pujanke 79, 21000 Split</item>
      <item>Pavao Marasović, OIB 32681502260, Put Jokića-kalčina 8,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OIB 87726686946, Put Smokovika 35, 21000 Split</item>
      <item>Jasna Marin, OIB 24544706980, Petra Svačića 99, 22320 Drniš</item>
      <item>Marina Marin, OIB 96155411085, Trbounje bb, 22320 Drniš</item>
      <item>Željko Marinac, OIB 53959056974, Varaždinska 3, 21000 Split</item>
      <item>Božidar Marinković, OIB 12351935621, Dosud 9, 21000 Split</item>
      <item>Jakov Mateta, OIB 14390943845, ULICA KORIOLANA ĆIPIKA 10 (ranije: KAŠTEL STARI, ULICA KARIOLANA ČIPIKA, 10), 21217 Kaštel Stari</item>
      <item>Ivan Matić, OIB 23355936969, Kopilica 33, 21000 Split</item>
      <item>Ružica Matić, OIB 42779808936, Gornji Matići Kod Bunara 1, 22320 Trbounje</item>
      <item>Slavko Matić, OIB 28602503915, I. Aljinovića 11, 21311 Žrnovnica</item>
      <item>Željko Matić, OIB 66582117749, Ulica Put Kaluna 18, 22320 Drniš</item>
      <item>Marija Matković, OIB 79153132638, Šižgorićeva 20, 21000 Split</item>
      <item>Ivan Melvan, OIB 80843491669, Luke Botića 7, 21217 Kaštel Novi</item>
      <item>Nikola Midenjak, OIB 88248589366, Ulica 142. Brigade 16, 22320 Siverić</item>
      <item>Pere Mihanović, OIB 49545684243, Radičinka 12, 21311 Žrnovnica</item>
      <item>Ana Mikulić, OIB 54712970747, Čavoglave bb, 22320 Drniš</item>
      <item>Mate Mikulić, OIB 87811623322, Pauk 11, 22320 Čavoglave</item>
      <item>Ivan Milaković, OIB 91056811857, Strmoševica 3, 21222 Marina</item>
      <item>Ivan Milanović, OIB 75286000064, Terzićeva 17, 21000 Split</item>
      <item>Zorka Miletić, OIB 48042737399, Jajići 30, 21210 Solin</item>
      <item>Milan Miljuš, OIB 35675614034, Kranjčevićeva 35, 21000 Split</item>
      <item>Đorđe Mirčetić, OIB 27370139872, Pokvasica 2, 22320 Miočić</item>
      <item>Tonči Mišković, OIB 74628173475, Jelsa 667, 21465 Jelsa</item>
      <item>Ana Moro, OIB 64571848035, Vukovarska 80, 21000 Split</item>
      <item>Slavko Moro, OIB 30868427553, Muklače 23, 21203 Crivac</item>
      <item>Tomi Moscatello, OIB 28508820612, Ploča 17, Dol, 21460 Stari Grad</item>
      <item>Marija Munitić, OIB 68535764041, Mažuranićevo šetalište 48, 21000 Split</item>
      <item>Ljubomir Muslim, OIB 17589644925, Imotska 60, 21000 Split</item>
      <item>Mijo Nožina, OIB 79046275268, PUT NOŽINA - MALJKOVIĆA 11 (ranije: PRGOMET, PRGOMET, 0),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OIB 63327603131, ULICA KORIOLANA ĆIPIKA 7 (ranije: KAŠTEL STARI, ULICA KARIOLANA ČIPIKA, 9), 21217 Kaštel Stari</item>
      <item>Asija Papić, OIB 36844611036, Dr. Ante Starčevića 55, 21220 Trogir</item>
      <item>Mijo Papić, OIB 90436045680, Getaldićeva 5, 21000 Split</item>
      <item>Tereza Papić, OIB 79546057657, M. Getaldićeva 5, 21000 Split</item>
      <item>Rajko Parać, OIB 14695878450, Paraći 3, 22320 Ružić</item>
      <item>Tatjana Parać, OIB 45662446398, Vrlička 43, 21000 Split</item>
      <item>Đurđica Parat, OIB 21781090554, Boksitno naselje 19, 22320 Drniš</item>
      <item>Ivan Pastuović, OIB 39126309445, Pastuovića 3, 22320 Ružić</item>
      <item>Jurica Pavela, OIB 06763759506, Poljana Kneza Trpimira 6, 21000 Split</item>
      <item>Roki Pavičić, OIB 01089958101, Drugi Donji Dvori 6, 21460 Stari Grad</item>
      <item>Ivan Pažanin, OIB 47030103613, Biokovska 6, 21000 Split</item>
      <item>Luka Peko, OIB 89771272445, Terzićeva 5, 21000 Split</item>
      <item>Neda Penga, OIB 76197116887, Sv.lovre 23, 21311 Stobreč</item>
      <item>Ante Perko, OIB 58528189918, Don Petra Peroša 5, 21210 Mravince</item>
      <item>Ivana Perko, OIB 72532024891, Don Petra Peroša 5, 21210 Mravince</item>
      <item>Gordana Perković, OIB 48186805492, Vukovarska 43, 21000 Split</item>
      <item>Marica Perković, OIB 69926366099, Perkovići 15, 22320 Kljake</item>
      <item>Nediljko Perković, OIB 66481146396, Vukovarska 43, 21000 Split</item>
      <item>Nila Peroš, OIB 48544328267, Terzićeva 3, 21000 Split</item>
      <item>Dragica Peša, OIB 47913512214, Jeretova 7, 21000 Split</item>
      <item>Iris Peša, OIB 06010961010, Rikarda Katalinića Jeretova 7, 21000 Split</item>
      <item>Nikša Petrić, OIB 98862228387, Kod Sv. Stjepana 23, 21460 Stari Grad</item>
      <item>Matko Pezo, OIB 51619560640, Hercegovačka 30, 21000 Split</item>
      <item>Zlatko Piperković, OIB 91173398058, Dinka Šimunovića 17, 21000 Split</item>
      <item>Joško Pivac, OIB 34978148355, Varaždinska 43, 21000 Split</item>
      <item>Luka Pjevac, OIB 52683808409,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OIB 03185976635, J. Palmotića 2, 21000 Split</item>
      <item>Milanka Pranić, OIB 03263396290, Mosećka Ulica 4, 22320 Drniš</item>
      <item>Miroslav Primorac, OIB 42998076332, I. Paštrića Poljičanina 19, 21311 Podstrana</item>
      <item>Iva Punda, OIB 03796593117, Bistrička 29, 21204 Kotlenice</item>
      <item>Drago Radić, OIB 29691845355, Na rudini 3, 20207 Čibača</item>
      <item>Mladen Radmilović, OIB 32330076899, Gorička 4, 21000 Split</item>
      <item>Petar Radonić, OIB 09324740808, Jelsa 98, 21465 Jelsa</item>
      <item>Jagoda Radošević, OIB 26353444269, Vrh Lučca 35, 21000 Split</item>
      <item>Ante Rajčić, OIB 16954022739, Velebitska 97, 21000 Split</item>
      <item>Marko Ralica, OIB 43858024645, Benkovačka 3, 21000 Split</item>
      <item>Ivan Raos, OIB 51516687457, MANDIĆEVA 66 (ranije: STOBREČ, MANDIĆEVA, 66), 21000 Split</item>
      <item>Zdenka Razlog, OIB 03030085275, Kod Pošte 33, 22320 Siverić</item>
      <item>Mila Rebić, OIB 40304138585, Marka M. 20A, 21210 Mravince</item>
      <item>Marija Reljanović, OIB 34147480025, Otavice 30, 22320 Otavice</item>
      <item>Mara Režić, OIB 03502691709, Kliški Put 48, 21210 Solin</item>
      <item>Marija Rizvan, OIB 81852427870, Bilice 12, 21000 Split</item>
      <item>Anđelko Rogulj, OIB 86920054956, Gomile 38, 21217 Kaštel Stari</item>
      <item>Berislava Roša, OIB 03031267329, Zvonimirova 29 B, 22300 Knin</item>
      <item>Sofija Ruić, OIB 32252086462, Getaldićeva 19, 21000 Split</item>
      <item>Ana Runjić, OIB 01784422133, Hrvatskih vitezova 46, 21000 Split</item>
      <item>Gordan Ruščić, OIB 53119078542, Putaljski put bb, 21212 Kaštel Sućurac</item>
      <item>Sanja Ružić, OIB 04871127862, Šižgorićeva 7, 21000 Split</item>
      <item>Svjetlana Samac, OIB 00231948560, Samci 14, 22320 Brištane</item>
      <item>Miljenko Samardžić, OIB 48154982931, Šižegorićeva 20, 21000 Split</item>
      <item>Dinka Sanseović, OIB 27313861620, KUNIČIĆA DVOR 4 (ranije: DOL, DOL, 0), Dol</item>
      <item>Ante Sarić, OIB 37671686952, Neorić bb, 21203 Neorić</item>
      <item>Ivan Sarić, OIB 25772566590, DONJA MALA-CENTAR 47 (ranije: NEORIĆ, NEORIĆ, 0), 21203 Neorić</item>
      <item>Marija Sedlar, OIB 77476367069, Ostravska 1, 21000 Split</item>
      <item>Ljubica Sekelez, OIB 37811046307, Mitnička 1, 21000 Split</item>
      <item>Kristina Serdarević, OIB 96208368856, Put Jokića-kalčina 8, 21203 Neorić</item>
      <item>Aleksandra Sever-Muhar, OIB 46981853030, Karamanova 7, 21000 Split</item>
      <item>Boško Sikavica, OIB 62904573776, Kričke bb, 22320 Ružić</item>
      <item>Snježana Sikavica, OIB 04571043319, Domovinskog rata 12, 21210 Solin</item>
      <item>Dragan Simić, OIB 11440453978, Sarajevska 76, 21000 Split</item>
      <item>Tanja Sinovčić, OIB 15724160128, Trondheimska 10, 21000 Split</item>
      <item>Ljiljana Sirić, OIB 13682411690, Put Vele Meje 10, 21212 Kaštel Sućurac</item>
      <item>Dijana Skelin, OIB 67771387421, Vručine II 12, 21217 Kaštel Novi</item>
      <item>Kata Sočo, OIB 12244754061, CENTAR - DUBRAVA 21 (ranije: NEORIĆ, NEORIĆ, 0), 21203 Neorić</item>
      <item>Marija Stančić, OIB 24488999707, Petra Krešimira IV 10, 21460 Stari Grad</item>
      <item>Đani Stanić, OIB 01952579328, Matoševa Ulica 131, 21210 Solin</item>
      <item>Danica Stipović, OIB 14428054555, Put Dragočeva 54, 21212 Kaštel Sućurac</item>
      <item>Milorad Stojsavljević, OIB 70694448376, Šimićeva 58, 21000 Split</item>
      <item>Petar Strinić, OIB 82064030568, Pazdigradska 16, 21000 Split</item>
      <item>Luca Strunje, OIB 39917579317, Kralja Tomislava 18, 22300 Knin</item>
      <item>Slavka Svalina, OIB 20916812996, Crivac bb, 21203 Crivac</item>
      <item>Marijan Šamija, OIB 81559542363, Trstenik 2, 21000 Split</item>
      <item>Marinka Šamija, OIB 26187211202, Vrgoračka 8, 22300 Knin</item>
      <item>Katica Šeparović, OIB 89096228977,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OIB 45192577645, Ivaniševićeva 45, 21000 Split</item>
      <item>Vesna Šunjić, OIB 05247958818, Šimićeva 14, 21000 Split</item>
      <item>Ljubica Tarle, OIB 28166909018, Tarle 12, 22320 Velušić</item>
      <item>Nada Teklić, OIB 80645998554, Zgon 80, 21210 Solin</item>
      <item>Lada Terzić, OIB 31496851195, Puntarska 5, 21000 Split</item>
      <item>Ivan Tomić, OIB 55633242961, Tomići 1, 22320 Siverić</item>
      <item>Ivan Topić, OIB 63353072185, Vrlička 21, 21000 Split</item>
      <item>Jelica Topić, OIB 84009834780, Mosećka 50A, 21000 Split</item>
      <item>Tvrtko Topić, OIB 15832739048, Ulica 142. Brigade 37 A, 22320 Siverić</item>
      <item>Anđelka Torlak, OIB 94366468246, Radunica 29, 21000 Split</item>
      <item>Ivan Torlak, OIB 36758209001, Radunica 29, 21000 Split</item>
      <item>Marko Torlak, OIB 25141930670, Radmilovića 20, 21000 Split</item>
      <item>Damir Tot, OIB 97869422869, Šimićeva 12, 21000 Split</item>
      <item>Anka Treskavica, OIB 89998355619, Dubrovačka 35, 21000 Split</item>
      <item>Anka Tukić, OIB 95095320611, Šime Ljubića 13, 21000 Split</item>
      <item>Nediljko Ugrin, OIB 61713318858, Sv. Ivana 33, 21311 Donje Sitno</item>
      <item>Marinko Uvodić, OIB 86857726322, Zgon 32, 21210 Solin</item>
      <item>Nedjeljka Uvodić, OIB 30483848227, Vinkovačka 51, 21000 Split</item>
      <item>Marko Validžić, OIB 09167064985, Validžići 4, 22320 Ružić</item>
      <item>Ivanka Varnica, OIB 95864491355, Imotska 69, 21000 Split</item>
      <item>Milica Varvodić, OIB 73723486062, Kozjačka 24, 21210 Solin</item>
      <item>Kristina Velić, OIB 77384310693, Papandopulova 11, 21000 Split</item>
      <item>Ljiljana Vesković, OIB 43910221929, Fausta Vrančića 8, 21000 Split</item>
      <item>Milka Veštić, OIB 06357620254, Čavale 11, 22323 Sedramić</item>
      <item>Ante Vidan, OIB 08079634276, Gundulićeva 44, 21000 Split</item>
      <item>Marko Vidović, OIB 01091360979, Ružić bb, 22320 Gradac</item>
      <item>Matko Vidović, OIB 91655777185, Gradac bb, 22320 Gradac</item>
      <item>Nevenka Vidović, OIB 50708267696, Pastuovići 4,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OIB 57207922181, Jelsa 1005, 21465 Jelsa</item>
      <item>Marica Vlaić, OIB 45120406456, Ulica Nikole Tesle 16, 22320 Drniš</item>
      <item>Dubravka Vlainić, OIB 89412859402, Jelsa 357, 21465 Jelsa</item>
      <item>Ivo Vodanović, OIB 61288856543, Pavičića dvori 11, 21460 Stari Grad</item>
      <item>Josip Vogleš, OIB 78979895187, CESTA DR. FRANJE TUĐMANA 550 (ranije: KAŠTEL KAMBELOVAC, CESTA DR. FRANJE TUĐMANA, 80), 21214 Kaštel Kambelovac</item>
      <item>Vinko Vranković, OIB 28469423878, JELSA 129 (ranije: JELSA, JELSA, 0), 21465 Jelsa</item>
      <item>Ivan Vrdoljak, OIB 58654492314, DONJA MALA-CENTAR 31 (ranije: NEORIĆ, NEORIĆ, 0), 21203 Neorić</item>
      <item>Mirjana Vrdoljak, OIB 00849791179, Put Kule 12, 21210 Solin</item>
      <item>Marija Vrgoč, Velebitska 34, 21000 Split</item>
      <item>Bože Vuco, OIB 57170132138, Starčevićeva 10, 21212 Kaštel Sućurac</item>
      <item>Mirjana Vučković, OIB 77198987590, Ruđera Boškovića 23, 21000 Split</item>
      <item>Višnja Vučković, OIB 65331626489, Put Smokovika 26, 21000 Split</item>
      <item>Ivan Vugdelija, OIB 84315022246, Don Frane Bulića 38, 21217 Kaštel Novi</item>
      <item>Dubravka Vukas, OIB 08519715626, Markov Put 8, 21000 Split</item>
      <item>Anđelka Vukičević, OIB 72508288201, Badanj bb, 22320 Drniš</item>
      <item>Zora Vuković, OIB 33099880685, Plitvička 1A, 21000 Split</item>
      <item>Ivan Vukušić, OIB 52615536531, Dobrilina 6, 21000 Split</item>
      <item>Jadran Vukušić, OIB 16315354223, Put Sv. Klementa 19, 21311 Gornje Sitno</item>
      <item>Nevenka Vukušić, OIB 24889115799, Cerje 2, 22320 Mirlović Polje</item>
      <item>Vjera Vukušić, OIB 63442370123, Kralja Petra Krešimira IV 8, 22320 Drniš</item>
      <item>Zvonimir Vukušić, OIB 28097018986, Vinodolska 10, 21000 Split</item>
      <item>Nevenka Vuleta, OIB 13567782306, Markov put 33, 21311 Stobreč</item>
      <item>Vinka Zekić, OIB 91815577545,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OIB 40723467363, M. Čačića 3, 22300 Knin</item>
      <item>Davorka Živković, OIB 80590033491, Živkovići 12, 22320 Badanj</item>
      <item>Ivica Živković, OIB 18562262384, Badanj bb, 22320 Badanj</item>
      <item>Ivo Živković, OIB 81034283040, Put Kule 27,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00140332153, Pujanke 53, 21000 Split</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derivirana_varijabla>
  </DomainObject.Predmet.StrankaListFormatedWithAdressOIB>
  <DomainObject.Predmet.StrankaListNazivFormated>
    <izvorni_sadrzaj>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zvorni_sadrzaj>
    <derivirana_varijabla naziv="DomainObject.Predmet.StrankaListNazivFormated_1">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derivirana_varijabla>
  </DomainObject.Predmet.StrankaListNazivFormated>
  <DomainObject.Predmet.StrankaListNazivFormatedOIB>
    <izvorni_sadrzaj>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zvorni_sadrzaj>
    <derivirana_varijabla naziv="DomainObject.Predmet.StrankaListNazivFormatedOIB_1">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derivirana_varijabla>
  </DomainObject.Predmet.StrankaListNazivFormatedOIB>
  <DomainObject.Predmet.ProtuStrankaListFormated>
    <izvorni_sadrzaj>
      <item>DALMACIJAVINO d.d. za proizvodnju i promet alkoholnih i bezalkoholnih pića "u stečaju"</item>
    </izvorni_sadrzaj>
    <derivirana_varijabla naziv="DomainObject.Predmet.ProtuStrankaListFormated_1">
      <item>DALMACIJAVINO d.d. za proizvodnju i promet alkoholnih i bezalkoholnih pića "u stečaju"</item>
    </derivirana_varijabla>
  </DomainObject.Predmet.ProtuStrankaListFormated>
  <DomainObject.Predmet.ProtuStrankaListFormatedOIB>
    <izvorni_sadrzaj>
      <item>DALMACIJAVINO d.d. za proizvodnju i promet alkoholnih i bezalkoholnih pića "u stečaju", OIB 07837847925</item>
    </izvorni_sadrzaj>
    <derivirana_varijabla naziv="DomainObject.Predmet.ProtuStrankaListFormatedOIB_1">
      <item>DALMACIJAVINO d.d. za proizvodnju i promet alkoholnih i bezalkoholnih pića "u stečaju", OIB 07837847925</item>
    </derivirana_varijabla>
  </DomainObject.Predmet.ProtuStrankaListFormatedOIB>
  <DomainObject.Predmet.ProtuStrankaListFormatedWithAdress>
    <izvorni_sadrzaj>
      <item>DALMACIJAVINO d.d. za proizvodnju i promet alkoholnih i bezalkoholnih pića "u stečaju", Obala kneza Domagoja 15, 21000 Split</item>
    </izvorni_sadrzaj>
    <derivirana_varijabla naziv="DomainObject.Predmet.ProtuStrankaListFormatedWithAdress_1">
      <item>DALMACIJAVINO d.d. za proizvodnju i promet alkoholnih i bezalkoholnih pića "u stečaju", Obala kneza Domagoja 15, 21000 Split</item>
    </derivirana_varijabla>
  </DomainObject.Predmet.ProtuStrankaListFormatedWithAdress>
  <DomainObject.Predmet.ProtuStrankaListFormatedWithAdressOIB>
    <izvorni_sadrzaj>
      <item>DALMACIJAVINO d.d. za proizvodnju i promet alkoholnih i bezalkoholnih pića "u stečaju", OIB 07837847925, Obala kneza Domagoja 15, 21000 Split</item>
    </izvorni_sadrzaj>
    <derivirana_varijabla naziv="DomainObject.Predmet.ProtuStrankaListFormatedWithAdressOIB_1">
      <item>DALMACIJAVINO d.d. za proizvodnju i promet alkoholnih i bezalkoholnih pića "u stečaju", OIB 07837847925, Obala kneza Domagoja 15, 21000 Split</item>
    </derivirana_varijabla>
  </DomainObject.Predmet.ProtuStrankaListFormatedWithAdressOIB>
  <DomainObject.Predmet.ProtuStrankaListNazivFormated>
    <izvorni_sadrzaj>
      <item>DALMACIJAVINO d.d. za proizvodnju i promet alkoholnih i bezalkoholnih pića "u stečaju"</item>
    </izvorni_sadrzaj>
    <derivirana_varijabla naziv="DomainObject.Predmet.ProtuStrankaListNazivFormated_1">
      <item>DALMACIJAVINO d.d. za proizvodnju i promet alkoholnih i bezalkoholnih pića "u stečaju"</item>
    </derivirana_varijabla>
  </DomainObject.Predmet.ProtuStrankaListNazivFormated>
  <DomainObject.Predmet.ProtuStrankaListNazivFormatedOIB>
    <izvorni_sadrzaj>
      <item>DALMACIJAVINO d.d. za proizvodnju i promet alkoholnih i bezalkoholnih pića "u stečaju", OIB 07837847925</item>
    </izvorni_sadrzaj>
    <derivirana_varijabla naziv="DomainObject.Predmet.ProtuStrankaListNazivFormatedOIB_1">
      <item>DALMACIJAVINO d.d. za proizvodnju i promet alkoholnih i bezalkoholnih pića "u stečaju", OIB 07837847925</item>
    </derivirana_varijabla>
  </DomainObject.Predmet.ProtuStrankaListNazivFormatedOIB>
  <DomainObject.Predmet.OstaliListFormated>
    <izvorni_sadrzaj>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item>Luka Bacelj</item>
    </izvorni_sadrzaj>
    <derivirana_varijabla naziv="DomainObject.Predmet.OstaliListFormated_1">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item>Luka Bacelj</item>
    </derivirana_varijabla>
  </DomainObject.Predmet.OstaliListFormated>
  <DomainObject.Predmet.OstaliListFormatedOIB>
    <izvorni_sadrzaj>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tem>Luka Bacelj, OIB 55461633514</item>
    </izvorni_sadrzaj>
    <derivirana_varijabla naziv="DomainObject.Predmet.OstaliListFormatedOIB_1">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tem>Luka Bacelj, OIB 55461633514</item>
    </derivirana_varijabla>
  </DomainObject.Predmet.OstaliListFormatedOIB>
  <DomainObject.Predmet.OstaliListFormatedWithAdress>
    <izvorni_sadrzaj>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Natalija Mladineo, Viška 24, 21000 Split</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item>Andrija Klarić, Hruševečka Ulica 3, 10000 Zagreb</item>
      <item>DRŽAVNI ZAVOD ZA INTELEKTUALNO VLASNIŠTVO, Ulica Grada Vukovara 78, 10000 Zagreb</item>
      <item>Perica Mitrović, Bjelolasička 23, 31000 Osijek</item>
      <item>Luka Bacelj, Bacelji 12, 21206 Bračević</item>
    </izvorni_sadrzaj>
    <derivirana_varijabla naziv="DomainObject.Predmet.OstaliListFormatedWithAdress_1">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Natalija Mladineo, Viška 24, 21000 Split</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item>Andrija Klarić, Hruševečka Ulica 3, 10000 Zagreb</item>
      <item>DRŽAVNI ZAVOD ZA INTELEKTUALNO VLASNIŠTVO, Ulica Grada Vukovara 78, 10000 Zagreb</item>
      <item>Perica Mitrović, Bjelolasička 23, 31000 Osijek</item>
      <item>Luka Bacelj, Bacelji 12, 21206 Bračević</item>
    </derivirana_varijabla>
  </DomainObject.Predmet.OstaliListFormatedWithAdress>
  <DomainObject.Predmet.OstaliListFormatedWithAdressOIB>
    <izvorni_sadrzaj>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Natalija Mladineo, OIB 62875698528, Viška 24, 21000 Split</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61980608934,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item>Andrija Klarić, OIB 18697161464, Hruševečka Ulica 3, 10000 Zagreb</item>
      <item>DRŽAVNI ZAVOD ZA INTELEKTUALNO VLASNIŠTVO, OIB 89755384389, Ulica Grada Vukovara 78, 10000 Zagreb</item>
      <item>Perica Mitrović, OIB 29538074286, Bjelolasička 23, 31000 Osijek</item>
      <item>Luka Bacelj, OIB 55461633514, Bacelji 12, 21206 Bračević</item>
    </izvorni_sadrzaj>
    <derivirana_varijabla naziv="DomainObject.Predmet.OstaliListFormatedWithAdressOIB_1">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Natalija Mladineo, OIB 62875698528, Viška 24, 21000 Split</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61980608934,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item>Andrija Klarić, OIB 18697161464, Hruševečka Ulica 3, 10000 Zagreb</item>
      <item>DRŽAVNI ZAVOD ZA INTELEKTUALNO VLASNIŠTVO, OIB 89755384389, Ulica Grada Vukovara 78, 10000 Zagreb</item>
      <item>Perica Mitrović, OIB 29538074286, Bjelolasička 23, 31000 Osijek</item>
      <item>Luka Bacelj, OIB 55461633514, Bacelji 12, 21206 Bračević</item>
    </derivirana_varijabla>
  </DomainObject.Predmet.OstaliListFormatedWithAdressOIB>
  <DomainObject.Predmet.OstaliListNazivFormated>
    <izvorni_sadrzaj>
      <item>ŽUPANIJSKO DRŽAVNO ODVJETNIŠTVO U SPLITU</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item>Luka Bacelj</item>
    </izvorni_sadrzaj>
    <derivirana_varijabla naziv="DomainObject.Predmet.OstaliListNazivFormated_1">
      <item>ŽUPANIJSKO DRŽAVNO ODVJETNIŠTVO U SPLITU</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item>Luka Bacelj</item>
    </derivirana_varijabla>
  </DomainObject.Predmet.OstaliListNazivFormated>
  <DomainObject.Predmet.OstaliListNazivFormatedOIB>
    <izvorni_sadrzaj>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tem>Luka Bacelj, OIB 55461633514</item>
    </izvorni_sadrzaj>
    <derivirana_varijabla naziv="DomainObject.Predmet.OstaliListNazivFormatedOIB_1">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tem>Luka Bacelj, OIB 55461633514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2018.</izvorni_sadrzaj>
    <derivirana_varijabla naziv="DomainObject.Datum_1">20. srpnja 2018.</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DALMACIJAVINO d.d. za proizvodnju i promet alkoholnih i bezalkoholnih pića "u stečaju"</izvorni_sadrzaj>
    <derivirana_varijabla naziv="DomainObject.Predmet.ProtustrankaIDrugi_1">DALMACIJAVINO d.d. za proizvodnju i promet alkoholnih i bezalkoholnih pića "u stečaju"</derivirana_varijabla>
  </DomainObject.Predmet.ProtustrankaIDrugi>
  <DomainObject.Predmet.StrankaIDrugiAdressOIB>
    <izvorni_sadrzaj>REPUBLIKA HRVATSKA, OIB 18683136487 i dr.</izvorni_sadrzaj>
    <derivirana_varijabla naziv="DomainObject.Predmet.StrankaIDrugiAdressOIB_1">REPUBLIKA HRVATSKA, OIB 18683136487 i dr.</derivirana_varijabla>
  </DomainObject.Predmet.StrankaIDrugiAdressOIB>
  <DomainObject.Predmet.ProtustrankaIDrugiAdressOIB>
    <izvorni_sadrzaj>DALMACIJAVINO d.d. za proizvodnju i promet alkoholnih i bezalkoholnih pića "u stečaju", OIB 07837847925, Obala kneza Domagoja 15, 21000 Split</izvorni_sadrzaj>
    <derivirana_varijabla naziv="DomainObject.Predmet.ProtustrankaIDrugiAdressOIB_1">DALMACIJAVINO d.d. za proizvodnju i promet alkoholnih i bezalkoholnih pića "u stečaju", OIB 07837847925, Obala kneza Domagoja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Natalija Mladineo</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Andrija Klarić</item>
      <item>DRŽAVNI ZAVOD ZA INTELEKTUALNO VLASNIŠTVO</item>
      <item>Perica Mitrović</item>
      <item>Luka Bacelj</item>
    </izvorni_sadrzaj>
    <derivirana_varijabla naziv="DomainObject.Predmet.SudioniciListNaziv_1">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Natalija Mladineo</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Andrija Klarić</item>
      <item>DRŽAVNI ZAVOD ZA INTELEKTUALNO VLASNIŠTVO</item>
      <item>Perica Mitrović</item>
      <item>Luka Bacelj</item>
    </derivirana_varijabla>
  </DomainObject.Predmet.SudioniciListNaziv>
  <DomainObject.Predmet.SudioniciListAdressOIB>
    <izvorni_sadrzaj>
      <item>ŽUPANIJSKO DRŽAVNO ODVJETNIŠTVO U SPLITU, OIB 70793241859, Gundulićeva 29,21000 Split</item>
      <item>REPUBLIKA HRVATSKA, OIB 18683136487</item>
      <item>DALMACIJAVINO d.d. za proizvodnju i promet alkoholnih i bezalkoholnih pića "u stečaju", OIB 07837847925, Obala kneza Domagoja 15,21000 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Natalija Mladineo, OIB 62875698528, Viška 24,21000 Split</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61980608934,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Nade Pavičić-ivelja, OIB 33508911717, Vrbanj 365,21460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OIB 18683136487,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OIB 99777361372, Krilava 8,21000 Split</item>
      <item>Gordana Babić, Šulavi bb,21214 Kaštel Lukšić</item>
      <item>Ivan Babić, OIB 39364629552, Doverska 7,21000 Split</item>
      <item>Katica Babić, OIB 49371248632, Zvonimirova 16,21210 Solin</item>
      <item>Jure Bacelj, OIB 68175280792, Bacelji 9,21206 Bračević</item>
      <item>Ana Bačić, OIB 18080781553, Umljanovići bb,22320 Drniš</item>
      <item>Nediljka Bajić, OIB 00893712988, Jurja Križanića 7,21000 Split</item>
      <item>Žarka Bakotić, OIB 36917498674, Mosorska Ulica 11 A,21214 Kaštel Gomilica</item>
      <item>Marko Baković, OIB 05569494546, Kroz Selo 2,22300 Kistanje</item>
      <item>Ivica Ban, OIB 07285230342, Braće Radića 7,21212 Kaštel Sućurac</item>
      <item>Srđanka Banovac, OIB 50974371502, Sikavice - Banovci 5,Parčić</item>
      <item>Božidar Barać, OIB 80639746410, Maslinska 22,21000 Split</item>
      <item>Vedran Barbarić, OIB 18526555730, Šimićeva 8,21000 Split</item>
      <item>Marija Barbir, OIB 43799885260, Vukovarska 175,21000 Split</item>
      <item>Petar Barbir, OIB 94965914070, Vukovarska 175,21000 Split</item>
      <item>Anica Baričević, OIB 06811970314, Put blata bb,21217 Kaštel Novi</item>
      <item>Damira Barišić, OIB 88385690941, Barišići 10,22320 Žitnić</item>
      <item>Ivan Barišić, OIB 38311171100, Kornatska 31,31000 Osijek</item>
      <item>Manda Bašić, OIB 23944179531, Put Majdana 29,21210 Solin</item>
      <item>Aleksandar Bauk, OIB 97860316263, Alojzija Stepinca 16,21000 Split</item>
      <item>Marina Zečić, OIB 62683960216, Alojzija Stepinca 16,21000 Split</item>
      <item>Ivo Bavčević, OIB 18609350440, Šibenska 3,21000 Split</item>
      <item>Nataša Bazina, OIB 67925940620, PUT STRMA 67 (ranije: NEORIĆ, NEORIĆ, 0),21203 Neorić</item>
      <item>Mirjana Begonja, OIB 73001510209, Džale 2,22323 Sedramić</item>
      <item>Jelena Belić, OIB 77723253899, Jelsa 627,21465 Jelsa</item>
      <item>Niko Belić, OIB 18977071620, Jelsa 627,21465 Jelsa</item>
      <item>Jagoda Bešker, OIB 29966440390, Gašpini 23,21210 Solin</item>
      <item>Nedo Bešker, OIB 56588665795, Gašpini 23,21210 Solin</item>
      <item>Zorica Bilić, OIB 99810426480, Ulica Predraga Bogdanića 13,21460 Stari Grad</item>
      <item>Sanja Bilić-pavlinović, OIB 45845212026, Vukovarska 80,21000 Split</item>
      <item>Jela Bilobrk, OIB 63402483386, Stepinčeva 32,21000 Split</item>
      <item>Antun Blažević, OIB 90714609552, Meštrovića šetalište 96,21000 Split</item>
      <item>Hrvoje Blažević, OIB 12287964630, Blaževići bb,22320 Čavoglave</item>
      <item>Damir Bojčić, OIB 41258960204, Kralja Zvonimira 24,22320 Drniš</item>
      <item>Željko Bojčić, OIB 09291034408, P. Preradovića 4,22320 Drniš</item>
      <item>Denis Boljat, OIB 33725767264, Karlovo 46,21214 Kaštel Kambelovac</item>
      <item>Srećko Boras, OIB 94339540336, ULICA BISKUPA PAVLA ŽANIĆA 20 (ranije: KAŠTEL NOVI, PUT GROBLJA, 0),21217 Kaštel Novi</item>
      <item>Robert Borić, OIB 38057391892, Mosećka 56,21000 Split</item>
      <item>Goran Bosančić, OIB 33007404175, Ulica Braski Dolac 40,21212 Kaštel Sućurac</item>
      <item>Pava Botić, OIB 34296544282, Kosorova 7,22300 Knin</item>
      <item>Ljuba Božanić, OIB 04083001132, Dobrilina 11,21000 Split</item>
      <item>Anka Božić, OIB 84941173128, Šibenksa 9,21000 Split</item>
      <item>Anica Božić-Bakušić, OIB 89654935153, Katalinića prilaz 5,21000 Split</item>
      <item>Ivica Bratić, OIB 86080104106, Neorić bb,21203 Neorić</item>
      <item>Nikša Bratić, OIB 49290967945, Put Svete Mande 18,21000 Split</item>
      <item>Vencislav Brizić, OIB 29265973045, Ulica Kralja Zvonimira 56,21460 Stari Grad</item>
      <item>Zlata Brizić, OIB 73389614517, Ulica Kralja Zvonimira 56,21460 Stari Grad</item>
      <item>Mate Brstilo, OIB 97701748344, Krešimirova 25,21311 Žrnovnica</item>
      <item>Zora Budimir, OIB 65069642793, Cesta Domovinskog rata 36,22300 Knin</item>
      <item>Miranda Budiša, OIB 35557811513, Ulica Kralja Zvonimira 18,22320 Drniš</item>
      <item>Nediljko Bugarin, OIB 69239215555, Doverska 7,21000 Split</item>
      <item>Željka Vučemilović-šimunović, OIB 19390672750, Alkarska Ulica 26,21000 Split</item>
      <item>Gordana Buljević, OIB 32937631192, Trondheimska 10,21000 Split</item>
      <item>Marina Burić, OIB 93570683955, Mirlović Zagora,22323 Unešić</item>
      <item>Mario Buzov, OIB 93519007247, Cerje 35,22320 Mirlović Polje</item>
      <item>Đuro Caratan, OIB 81898965125, Stara zavala 58,21465 Jelsa</item>
      <item>Toni Caratan, OIB 68762006562, ZAVALA 58 (ranije: ZAVALA, ZAVALA, 0),21465 Zavala</item>
      <item>Boris Carić, OIB 46466426123, IVAN DOLAC 179 (ranije: IVAN DOLAC, IVAN DOLAC, 0),21465 Ivan Dolac</item>
      <item>Paulo Carić, OIB 15402538356, SVIRČE 145 (ranije: SVIRČE, SVIRČE, 0),21460 Svirče</item>
      <item>Dinka Cezareo, OIB 08033901183, Marina Šabića 4,21460 Stari Grad</item>
      <item>Nevenka Cukrov, OIB 17311242164, Domovinskog rata 6,21210 Solin</item>
      <item>Dijana Czwik, OIB 09675579569, Matoševa Ulica 96,21210 Solin</item>
      <item>Vinka Čavala, OIB 72189149878, ULICA PETRA ZRINSKOG 23 (ranije: KAŠTEL GOMILICA, UZ VODOVOD, 0),21214 Kaštel Gomilica</item>
      <item>Silva Černak Lojić, OIB 21589065823, Lojići 1,22320 Drniš</item>
      <item>Diana Čović, OIB 59401221926, Duće-Glavica,21310 Omiš</item>
      <item>Ante Čulo, OIB 58219699024, Hrvatskih knezova bb,21214 Kaštel Gomilica</item>
      <item>Blaž Ćapin, OIB 67223092915, Odakova 9,21000 Split</item>
      <item>Filip Delać, OIB 82167098700, Grge Novaka 6,22300 Knin</item>
      <item>Ankica Delić, OIB 80719299509, Kaštelanska cesta 42,21212 Kaštel Sućurac</item>
      <item>Marko Delić, OIB 05763270433, Gašpini 108,21210 Solin</item>
      <item>Nediljka Delić, OIB 99568210497, Donji Muć bb,21203 Donji Muć</item>
      <item>Gordana Didak, OIB 78878339902, Kroz Smrdečac 5,21000 Split</item>
      <item>Mili Divić, OIB 35555990248, Radobiljska Cesta 12,21250 Katuni</item>
      <item>Ljiljana Dragan Jelušić, OIB 50973171038, Antuna Branka Šimića 54,21000 Split</item>
      <item>Milka Drlje, OIB 15738553325, Kitožer 9,21311 Stobreč</item>
      <item>Mato Drmić, OIB 39636384582, Put Plokita 40,21000 Split</item>
      <item>Jozo Družianić, OIB 63604163211, Pujanke 15,21000 Split</item>
      <item>Stanko Duvančić, OIB 41476060687, Duvančići 9,22320 Razvođe</item>
      <item>Damir Duvnjak, OIB 63781484968, Križine 15A,21000 Split</item>
      <item>Nives Džanko, OIB 90598357164, Ulica Fra Pavla Melade 24 A,21217 Kaštel Štafilić</item>
      <item>Ante Đurđević, OIB 72594587030, Jadranska 12,21400 Supetar</item>
      <item>Ljubica Elez, OIB 71000445833, Donji Moseć 14,22320 Moseć</item>
      <item>Ankica Ezgeta, OIB 18659409558, Kaštelanska cesta 12,21217 Kaštel Stari</item>
      <item>Lenka Franić, OIB 62951288048, Sedam Kaštela 6,21000 Split</item>
      <item>Ivica Gabelić, OIB 70468304794, Vrboska 387,21465 Vrboska</item>
      <item>Marija Galešić, OIB 47387004597, Neorić 61,21203 Neorić</item>
      <item>Petar Galić, OIB 09903259382, MERZOVA 12 (ranije: SPLIT, TEŽAČKI PUT, 40 E),21000 Split</item>
      <item>Silvana Galić, OIB 02726524452, Trondheimska 5,21000 Split</item>
      <item>Kazimir Garić, OIB 83662319172, Ulica Matija Ivanića 35,21460 Stari Grad</item>
      <item>Vencel Gašpar, OIB 46863766369, Hercegovačka 24,21000 Split</item>
      <item>Vinko Gašpar, OIB 21657975586, Sinjska 9,21000 Split</item>
      <item>Ana Goreta, OIB 91749079767, Put željezničke stanice,22320 Drniš</item>
      <item>Zorka Goreta, OIB 78206251147, Donje Gorete 21,22320 Drniš</item>
      <item>Josip Gotovac, OIB 16838023061, Vukovarska 113,21000 Split</item>
      <item>Vjekoslav Grbčić, OIB 00132520638, Gajeva 11A,21000 Split</item>
      <item>Divna Grbeša, OIB 74813693236, FRANKOPANSKA ULICA 20 (ranije: SOLIN, FRANKOPANSKA ULICA, 60),21210 Solin</item>
      <item>Ana Grubišić, OIB 49854875039, Put Sirobuje 10,21311 Stobreč</item>
      <item>Gordana Grubišić, OIB 49873220891, Braće Radića 3,21210 Solin</item>
      <item>Nikola Grubišić, OIB 97693442104, VUKOVARSKA ULICA 5 (ranije: DRNIŠ, KRALJA ZVONIMIRA, 41),22320 Drniš</item>
      <item>Sanja Grubišić, OIB 26638303946, Ulica Kralja Zvonimira 41,22320 Drniš</item>
      <item>Antonio Gudelj, OIB 83686976296, Put Dragovoda 17,21000 Split</item>
      <item>Kata Gugić, OIB 97696546556, Sarajevska 42,21000 Split</item>
      <item>Mirjana Gugić, OIB 69438273166, Luke Botića 6,21210 Solin</item>
      <item>Ivica Hajder, OIB 67907347725, Cigići 1,22320 Otavice</item>
      <item>Željko Hajder, OIB 70330715284, Cigići 1,22320 Otavice</item>
      <item>Silvana Hajduk, OIB 33507058945, Varoš 1,21231 Klis</item>
      <item>Tomislav Herceg, OIB 78714538239, Sinjska 46,22300 Knin</item>
      <item>Mira Ikica, OIB 11849010850, Vlaka Vi 2,22303 Oklaj</item>
      <item>Franjo Ivčević, OIB 49917991796, Sv. Petra od Klob. 1,21217 Kaštel Novi</item>
      <item>Jelena Ivčević, OIB 74901888496, Ulica Sv. Petra Od Klobuka 16,21217 Kaštel Novi</item>
      <item>Damir Jakus, OIB 87272819238, Stepinčeva 67,21000 Split</item>
      <item>Gospova Jakus, OIB 04209324873, Poljička Cesta 84,Poljica</item>
      <item>Marica Jakus, OIB 74750176046, PUT MAJDANA 31 (ranije: SOLIN, PUT MAJDANA, 31),21231 Klis</item>
      <item>Petar Jakus, OIB 67345729042, Put Majdana 31,21210 Solin</item>
      <item>Marko Janković, OIB 19997991153, Bisko 39,21232 Bisko</item>
      <item>Matija Jeličić, OIB 98976446888, Vinkovačka 5,21000 Split</item>
      <item>Ante Jeličić, OIB 91949654327, Trondheimska 7,21000 Split</item>
      <item>Marija Jocić, OIB 87687857774, Vojka Krstulovića 21,21000 Split</item>
      <item>Ante Jolić, OIB 30924166560, Jolići 2,22320 Gradac</item>
      <item>Marica Jukić, OIB 19856164686, Perivoj A. Roje 5,21000 Split</item>
      <item>Marko Jukić, OIB 72590351524, Perivoj Ane Roje 5,21000 Split</item>
      <item>Renata Jukić, OIB 09827250222, Put Župića 33,21230 Sinj</item>
      <item>Jadranka Jurić, OIB 52705592800, Bufaline II 29,21217 Kaštel Novi</item>
      <item>Marija Jurić, OIB 31016018881, Put Kruševika bb,21214 Kaštel Kambelovac</item>
      <item>Ankica Kainić, OIB 80409745726, Prominski Put 11,22300 Knin</item>
      <item>Jelena Kalinić, OIB 02401555720, Magistrala Solin 67,21000 Split</item>
      <item>Petar Kalinić, OIB 76156352997, Mosećka 114,21000 Split</item>
      <item>Anamarija Kalinić Radović, OIB 92738597282, Vukovarska 57,21000 Split</item>
      <item>Stipan Kamber, OIB 84681628783, Sesartići 20,21210 Solin</item>
      <item>Đuro Kapoši, OIB 55675650848, Južno predgrađe 51,31000 Osijek</item>
      <item>Željko Karin, OIB 70824276539, Zgon 80,21210 Solin</item>
      <item>Marijana Karin Prnjak, OIB 61576258120, Zgon 80,21210 Solin</item>
      <item>Neda Kasalo, OIB 11081458098, CESTA DR. FRANJE TUĐMANA 409 (ranije: KAŠTEL KAMBELOVAC, CESTA DR. FRANJE TUĐMANA, 109),21214 Kaštel Kambelovac</item>
      <item>Zvonimir Kasalo, OIB 07885551191, CESTA DR. FRANJE TUĐMANA 409 (ranije: KAŠTEL KAMBELOVAC, CESTA DR. FRANJE TUĐMANA, 109),21214 Kaštel Kambelovac</item>
      <item>Suzana Kašić, OIB 59974477956, Ulica 142. Brigade 2,22320 Drniš</item>
      <item>Ivana Katalinić Jerčić, OIB 27192920551, Put Vrila 6,21310 Omiš</item>
      <item>Josip Katušić, OIB 17394409236, Luke Botića 11,21210 Solin</item>
      <item>Ljiljana Kegalj, OIB 44567225674, Istarska 5,21000 Split</item>
      <item>Ante Kekez, OIB 82341180529, Dubrovačka 35,21000 Split</item>
      <item>Ivanko Kekez, OIB 69257203171, Sukoišanska 29,21000 Split</item>
      <item>Petrica Kekez, OIB 01138031201, Dubrovačka 35,21000 Split</item>
      <item>Boško Kevo, OIB 58881798829, Stipe Pensa 5,21217 Kaštel Štafilić</item>
      <item>Antiša Kliškinić, OIB 54591476829, Ulica Petra Krešimira Iv 108,21210 Solin</item>
      <item>Veljko Knezović, OIB 29953576092, Zagrebačka 6,21311 Stobreč</item>
      <item>Stjepan Kokeza, OIB 45375542461, Čopova 8,21000 Split</item>
      <item>Petar Kolega, OIB 41344179016, ZVONIMIROVA 121 (ranije: SOLIN, ANTIŠE VUČIČIĆA, 149),21210 Solin</item>
      <item>Daniela Kovač, OIB 73917202839, Cesta dr. Franje Tuđmana 238a,21212 Kaštel Sućurac</item>
      <item>Željka Kovač, OIB 49269171098, Mažuranićevo šetalište 26,21000 Split</item>
      <item>Ivan Kraljić, OIB 34937918610, Put Balabana 7,21203 Neorić</item>
      <item>Inga Krnjaić, OIB 00968558935, Požeška 6,21000 Split</item>
      <item>Anka Krstić, OIB 50194808421, Odeska 19,21000 Split</item>
      <item>Ivan Kundid, OIB 95397541786, Gradišćanskih Hrvata 1,21000 Split</item>
      <item>Ivana Kundid, OIB 65152954463, Dinarska 11,21000 Split</item>
      <item>Ružica Kundid, OIB 62510013110, Dinarska 11,21000 Split</item>
      <item>Deni Kuvačić, OIB 86909984538, Mažuranićevo Šetalište 10 B,21000 Split</item>
      <item>Anka Landikušić, OIB 18023655586, Gradac 19 A,21311 Podstrana</item>
      <item>Ivan Lasić, OIB 23248459290, Konjsko bb,21231 Konjsko</item>
      <item>Dražen Lazić, OIB 10307450473, Šime Ljubića 9,21000 Split</item>
      <item>Nenad Leskur, OIB 79369933858, Ulica Stjepana Radića 14,21210 Solin</item>
      <item>Ivana Lilić, OIB 24212828078, Put Brodarice 7,21000 Split</item>
      <item>Ivo Lipanović, OIB 56508525212, M. Getaldića 31,21000 Split</item>
      <item>Marko Lojić, OIB 38337274260, Lojići 1,22320 Drniš</item>
      <item>Mile Lovrić, OIB 87317474850, Fra Grge Martića 41,21000 Split</item>
      <item>Ana Lovrinčević, OIB 37389823251, Vrh Visoke 121,21000 Split</item>
      <item>Dejan Lukavac, OIB 85205650926, Ćirići 3,22320 Tepljuh</item>
      <item>Nela Madžar, OIB 92085359240, Poljička 2,21311 Podstrana</item>
      <item>Alenka Malinić, OIB 44061509536, Pujanke 79,21000 Split</item>
      <item>Pavao Marasović, OIB 32681502260, Put Jokića-kalčina 8,21203 Neorić</item>
      <item>Anto Marijan, OIB 32989170521, Ulica Mate Lovraka 2,10410 Velika Gorica</item>
      <item>Cvita Marijanović, OIB 33573858243, Marjanovići Iznad Crkve 11,22320 Gradac</item>
      <item>Dobrinka Marijanović, OIB 03673706981, Put Smokovika 35,21000 Split</item>
      <item>Tomislav Marijanović, OIB 87726686946, Put Smokovika 35,21000 Split</item>
      <item>Jasna Marin, OIB 24544706980, Petra Svačića 99,22320 Drniš</item>
      <item>Marina Marin, OIB 96155411085, Trbounje bb,22320 Drniš</item>
      <item>Željko Marinac, OIB 53959056974, Varaždinska 3,21000 Split</item>
      <item>Božidar Marinković, OIB 12351935621, Dosud 9,21000 Split</item>
      <item>Jakov Mateta, OIB 14390943845, ULICA KORIOLANA ĆIPIKA 10 (ranije: KAŠTEL STARI, ULICA KARIOLANA ČIPIKA, 10),21217 Kaštel Stari</item>
      <item>Ivan Matić, OIB 23355936969, Kopilica 33,21000 Split</item>
      <item>Ružica Matić, OIB 42779808936, Gornji Matići Kod Bunara 1,22320 Trbounje</item>
      <item>Slavko Matić, OIB 28602503915, I. Aljinovića 11,21311 Žrnovnica</item>
      <item>Željko Matić, OIB 66582117749, Ulica Put Kaluna 18,22320 Drniš</item>
      <item>Marija Matković, OIB 79153132638, Šižgorićeva 20,21000 Split</item>
      <item>Ivan Melvan, OIB 80843491669, Luke Botića 7,21217 Kaštel Novi</item>
      <item>Nikola Midenjak, OIB 88248589366, Ulica 142. Brigade 16,22320 Siverić</item>
      <item>Pere Mihanović, OIB 49545684243, Radičinka 12,21311 Žrnovnica</item>
      <item>Ana Mikulić, OIB 54712970747, Čavoglave bb,22320 Drniš</item>
      <item>Mate Mikulić, OIB 87811623322, Pauk 11,22320 Čavoglave</item>
      <item>Ivan Milaković, OIB 91056811857, Strmoševica 3,21222 Marina</item>
      <item>Ivan Milanović, OIB 75286000064, Terzićeva 17,21000 Split</item>
      <item>Zorka Miletić, OIB 48042737399, Jajići 30,21210 Solin</item>
      <item>Milan Miljuš, OIB 35675614034, Kranjčevićeva 35,21000 Split</item>
      <item>Đorđe Mirčetić, OIB 27370139872, Pokvasica 2,22320 Miočić</item>
      <item>Tonči Mišković, OIB 74628173475, Jelsa 667,21465 Jelsa</item>
      <item>Ana Moro, OIB 64571848035, Vukovarska 80,21000 Split</item>
      <item>Slavko Moro, OIB 30868427553, Muklače 23,21203 Crivac</item>
      <item>Tomi Moscatello, OIB 28508820612, Ploča 17, Dol,21460 Stari Grad</item>
      <item>Marija Munitić, OIB 68535764041, Mažuranićevo šetalište 48,21000 Split</item>
      <item>Ljubomir Muslim, OIB 17589644925, Imotska 60,21000 Split</item>
      <item>Mijo Nožina, OIB 79046275268, PUT NOŽINA - MALJKOVIĆA 11 (ranije: PRGOMET, PRGOMET, 0),21201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OIB 63327603131, ULICA KORIOLANA ĆIPIKA 7 (ranije: KAŠTEL STARI, ULICA KARIOLANA ČIPIKA, 9),21217 Kaštel Stari</item>
      <item>Asija Papić, OIB 36844611036, Dr. Ante Starčevića 55,21220 Trogir</item>
      <item>Mijo Papić, OIB 90436045680, Getaldićeva 5,21000 Split</item>
      <item>Tereza Papić, OIB 79546057657, M. Getaldićeva 5,21000 Split</item>
      <item>Rajko Parać, OIB 14695878450, Paraći 3,22320 Ružić</item>
      <item>Tatjana Parać, OIB 45662446398, Vrlička 43,21000 Split</item>
      <item>Đurđica Parat, OIB 21781090554, Boksitno naselje 19,22320 Drniš</item>
      <item>Ivan Pastuović, OIB 39126309445, Pastuovića 3,22320 Ružić</item>
      <item>Jurica Pavela, OIB 06763759506, Poljana Kneza Trpimira 6,21000 Split</item>
      <item>Roki Pavičić, OIB 01089958101, Drugi Donji Dvori 6,21460 Stari Grad</item>
      <item>Ivan Pažanin, OIB 47030103613, Biokovska 6,21000 Split</item>
      <item>Luka Peko, OIB 89771272445, Terzićeva 5,21000 Split</item>
      <item>Neda Penga, OIB 76197116887, Sv.lovre 23,21311 Stobreč</item>
      <item>Ante Perko, OIB 58528189918, Don Petra Peroša 5,21210 Mravince</item>
      <item>Ivana Perko, OIB 72532024891, Don Petra Peroša 5,21210 Mravince</item>
      <item>Gordana Perković, OIB 48186805492, Vukovarska 43,21000 Split</item>
      <item>Marica Perković, OIB 69926366099, Perkovići 15,22320 Kljake</item>
      <item>Nediljko Perković, OIB 66481146396, Vukovarska 43,21000 Split</item>
      <item>Nila Peroš, OIB 48544328267, Terzićeva 3,21000 Split</item>
      <item>Dragica Peša, OIB 47913512214, Jeretova 7,21000 Split</item>
      <item>Iris Peša, OIB 06010961010, Rikarda Katalinića Jeretova 7,21000 Split</item>
      <item>Nikša Petrić, OIB 98862228387, Kod Sv. Stjepana 23,21460 Stari Grad</item>
      <item>Matko Pezo, OIB 51619560640, Hercegovačka 30,21000 Split</item>
      <item>Zlatko Piperković, OIB 91173398058, Dinka Šimunovića 17,21000 Split</item>
      <item>Joško Pivac, OIB 34978148355, Varaždinska 43,21000 Split</item>
      <item>Luka Pjevac, OIB 52683808409,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OIB 03185976635, J. Palmotića 2,21000 Split</item>
      <item>Milanka Pranić, OIB 03263396290, Mosećka Ulica 4,22320 Drniš</item>
      <item>Miroslav Primorac, OIB 42998076332, I. Paštrića Poljičanina 19,21311 Podstrana</item>
      <item>Iva Punda, OIB 03796593117, Bistrička 29,21204 Kotlenice</item>
      <item>Drago Radić, OIB 29691845355, Na rudini 3,20207 Čibača</item>
      <item>Mladen Radmilović, OIB 32330076899, Gorička 4,21000 Split</item>
      <item>Petar Radonić, OIB 09324740808, Jelsa 98,21465 Jelsa</item>
      <item>Jagoda Radošević, OIB 26353444269, Vrh Lučca 35,21000 Split</item>
      <item>Ante Rajčić, OIB 16954022739, Velebitska 97,21000 Split</item>
      <item>Marko Ralica, OIB 43858024645, Benkovačka 3,21000 Split</item>
      <item>Ivan Raos, OIB 51516687457, MANDIĆEVA 66 (ranije: STOBREČ, MANDIĆEVA, 66),21000 Split</item>
      <item>Zdenka Razlog, OIB 03030085275, Kod Pošte 33,22320 Siverić</item>
      <item>Mila Rebić, OIB 40304138585, Marka M. 20A,21210 Mravince</item>
      <item>Marija Reljanović, OIB 34147480025, Otavice 30,22320 Otavice</item>
      <item>Mara Režić, OIB 03502691709, Kliški Put 48,21210 Solin</item>
      <item>Marija Rizvan, OIB 81852427870, Bilice 12,21000 Split</item>
      <item>Anđelko Rogulj, OIB 86920054956, Gomile 38,21217 Kaštel Stari</item>
      <item>Berislava Roša, OIB 03031267329, Zvonimirova 29 B,22300 Knin</item>
      <item>Sofija Ruić, OIB 32252086462, Getaldićeva 19,21000 Split</item>
      <item>Ana Runjić, OIB 01784422133, Hrvatskih vitezova 46,21000 Split</item>
      <item>Gordan Ruščić, OIB 53119078542, Putaljski put bb,21212 Kaštel Sućurac</item>
      <item>Sanja Ružić, OIB 04871127862, Šižgorićeva 7,21000 Split</item>
      <item>Svjetlana Samac, OIB 00231948560, Samci 14,22320 Brištane</item>
      <item>Miljenko Samardžić, OIB 48154982931, Šižegorićeva 20,21000 Split</item>
      <item>Dinka Sanseović, OIB 27313861620, KUNIČIĆA DVOR 4 (ranije: DOL, DOL, 0),Dol</item>
      <item>Ante Sarić, OIB 37671686952, Neorić bb,21203 Neorić</item>
      <item>Ivan Sarić, OIB 25772566590, DONJA MALA-CENTAR 47 (ranije: NEORIĆ, NEORIĆ, 0),21203 Neorić</item>
      <item>Marija Sedlar, OIB 77476367069, Ostravska 1,21000 Split</item>
      <item>Ljubica Sekelez, OIB 37811046307, Mitnička 1,21000 Split</item>
      <item>Kristina Serdarević, OIB 96208368856, Put Jokića-kalčina 8,21203 Neorić</item>
      <item>Aleksandra Sever-Muhar, OIB 46981853030, Karamanova 7,21000 Split</item>
      <item>Boško Sikavica, OIB 62904573776, Kričke bb,22320 Ružić</item>
      <item>Snježana Sikavica, OIB 04571043319, Domovinskog rata 12,21210 Solin</item>
      <item>Dragan Simić, OIB 11440453978, Sarajevska 76,21000 Split</item>
      <item>Tanja Sinovčić, OIB 15724160128, Trondheimska 10,21000 Split</item>
      <item>Ljiljana Sirić, OIB 13682411690, Put Vele Meje 10,21212 Kaštel Sućurac</item>
      <item>Dijana Skelin, OIB 67771387421, Vručine II 12,21217 Kaštel Novi</item>
      <item>Kata Sočo, OIB 12244754061, CENTAR - DUBRAVA 21 (ranije: NEORIĆ, NEORIĆ, 0),21203 Neorić</item>
      <item>Marija Stančić, OIB 24488999707, Petra Krešimira IV 10,21460 Stari Grad</item>
      <item>Đani Stanić, OIB 01952579328, Matoševa Ulica 131,21210 Solin</item>
      <item>Danica Stipović, OIB 14428054555, Put Dragočeva 54,21212 Kaštel Sućurac</item>
      <item>Milorad Stojsavljević, OIB 70694448376, Šimićeva 58,21000 Split</item>
      <item>Petar Strinić, OIB 82064030568, Pazdigradska 16,21000 Split</item>
      <item>Luca Strunje, OIB 39917579317, Kralja Tomislava 18,22300 Knin</item>
      <item>Slavka Svalina, OIB 20916812996, Crivac bb,21203 Crivac</item>
      <item>Marijan Šamija, OIB 81559542363, Trstenik 2,21000 Split</item>
      <item>Marinka Šamija, OIB 26187211202, Vrgoračka 8,22300 Knin</item>
      <item>Katica Šeparović, OIB 89096228977,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OIB 45192577645, Ivaniševićeva 45,21000 Split</item>
      <item>Vesna Šunjić, OIB 05247958818, Šimićeva 14,21000 Split</item>
      <item>Ljubica Tarle, OIB 28166909018, Tarle 12,22320 Velušić</item>
      <item>Nada Teklić, OIB 80645998554, Zgon 80,21210 Solin</item>
      <item>Lada Terzić, OIB 31496851195, Puntarska 5,21000 Split</item>
      <item>Ivan Tomić, OIB 55633242961, Tomići 1,22320 Siverić</item>
      <item>Ivan Topić, OIB 63353072185, Vrlička 21,21000 Split</item>
      <item>Jelica Topić, OIB 84009834780, Mosećka 50A,21000 Split</item>
      <item>Tvrtko Topić, OIB 15832739048, Ulica 142. Brigade 37 A,22320 Siverić</item>
      <item>Anđelka Torlak, OIB 94366468246, Radunica 29,21000 Split</item>
      <item>Ivan Torlak, OIB 36758209001, Radunica 29,21000 Split</item>
      <item>Marko Torlak, OIB 25141930670, Radmilovića 20,21000 Split</item>
      <item>Damir Tot, OIB 97869422869, Šimićeva 12,21000 Split</item>
      <item>Anka Treskavica, OIB 89998355619, Dubrovačka 35,21000 Split</item>
      <item>Anka Tukić, OIB 95095320611, Šime Ljubića 13,21000 Split</item>
      <item>Nediljko Ugrin, OIB 61713318858, Sv. Ivana 33,21311 Donje Sitno</item>
      <item>Marinko Uvodić, OIB 86857726322, Zgon 32,21210 Solin</item>
      <item>Nedjeljka Uvodić, OIB 30483848227, Vinkovačka 51,21000 Split</item>
      <item>Marko Validžić, OIB 09167064985, Validžići 4,22320 Ružić</item>
      <item>Ivanka Varnica, OIB 95864491355, Imotska 69,21000 Split</item>
      <item>Milica Varvodić, OIB 73723486062, Kozjačka 24,21210 Solin</item>
      <item>Kristina Velić, OIB 77384310693, Papandopulova 11,21000 Split</item>
      <item>Ljiljana Vesković, OIB 43910221929, Fausta Vrančića 8,21000 Split</item>
      <item>Milka Veštić, OIB 06357620254, Čavale 11,22323 Sedramić</item>
      <item>Ante Vidan, OIB 08079634276, Gundulićeva 44,21000 Split</item>
      <item>Marko Vidović, OIB 01091360979, Ružić bb,22320 Gradac</item>
      <item>Matko Vidović, OIB 91655777185, Gradac bb,22320 Gradac</item>
      <item>Nevenka Vidović, OIB 50708267696, Pastuovići 4,22320 Gradac</item>
      <item>Ankica Vilibić, OIB 41935131740, Marina Getaldića 33,21000 Split</item>
      <item>Anđelko Vilić, OIB 46303939151, RADOBILJSKA CESTA 41 (ranije: KREŠEVO, KREŠEVO, 24),21250 Kreševo</item>
      <item>Normela Visković, OIB 93848978885, Jelsa 1005,21465 Jelsa</item>
      <item>Tonči Visković, OIB 57207922181, Jelsa 1005,21465 Jelsa</item>
      <item>Marica Vlaić, OIB 45120406456, Ulica Nikole Tesle 16,22320 Drniš</item>
      <item>Dubravka Vlainić, OIB 89412859402, Jelsa 357,21465 Jelsa</item>
      <item>Ivo Vodanović, OIB 61288856543, Pavičića dvori 11,21460 Stari Grad</item>
      <item>Josip Vogleš, OIB 78979895187, CESTA DR. FRANJE TUĐMANA 550 (ranije: KAŠTEL KAMBELOVAC, CESTA DR. FRANJE TUĐMANA, 80),21214 Kaštel Kambelovac</item>
      <item>Vinko Vranković, OIB 28469423878, JELSA 129 (ranije: JELSA, JELSA, 0),21465 Jelsa</item>
      <item>Ivan Vrdoljak, OIB 58654492314, DONJA MALA-CENTAR 31 (ranije: NEORIĆ, NEORIĆ, 0),21203 Neorić</item>
      <item>Mirjana Vrdoljak, OIB 00849791179, Put Kule 12,21210 Solin</item>
      <item>Marija Vrgoč, Velebitska 34,21000 Split</item>
      <item>Bože Vuco, OIB 57170132138, Starčevićeva 10,21212 Kaštel Sućurac</item>
      <item>Mirjana Vučković, OIB 77198987590, Ruđera Boškovića 23,21000 Split</item>
      <item>Višnja Vučković, OIB 65331626489, Put Smokovika 26,21000 Split</item>
      <item>Ivan Vugdelija, OIB 84315022246, Don Frane Bulića 38,21217 Kaštel Novi</item>
      <item>Dubravka Vukas, OIB 08519715626, Markov Put 8,21000 Split</item>
      <item>Anđelka Vukičević, OIB 72508288201, Badanj bb,22320 Drniš</item>
      <item>Zora Vuković, OIB 33099880685, Plitvička 1A,21000 Split</item>
      <item>Ivan Vukušić, OIB 52615536531, Dobrilina 6,21000 Split</item>
      <item>Jadran Vukušić, OIB 16315354223, Put Sv. Klementa 19,21311 Gornje Sitno</item>
      <item>Nevenka Vukušić, OIB 24889115799, Cerje 2,22320 Mirlović Polje</item>
      <item>Vjera Vukušić, OIB 63442370123, Kralja Petra Krešimira IV 8,22320 Drniš</item>
      <item>Zvonimir Vukušić, OIB 28097018986, Vinodolska 10,21000 Split</item>
      <item>Nevenka Vuleta, OIB 13567782306, Markov put 33,21311 Stobreč</item>
      <item>Vinka Zekić, OIB 91815577545,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OIB 40723467363, M. Čačića 3,22300 Knin</item>
      <item>Davorka Živković, OIB 80590033491, Živkovići 12,22320 Badanj</item>
      <item>Ivica Živković, OIB 18562262384, Badanj bb,22320 Badanj</item>
      <item>Ivo Živković, OIB 81034283040, Put Kule 27,21210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00140332153, Pujanke 53,21000 Split</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tem>Andrija Klarić, OIB 18697161464, Hruševečka Ulica 3,10000 Zagreb</item>
      <item>DRŽAVNI ZAVOD ZA INTELEKTUALNO VLASNIŠTVO, OIB 89755384389, Ulica Grada Vukovara 78,10000 Zagreb</item>
      <item>Perica Mitrović, OIB 29538074286, Bjelolasička 23,31000 Osijek</item>
      <item>Luka Bacelj, OIB 55461633514, Bacelji 12,21206 Bračević</item>
    </izvorni_sadrzaj>
    <derivirana_varijabla naziv="DomainObject.Predmet.SudioniciListAdressOIB_1">
      <item>ŽUPANIJSKO DRŽAVNO ODVJETNIŠTVO U SPLITU, OIB 70793241859, Gundulićeva 29,21000 Split</item>
      <item>REPUBLIKA HRVATSKA, OIB 18683136487</item>
      <item>DALMACIJAVINO d.d. za proizvodnju i promet alkoholnih i bezalkoholnih pića "u stečaju", OIB 07837847925, Obala kneza Domagoja 15,21000 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Natalija Mladineo, OIB 62875698528, Viška 24,21000 Split</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61980608934,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Nade Pavičić-ivelja, OIB 33508911717, Vrbanj 365,21460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OIB 18683136487,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OIB 99777361372, Krilava 8,21000 Split</item>
      <item>Gordana Babić, Šulavi bb,21214 Kaštel Lukšić</item>
      <item>Ivan Babić, OIB 39364629552, Doverska 7,21000 Split</item>
      <item>Katica Babić, OIB 49371248632, Zvonimirova 16,21210 Solin</item>
      <item>Jure Bacelj, OIB 68175280792, Bacelji 9,21206 Bračević</item>
      <item>Ana Bačić, OIB 18080781553, Umljanovići bb,22320 Drniš</item>
      <item>Nediljka Bajić, OIB 00893712988, Jurja Križanića 7,21000 Split</item>
      <item>Žarka Bakotić, OIB 36917498674, Mosorska Ulica 11 A,21214 Kaštel Gomilica</item>
      <item>Marko Baković, OIB 05569494546, Kroz Selo 2,22300 Kistanje</item>
      <item>Ivica Ban, OIB 07285230342, Braće Radića 7,21212 Kaštel Sućurac</item>
      <item>Srđanka Banovac, OIB 50974371502, Sikavice - Banovci 5,Parčić</item>
      <item>Božidar Barać, OIB 80639746410, Maslinska 22,21000 Split</item>
      <item>Vedran Barbarić, OIB 18526555730, Šimićeva 8,21000 Split</item>
      <item>Marija Barbir, OIB 43799885260, Vukovarska 175,21000 Split</item>
      <item>Petar Barbir, OIB 94965914070, Vukovarska 175,21000 Split</item>
      <item>Anica Baričević, OIB 06811970314, Put blata bb,21217 Kaštel Novi</item>
      <item>Damira Barišić, OIB 88385690941, Barišići 10,22320 Žitnić</item>
      <item>Ivan Barišić, OIB 38311171100, Kornatska 31,31000 Osijek</item>
      <item>Manda Bašić, OIB 23944179531, Put Majdana 29,21210 Solin</item>
      <item>Aleksandar Bauk, OIB 97860316263, Alojzija Stepinca 16,21000 Split</item>
      <item>Marina Zečić, OIB 62683960216, Alojzija Stepinca 16,21000 Split</item>
      <item>Ivo Bavčević, OIB 18609350440, Šibenska 3,21000 Split</item>
      <item>Nataša Bazina, OIB 67925940620, PUT STRMA 67 (ranije: NEORIĆ, NEORIĆ, 0),21203 Neorić</item>
      <item>Mirjana Begonja, OIB 73001510209, Džale 2,22323 Sedramić</item>
      <item>Jelena Belić, OIB 77723253899, Jelsa 627,21465 Jelsa</item>
      <item>Niko Belić, OIB 18977071620, Jelsa 627,21465 Jelsa</item>
      <item>Jagoda Bešker, OIB 29966440390, Gašpini 23,21210 Solin</item>
      <item>Nedo Bešker, OIB 56588665795, Gašpini 23,21210 Solin</item>
      <item>Zorica Bilić, OIB 99810426480, Ulica Predraga Bogdanića 13,21460 Stari Grad</item>
      <item>Sanja Bilić-pavlinović, OIB 45845212026, Vukovarska 80,21000 Split</item>
      <item>Jela Bilobrk, OIB 63402483386, Stepinčeva 32,21000 Split</item>
      <item>Antun Blažević, OIB 90714609552, Meštrovića šetalište 96,21000 Split</item>
      <item>Hrvoje Blažević, OIB 12287964630, Blaževići bb,22320 Čavoglave</item>
      <item>Damir Bojčić, OIB 41258960204, Kralja Zvonimira 24,22320 Drniš</item>
      <item>Željko Bojčić, OIB 09291034408, P. Preradovića 4,22320 Drniš</item>
      <item>Denis Boljat, OIB 33725767264, Karlovo 46,21214 Kaštel Kambelovac</item>
      <item>Srećko Boras, OIB 94339540336, ULICA BISKUPA PAVLA ŽANIĆA 20 (ranije: KAŠTEL NOVI, PUT GROBLJA, 0),21217 Kaštel Novi</item>
      <item>Robert Borić, OIB 38057391892, Mosećka 56,21000 Split</item>
      <item>Goran Bosančić, OIB 33007404175, Ulica Braski Dolac 40,21212 Kaštel Sućurac</item>
      <item>Pava Botić, OIB 34296544282, Kosorova 7,22300 Knin</item>
      <item>Ljuba Božanić, OIB 04083001132, Dobrilina 11,21000 Split</item>
      <item>Anka Božić, OIB 84941173128, Šibenksa 9,21000 Split</item>
      <item>Anica Božić-Bakušić, OIB 89654935153, Katalinića prilaz 5,21000 Split</item>
      <item>Ivica Bratić, OIB 86080104106, Neorić bb,21203 Neorić</item>
      <item>Nikša Bratić, OIB 49290967945, Put Svete Mande 18,21000 Split</item>
      <item>Vencislav Brizić, OIB 29265973045, Ulica Kralja Zvonimira 56,21460 Stari Grad</item>
      <item>Zlata Brizić, OIB 73389614517, Ulica Kralja Zvonimira 56,21460 Stari Grad</item>
      <item>Mate Brstilo, OIB 97701748344, Krešimirova 25,21311 Žrnovnica</item>
      <item>Zora Budimir, OIB 65069642793, Cesta Domovinskog rata 36,22300 Knin</item>
      <item>Miranda Budiša, OIB 35557811513, Ulica Kralja Zvonimira 18,22320 Drniš</item>
      <item>Nediljko Bugarin, OIB 69239215555, Doverska 7,21000 Split</item>
      <item>Željka Vučemilović-šimunović, OIB 19390672750, Alkarska Ulica 26,21000 Split</item>
      <item>Gordana Buljević, OIB 32937631192, Trondheimska 10,21000 Split</item>
      <item>Marina Burić, OIB 93570683955, Mirlović Zagora,22323 Unešić</item>
      <item>Mario Buzov, OIB 93519007247, Cerje 35,22320 Mirlović Polje</item>
      <item>Đuro Caratan, OIB 81898965125, Stara zavala 58,21465 Jelsa</item>
      <item>Toni Caratan, OIB 68762006562, ZAVALA 58 (ranije: ZAVALA, ZAVALA, 0),21465 Zavala</item>
      <item>Boris Carić, OIB 46466426123, IVAN DOLAC 179 (ranije: IVAN DOLAC, IVAN DOLAC, 0),21465 Ivan Dolac</item>
      <item>Paulo Carić, OIB 15402538356, SVIRČE 145 (ranije: SVIRČE, SVIRČE, 0),21460 Svirče</item>
      <item>Dinka Cezareo, OIB 08033901183, Marina Šabića 4,21460 Stari Grad</item>
      <item>Nevenka Cukrov, OIB 17311242164, Domovinskog rata 6,21210 Solin</item>
      <item>Dijana Czwik, OIB 09675579569, Matoševa Ulica 96,21210 Solin</item>
      <item>Vinka Čavala, OIB 72189149878, ULICA PETRA ZRINSKOG 23 (ranije: KAŠTEL GOMILICA, UZ VODOVOD, 0),21214 Kaštel Gomilica</item>
      <item>Silva Černak Lojić, OIB 21589065823, Lojići 1,22320 Drniš</item>
      <item>Diana Čović, OIB 59401221926, Duće-Glavica,21310 Omiš</item>
      <item>Ante Čulo, OIB 58219699024, Hrvatskih knezova bb,21214 Kaštel Gomilica</item>
      <item>Blaž Ćapin, OIB 67223092915, Odakova 9,21000 Split</item>
      <item>Filip Delać, OIB 82167098700, Grge Novaka 6,22300 Knin</item>
      <item>Ankica Delić, OIB 80719299509, Kaštelanska cesta 42,21212 Kaštel Sućurac</item>
      <item>Marko Delić, OIB 05763270433, Gašpini 108,21210 Solin</item>
      <item>Nediljka Delić, OIB 99568210497, Donji Muć bb,21203 Donji Muć</item>
      <item>Gordana Didak, OIB 78878339902, Kroz Smrdečac 5,21000 Split</item>
      <item>Mili Divić, OIB 35555990248, Radobiljska Cesta 12,21250 Katuni</item>
      <item>Ljiljana Dragan Jelušić, OIB 50973171038, Antuna Branka Šimića 54,21000 Split</item>
      <item>Milka Drlje, OIB 15738553325, Kitožer 9,21311 Stobreč</item>
      <item>Mato Drmić, OIB 39636384582, Put Plokita 40,21000 Split</item>
      <item>Jozo Družianić, OIB 63604163211, Pujanke 15,21000 Split</item>
      <item>Stanko Duvančić, OIB 41476060687, Duvančići 9,22320 Razvođe</item>
      <item>Damir Duvnjak, OIB 63781484968, Križine 15A,21000 Split</item>
      <item>Nives Džanko, OIB 90598357164, Ulica Fra Pavla Melade 24 A,21217 Kaštel Štafilić</item>
      <item>Ante Đurđević, OIB 72594587030, Jadranska 12,21400 Supetar</item>
      <item>Ljubica Elez, OIB 71000445833, Donji Moseć 14,22320 Moseć</item>
      <item>Ankica Ezgeta, OIB 18659409558, Kaštelanska cesta 12,21217 Kaštel Stari</item>
      <item>Lenka Franić, OIB 62951288048, Sedam Kaštela 6,21000 Split</item>
      <item>Ivica Gabelić, OIB 70468304794, Vrboska 387,21465 Vrboska</item>
      <item>Marija Galešić, OIB 47387004597, Neorić 61,21203 Neorić</item>
      <item>Petar Galić, OIB 09903259382, MERZOVA 12 (ranije: SPLIT, TEŽAČKI PUT, 40 E),21000 Split</item>
      <item>Silvana Galić, OIB 02726524452, Trondheimska 5,21000 Split</item>
      <item>Kazimir Garić, OIB 83662319172, Ulica Matija Ivanića 35,21460 Stari Grad</item>
      <item>Vencel Gašpar, OIB 46863766369, Hercegovačka 24,21000 Split</item>
      <item>Vinko Gašpar, OIB 21657975586, Sinjska 9,21000 Split</item>
      <item>Ana Goreta, OIB 91749079767, Put željezničke stanice,22320 Drniš</item>
      <item>Zorka Goreta, OIB 78206251147, Donje Gorete 21,22320 Drniš</item>
      <item>Josip Gotovac, OIB 16838023061, Vukovarska 113,21000 Split</item>
      <item>Vjekoslav Grbčić, OIB 00132520638, Gajeva 11A,21000 Split</item>
      <item>Divna Grbeša, OIB 74813693236, FRANKOPANSKA ULICA 20 (ranije: SOLIN, FRANKOPANSKA ULICA, 60),21210 Solin</item>
      <item>Ana Grubišić, OIB 49854875039, Put Sirobuje 10,21311 Stobreč</item>
      <item>Gordana Grubišić, OIB 49873220891, Braće Radića 3,21210 Solin</item>
      <item>Nikola Grubišić, OIB 97693442104, VUKOVARSKA ULICA 5 (ranije: DRNIŠ, KRALJA ZVONIMIRA, 41),22320 Drniš</item>
      <item>Sanja Grubišić, OIB 26638303946, Ulica Kralja Zvonimira 41,22320 Drniš</item>
      <item>Antonio Gudelj, OIB 83686976296, Put Dragovoda 17,21000 Split</item>
      <item>Kata Gugić, OIB 97696546556, Sarajevska 42,21000 Split</item>
      <item>Mirjana Gugić, OIB 69438273166, Luke Botića 6,21210 Solin</item>
      <item>Ivica Hajder, OIB 67907347725, Cigići 1,22320 Otavice</item>
      <item>Željko Hajder, OIB 70330715284, Cigići 1,22320 Otavice</item>
      <item>Silvana Hajduk, OIB 33507058945, Varoš 1,21231 Klis</item>
      <item>Tomislav Herceg, OIB 78714538239, Sinjska 46,22300 Knin</item>
      <item>Mira Ikica, OIB 11849010850, Vlaka Vi 2,22303 Oklaj</item>
      <item>Franjo Ivčević, OIB 49917991796, Sv. Petra od Klob. 1,21217 Kaštel Novi</item>
      <item>Jelena Ivčević, OIB 74901888496, Ulica Sv. Petra Od Klobuka 16,21217 Kaštel Novi</item>
      <item>Damir Jakus, OIB 87272819238, Stepinčeva 67,21000 Split</item>
      <item>Gospova Jakus, OIB 04209324873, Poljička Cesta 84,Poljica</item>
      <item>Marica Jakus, OIB 74750176046, PUT MAJDANA 31 (ranije: SOLIN, PUT MAJDANA, 31),21231 Klis</item>
      <item>Petar Jakus, OIB 67345729042, Put Majdana 31,21210 Solin</item>
      <item>Marko Janković, OIB 19997991153, Bisko 39,21232 Bisko</item>
      <item>Matija Jeličić, OIB 98976446888, Vinkovačka 5,21000 Split</item>
      <item>Ante Jeličić, OIB 91949654327, Trondheimska 7,21000 Split</item>
      <item>Marija Jocić, OIB 87687857774, Vojka Krstulovića 21,21000 Split</item>
      <item>Ante Jolić, OIB 30924166560, Jolići 2,22320 Gradac</item>
      <item>Marica Jukić, OIB 19856164686, Perivoj A. Roje 5,21000 Split</item>
      <item>Marko Jukić, OIB 72590351524, Perivoj Ane Roje 5,21000 Split</item>
      <item>Renata Jukić, OIB 09827250222, Put Župića 33,21230 Sinj</item>
      <item>Jadranka Jurić, OIB 52705592800, Bufaline II 29,21217 Kaštel Novi</item>
      <item>Marija Jurić, OIB 31016018881, Put Kruševika bb,21214 Kaštel Kambelovac</item>
      <item>Ankica Kainić, OIB 80409745726, Prominski Put 11,22300 Knin</item>
      <item>Jelena Kalinić, OIB 02401555720, Magistrala Solin 67,21000 Split</item>
      <item>Petar Kalinić, OIB 76156352997, Mosećka 114,21000 Split</item>
      <item>Anamarija Kalinić Radović, OIB 92738597282, Vukovarska 57,21000 Split</item>
      <item>Stipan Kamber, OIB 84681628783, Sesartići 20,21210 Solin</item>
      <item>Đuro Kapoši, OIB 55675650848, Južno predgrađe 51,31000 Osijek</item>
      <item>Željko Karin, OIB 70824276539, Zgon 80,21210 Solin</item>
      <item>Marijana Karin Prnjak, OIB 61576258120, Zgon 80,21210 Solin</item>
      <item>Neda Kasalo, OIB 11081458098, CESTA DR. FRANJE TUĐMANA 409 (ranije: KAŠTEL KAMBELOVAC, CESTA DR. FRANJE TUĐMANA, 109),21214 Kaštel Kambelovac</item>
      <item>Zvonimir Kasalo, OIB 07885551191, CESTA DR. FRANJE TUĐMANA 409 (ranije: KAŠTEL KAMBELOVAC, CESTA DR. FRANJE TUĐMANA, 109),21214 Kaštel Kambelovac</item>
      <item>Suzana Kašić, OIB 59974477956, Ulica 142. Brigade 2,22320 Drniš</item>
      <item>Ivana Katalinić Jerčić, OIB 27192920551, Put Vrila 6,21310 Omiš</item>
      <item>Josip Katušić, OIB 17394409236, Luke Botića 11,21210 Solin</item>
      <item>Ljiljana Kegalj, OIB 44567225674, Istarska 5,21000 Split</item>
      <item>Ante Kekez, OIB 82341180529, Dubrovačka 35,21000 Split</item>
      <item>Ivanko Kekez, OIB 69257203171, Sukoišanska 29,21000 Split</item>
      <item>Petrica Kekez, OIB 01138031201, Dubrovačka 35,21000 Split</item>
      <item>Boško Kevo, OIB 58881798829, Stipe Pensa 5,21217 Kaštel Štafilić</item>
      <item>Antiša Kliškinić, OIB 54591476829, Ulica Petra Krešimira Iv 108,21210 Solin</item>
      <item>Veljko Knezović, OIB 29953576092, Zagrebačka 6,21311 Stobreč</item>
      <item>Stjepan Kokeza, OIB 45375542461, Čopova 8,21000 Split</item>
      <item>Petar Kolega, OIB 41344179016, ZVONIMIROVA 121 (ranije: SOLIN, ANTIŠE VUČIČIĆA, 149),21210 Solin</item>
      <item>Daniela Kovač, OIB 73917202839, Cesta dr. Franje Tuđmana 238a,21212 Kaštel Sućurac</item>
      <item>Željka Kovač, OIB 49269171098, Mažuranićevo šetalište 26,21000 Split</item>
      <item>Ivan Kraljić, OIB 34937918610, Put Balabana 7,21203 Neorić</item>
      <item>Inga Krnjaić, OIB 00968558935, Požeška 6,21000 Split</item>
      <item>Anka Krstić, OIB 50194808421, Odeska 19,21000 Split</item>
      <item>Ivan Kundid, OIB 95397541786, Gradišćanskih Hrvata 1,21000 Split</item>
      <item>Ivana Kundid, OIB 65152954463, Dinarska 11,21000 Split</item>
      <item>Ružica Kundid, OIB 62510013110, Dinarska 11,21000 Split</item>
      <item>Deni Kuvačić, OIB 86909984538, Mažuranićevo Šetalište 10 B,21000 Split</item>
      <item>Anka Landikušić, OIB 18023655586, Gradac 19 A,21311 Podstrana</item>
      <item>Ivan Lasić, OIB 23248459290, Konjsko bb,21231 Konjsko</item>
      <item>Dražen Lazić, OIB 10307450473, Šime Ljubića 9,21000 Split</item>
      <item>Nenad Leskur, OIB 79369933858, Ulica Stjepana Radića 14,21210 Solin</item>
      <item>Ivana Lilić, OIB 24212828078, Put Brodarice 7,21000 Split</item>
      <item>Ivo Lipanović, OIB 56508525212, M. Getaldića 31,21000 Split</item>
      <item>Marko Lojić, OIB 38337274260, Lojići 1,22320 Drniš</item>
      <item>Mile Lovrić, OIB 87317474850, Fra Grge Martića 41,21000 Split</item>
      <item>Ana Lovrinčević, OIB 37389823251, Vrh Visoke 121,21000 Split</item>
      <item>Dejan Lukavac, OIB 85205650926, Ćirići 3,22320 Tepljuh</item>
      <item>Nela Madžar, OIB 92085359240, Poljička 2,21311 Podstrana</item>
      <item>Alenka Malinić, OIB 44061509536, Pujanke 79,21000 Split</item>
      <item>Pavao Marasović, OIB 32681502260, Put Jokića-kalčina 8,21203 Neorić</item>
      <item>Anto Marijan, OIB 32989170521, Ulica Mate Lovraka 2,10410 Velika Gorica</item>
      <item>Cvita Marijanović, OIB 33573858243, Marjanovići Iznad Crkve 11,22320 Gradac</item>
      <item>Dobrinka Marijanović, OIB 03673706981, Put Smokovika 35,21000 Split</item>
      <item>Tomislav Marijanović, OIB 87726686946, Put Smokovika 35,21000 Split</item>
      <item>Jasna Marin, OIB 24544706980, Petra Svačića 99,22320 Drniš</item>
      <item>Marina Marin, OIB 96155411085, Trbounje bb,22320 Drniš</item>
      <item>Željko Marinac, OIB 53959056974, Varaždinska 3,21000 Split</item>
      <item>Božidar Marinković, OIB 12351935621, Dosud 9,21000 Split</item>
      <item>Jakov Mateta, OIB 14390943845, ULICA KORIOLANA ĆIPIKA 10 (ranije: KAŠTEL STARI, ULICA KARIOLANA ČIPIKA, 10),21217 Kaštel Stari</item>
      <item>Ivan Matić, OIB 23355936969, Kopilica 33,21000 Split</item>
      <item>Ružica Matić, OIB 42779808936, Gornji Matići Kod Bunara 1,22320 Trbounje</item>
      <item>Slavko Matić, OIB 28602503915, I. Aljinovića 11,21311 Žrnovnica</item>
      <item>Željko Matić, OIB 66582117749, Ulica Put Kaluna 18,22320 Drniš</item>
      <item>Marija Matković, OIB 79153132638, Šižgorićeva 20,21000 Split</item>
      <item>Ivan Melvan, OIB 80843491669, Luke Botića 7,21217 Kaštel Novi</item>
      <item>Nikola Midenjak, OIB 88248589366, Ulica 142. Brigade 16,22320 Siverić</item>
      <item>Pere Mihanović, OIB 49545684243, Radičinka 12,21311 Žrnovnica</item>
      <item>Ana Mikulić, OIB 54712970747, Čavoglave bb,22320 Drniš</item>
      <item>Mate Mikulić, OIB 87811623322, Pauk 11,22320 Čavoglave</item>
      <item>Ivan Milaković, OIB 91056811857, Strmoševica 3,21222 Marina</item>
      <item>Ivan Milanović, OIB 75286000064, Terzićeva 17,21000 Split</item>
      <item>Zorka Miletić, OIB 48042737399, Jajići 30,21210 Solin</item>
      <item>Milan Miljuš, OIB 35675614034, Kranjčevićeva 35,21000 Split</item>
      <item>Đorđe Mirčetić, OIB 27370139872, Pokvasica 2,22320 Miočić</item>
      <item>Tonči Mišković, OIB 74628173475, Jelsa 667,21465 Jelsa</item>
      <item>Ana Moro, OIB 64571848035, Vukovarska 80,21000 Split</item>
      <item>Slavko Moro, OIB 30868427553, Muklače 23,21203 Crivac</item>
      <item>Tomi Moscatello, OIB 28508820612, Ploča 17, Dol,21460 Stari Grad</item>
      <item>Marija Munitić, OIB 68535764041, Mažuranićevo šetalište 48,21000 Split</item>
      <item>Ljubomir Muslim, OIB 17589644925, Imotska 60,21000 Split</item>
      <item>Mijo Nožina, OIB 79046275268, PUT NOŽINA - MALJKOVIĆA 11 (ranije: PRGOMET, PRGOMET, 0),21201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OIB 63327603131, ULICA KORIOLANA ĆIPIKA 7 (ranije: KAŠTEL STARI, ULICA KARIOLANA ČIPIKA, 9),21217 Kaštel Stari</item>
      <item>Asija Papić, OIB 36844611036, Dr. Ante Starčevića 55,21220 Trogir</item>
      <item>Mijo Papić, OIB 90436045680, Getaldićeva 5,21000 Split</item>
      <item>Tereza Papić, OIB 79546057657, M. Getaldićeva 5,21000 Split</item>
      <item>Rajko Parać, OIB 14695878450, Paraći 3,22320 Ružić</item>
      <item>Tatjana Parać, OIB 45662446398, Vrlička 43,21000 Split</item>
      <item>Đurđica Parat, OIB 21781090554, Boksitno naselje 19,22320 Drniš</item>
      <item>Ivan Pastuović, OIB 39126309445, Pastuovića 3,22320 Ružić</item>
      <item>Jurica Pavela, OIB 06763759506, Poljana Kneza Trpimira 6,21000 Split</item>
      <item>Roki Pavičić, OIB 01089958101, Drugi Donji Dvori 6,21460 Stari Grad</item>
      <item>Ivan Pažanin, OIB 47030103613, Biokovska 6,21000 Split</item>
      <item>Luka Peko, OIB 89771272445, Terzićeva 5,21000 Split</item>
      <item>Neda Penga, OIB 76197116887, Sv.lovre 23,21311 Stobreč</item>
      <item>Ante Perko, OIB 58528189918, Don Petra Peroša 5,21210 Mravince</item>
      <item>Ivana Perko, OIB 72532024891, Don Petra Peroša 5,21210 Mravince</item>
      <item>Gordana Perković, OIB 48186805492, Vukovarska 43,21000 Split</item>
      <item>Marica Perković, OIB 69926366099, Perkovići 15,22320 Kljake</item>
      <item>Nediljko Perković, OIB 66481146396, Vukovarska 43,21000 Split</item>
      <item>Nila Peroš, OIB 48544328267, Terzićeva 3,21000 Split</item>
      <item>Dragica Peša, OIB 47913512214, Jeretova 7,21000 Split</item>
      <item>Iris Peša, OIB 06010961010, Rikarda Katalinića Jeretova 7,21000 Split</item>
      <item>Nikša Petrić, OIB 98862228387, Kod Sv. Stjepana 23,21460 Stari Grad</item>
      <item>Matko Pezo, OIB 51619560640, Hercegovačka 30,21000 Split</item>
      <item>Zlatko Piperković, OIB 91173398058, Dinka Šimunovića 17,21000 Split</item>
      <item>Joško Pivac, OIB 34978148355, Varaždinska 43,21000 Split</item>
      <item>Luka Pjevac, OIB 52683808409,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OIB 03185976635, J. Palmotića 2,21000 Split</item>
      <item>Milanka Pranić, OIB 03263396290, Mosećka Ulica 4,22320 Drniš</item>
      <item>Miroslav Primorac, OIB 42998076332, I. Paštrića Poljičanina 19,21311 Podstrana</item>
      <item>Iva Punda, OIB 03796593117, Bistrička 29,21204 Kotlenice</item>
      <item>Drago Radić, OIB 29691845355, Na rudini 3,20207 Čibača</item>
      <item>Mladen Radmilović, OIB 32330076899, Gorička 4,21000 Split</item>
      <item>Petar Radonić, OIB 09324740808, Jelsa 98,21465 Jelsa</item>
      <item>Jagoda Radošević, OIB 26353444269, Vrh Lučca 35,21000 Split</item>
      <item>Ante Rajčić, OIB 16954022739, Velebitska 97,21000 Split</item>
      <item>Marko Ralica, OIB 43858024645, Benkovačka 3,21000 Split</item>
      <item>Ivan Raos, OIB 51516687457, MANDIĆEVA 66 (ranije: STOBREČ, MANDIĆEVA, 66),21000 Split</item>
      <item>Zdenka Razlog, OIB 03030085275, Kod Pošte 33,22320 Siverić</item>
      <item>Mila Rebić, OIB 40304138585, Marka M. 20A,21210 Mravince</item>
      <item>Marija Reljanović, OIB 34147480025, Otavice 30,22320 Otavice</item>
      <item>Mara Režić, OIB 03502691709, Kliški Put 48,21210 Solin</item>
      <item>Marija Rizvan, OIB 81852427870, Bilice 12,21000 Split</item>
      <item>Anđelko Rogulj, OIB 86920054956, Gomile 38,21217 Kaštel Stari</item>
      <item>Berislava Roša, OIB 03031267329, Zvonimirova 29 B,22300 Knin</item>
      <item>Sofija Ruić, OIB 32252086462, Getaldićeva 19,21000 Split</item>
      <item>Ana Runjić, OIB 01784422133, Hrvatskih vitezova 46,21000 Split</item>
      <item>Gordan Ruščić, OIB 53119078542, Putaljski put bb,21212 Kaštel Sućurac</item>
      <item>Sanja Ružić, OIB 04871127862, Šižgorićeva 7,21000 Split</item>
      <item>Svjetlana Samac, OIB 00231948560, Samci 14,22320 Brištane</item>
      <item>Miljenko Samardžić, OIB 48154982931, Šižegorićeva 20,21000 Split</item>
      <item>Dinka Sanseović, OIB 27313861620, KUNIČIĆA DVOR 4 (ranije: DOL, DOL, 0),Dol</item>
      <item>Ante Sarić, OIB 37671686952, Neorić bb,21203 Neorić</item>
      <item>Ivan Sarić, OIB 25772566590, DONJA MALA-CENTAR 47 (ranije: NEORIĆ, NEORIĆ, 0),21203 Neorić</item>
      <item>Marija Sedlar, OIB 77476367069, Ostravska 1,21000 Split</item>
      <item>Ljubica Sekelez, OIB 37811046307, Mitnička 1,21000 Split</item>
      <item>Kristina Serdarević, OIB 96208368856, Put Jokića-kalčina 8,21203 Neorić</item>
      <item>Aleksandra Sever-Muhar, OIB 46981853030, Karamanova 7,21000 Split</item>
      <item>Boško Sikavica, OIB 62904573776, Kričke bb,22320 Ružić</item>
      <item>Snježana Sikavica, OIB 04571043319, Domovinskog rata 12,21210 Solin</item>
      <item>Dragan Simić, OIB 11440453978, Sarajevska 76,21000 Split</item>
      <item>Tanja Sinovčić, OIB 15724160128, Trondheimska 10,21000 Split</item>
      <item>Ljiljana Sirić, OIB 13682411690, Put Vele Meje 10,21212 Kaštel Sućurac</item>
      <item>Dijana Skelin, OIB 67771387421, Vručine II 12,21217 Kaštel Novi</item>
      <item>Kata Sočo, OIB 12244754061, CENTAR - DUBRAVA 21 (ranije: NEORIĆ, NEORIĆ, 0),21203 Neorić</item>
      <item>Marija Stančić, OIB 24488999707, Petra Krešimira IV 10,21460 Stari Grad</item>
      <item>Đani Stanić, OIB 01952579328, Matoševa Ulica 131,21210 Solin</item>
      <item>Danica Stipović, OIB 14428054555, Put Dragočeva 54,21212 Kaštel Sućurac</item>
      <item>Milorad Stojsavljević, OIB 70694448376, Šimićeva 58,21000 Split</item>
      <item>Petar Strinić, OIB 82064030568, Pazdigradska 16,21000 Split</item>
      <item>Luca Strunje, OIB 39917579317, Kralja Tomislava 18,22300 Knin</item>
      <item>Slavka Svalina, OIB 20916812996, Crivac bb,21203 Crivac</item>
      <item>Marijan Šamija, OIB 81559542363, Trstenik 2,21000 Split</item>
      <item>Marinka Šamija, OIB 26187211202, Vrgoračka 8,22300 Knin</item>
      <item>Katica Šeparović, OIB 89096228977,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OIB 45192577645, Ivaniševićeva 45,21000 Split</item>
      <item>Vesna Šunjić, OIB 05247958818, Šimićeva 14,21000 Split</item>
      <item>Ljubica Tarle, OIB 28166909018, Tarle 12,22320 Velušić</item>
      <item>Nada Teklić, OIB 80645998554, Zgon 80,21210 Solin</item>
      <item>Lada Terzić, OIB 31496851195, Puntarska 5,21000 Split</item>
      <item>Ivan Tomić, OIB 55633242961, Tomići 1,22320 Siverić</item>
      <item>Ivan Topić, OIB 63353072185, Vrlička 21,21000 Split</item>
      <item>Jelica Topić, OIB 84009834780, Mosećka 50A,21000 Split</item>
      <item>Tvrtko Topić, OIB 15832739048, Ulica 142. Brigade 37 A,22320 Siverić</item>
      <item>Anđelka Torlak, OIB 94366468246, Radunica 29,21000 Split</item>
      <item>Ivan Torlak, OIB 36758209001, Radunica 29,21000 Split</item>
      <item>Marko Torlak, OIB 25141930670, Radmilovića 20,21000 Split</item>
      <item>Damir Tot, OIB 97869422869, Šimićeva 12,21000 Split</item>
      <item>Anka Treskavica, OIB 89998355619, Dubrovačka 35,21000 Split</item>
      <item>Anka Tukić, OIB 95095320611, Šime Ljubića 13,21000 Split</item>
      <item>Nediljko Ugrin, OIB 61713318858, Sv. Ivana 33,21311 Donje Sitno</item>
      <item>Marinko Uvodić, OIB 86857726322, Zgon 32,21210 Solin</item>
      <item>Nedjeljka Uvodić, OIB 30483848227, Vinkovačka 51,21000 Split</item>
      <item>Marko Validžić, OIB 09167064985, Validžići 4,22320 Ružić</item>
      <item>Ivanka Varnica, OIB 95864491355, Imotska 69,21000 Split</item>
      <item>Milica Varvodić, OIB 73723486062, Kozjačka 24,21210 Solin</item>
      <item>Kristina Velić, OIB 77384310693, Papandopulova 11,21000 Split</item>
      <item>Ljiljana Vesković, OIB 43910221929, Fausta Vrančića 8,21000 Split</item>
      <item>Milka Veštić, OIB 06357620254, Čavale 11,22323 Sedramić</item>
      <item>Ante Vidan, OIB 08079634276, Gundulićeva 44,21000 Split</item>
      <item>Marko Vidović, OIB 01091360979, Ružić bb,22320 Gradac</item>
      <item>Matko Vidović, OIB 91655777185, Gradac bb,22320 Gradac</item>
      <item>Nevenka Vidović, OIB 50708267696, Pastuovići 4,22320 Gradac</item>
      <item>Ankica Vilibić, OIB 41935131740, Marina Getaldića 33,21000 Split</item>
      <item>Anđelko Vilić, OIB 46303939151, RADOBILJSKA CESTA 41 (ranije: KREŠEVO, KREŠEVO, 24),21250 Kreševo</item>
      <item>Normela Visković, OIB 93848978885, Jelsa 1005,21465 Jelsa</item>
      <item>Tonči Visković, OIB 57207922181, Jelsa 1005,21465 Jelsa</item>
      <item>Marica Vlaić, OIB 45120406456, Ulica Nikole Tesle 16,22320 Drniš</item>
      <item>Dubravka Vlainić, OIB 89412859402, Jelsa 357,21465 Jelsa</item>
      <item>Ivo Vodanović, OIB 61288856543, Pavičića dvori 11,21460 Stari Grad</item>
      <item>Josip Vogleš, OIB 78979895187, CESTA DR. FRANJE TUĐMANA 550 (ranije: KAŠTEL KAMBELOVAC, CESTA DR. FRANJE TUĐMANA, 80),21214 Kaštel Kambelovac</item>
      <item>Vinko Vranković, OIB 28469423878, JELSA 129 (ranije: JELSA, JELSA, 0),21465 Jelsa</item>
      <item>Ivan Vrdoljak, OIB 58654492314, DONJA MALA-CENTAR 31 (ranije: NEORIĆ, NEORIĆ, 0),21203 Neorić</item>
      <item>Mirjana Vrdoljak, OIB 00849791179, Put Kule 12,21210 Solin</item>
      <item>Marija Vrgoč, Velebitska 34,21000 Split</item>
      <item>Bože Vuco, OIB 57170132138, Starčevićeva 10,21212 Kaštel Sućurac</item>
      <item>Mirjana Vučković, OIB 77198987590, Ruđera Boškovića 23,21000 Split</item>
      <item>Višnja Vučković, OIB 65331626489, Put Smokovika 26,21000 Split</item>
      <item>Ivan Vugdelija, OIB 84315022246, Don Frane Bulića 38,21217 Kaštel Novi</item>
      <item>Dubravka Vukas, OIB 08519715626, Markov Put 8,21000 Split</item>
      <item>Anđelka Vukičević, OIB 72508288201, Badanj bb,22320 Drniš</item>
      <item>Zora Vuković, OIB 33099880685, Plitvička 1A,21000 Split</item>
      <item>Ivan Vukušić, OIB 52615536531, Dobrilina 6,21000 Split</item>
      <item>Jadran Vukušić, OIB 16315354223, Put Sv. Klementa 19,21311 Gornje Sitno</item>
      <item>Nevenka Vukušić, OIB 24889115799, Cerje 2,22320 Mirlović Polje</item>
      <item>Vjera Vukušić, OIB 63442370123, Kralja Petra Krešimira IV 8,22320 Drniš</item>
      <item>Zvonimir Vukušić, OIB 28097018986, Vinodolska 10,21000 Split</item>
      <item>Nevenka Vuleta, OIB 13567782306, Markov put 33,21311 Stobreč</item>
      <item>Vinka Zekić, OIB 91815577545,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OIB 40723467363, M. Čačića 3,22300 Knin</item>
      <item>Davorka Živković, OIB 80590033491, Živkovići 12,22320 Badanj</item>
      <item>Ivica Živković, OIB 18562262384, Badanj bb,22320 Badanj</item>
      <item>Ivo Živković, OIB 81034283040, Put Kule 27,21210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00140332153, Pujanke 53,21000 Split</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tem>Andrija Klarić, OIB 18697161464, Hruševečka Ulica 3,10000 Zagreb</item>
      <item>DRŽAVNI ZAVOD ZA INTELEKTUALNO VLASNIŠTVO, OIB 89755384389, Ulica Grada Vukovara 78,10000 Zagreb</item>
      <item>Perica Mitrović, OIB 29538074286, Bjelolasička 23,31000 Osijek</item>
      <item>Luka Bacelj, OIB 55461633514, Bacelji 12,21206 Bračević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70793241859</item>
      <item>, OIB 18683136487</item>
      <item>, OIB 07837847925</item>
      <item>, OIB null</item>
      <item>, OIB 85821130368</item>
      <item>, OIB 64546066176</item>
      <item>, OIB 62875698528</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61980608934</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33508911717</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18683136487</item>
      <item>, OIB null</item>
      <item>, OIB null</item>
      <item>, OIB null</item>
      <item>, OIB 50608806627</item>
      <item>, OIB 74697035343</item>
      <item>, OIB 09033661295</item>
      <item>, OIB 99777361372</item>
      <item>, OIB null</item>
      <item>, OIB 39364629552</item>
      <item>, OIB 49371248632</item>
      <item>, OIB 68175280792</item>
      <item>, OIB 18080781553</item>
      <item>, OIB 00893712988</item>
      <item>, OIB 36917498674</item>
      <item>, OIB 05569494546</item>
      <item>, OIB 07285230342</item>
      <item>, OIB 50974371502</item>
      <item>, OIB 80639746410</item>
      <item>, OIB 18526555730</item>
      <item>, OIB 43799885260</item>
      <item>, OIB 94965914070</item>
      <item>, OIB 06811970314</item>
      <item>, OIB 88385690941</item>
      <item>, OIB 38311171100</item>
      <item>, OIB 23944179531</item>
      <item>, OIB 97860316263</item>
      <item>, OIB 62683960216</item>
      <item>, OIB 18609350440</item>
      <item>, OIB 67925940620</item>
      <item>, OIB 73001510209</item>
      <item>, OIB 77723253899</item>
      <item>, OIB 18977071620</item>
      <item>, OIB 29966440390</item>
      <item>, OIB 56588665795</item>
      <item>, OIB 99810426480</item>
      <item>, OIB 45845212026</item>
      <item>, OIB 63402483386</item>
      <item>, OIB 90714609552</item>
      <item>, OIB 12287964630</item>
      <item>, OIB 41258960204</item>
      <item>, OIB 09291034408</item>
      <item>, OIB 33725767264</item>
      <item>, OIB 94339540336</item>
      <item>, OIB 38057391892</item>
      <item>, OIB 33007404175</item>
      <item>, OIB 34296544282</item>
      <item>, OIB 04083001132</item>
      <item>, OIB 84941173128</item>
      <item>, OIB 89654935153</item>
      <item>, OIB 86080104106</item>
      <item>, OIB 49290967945</item>
      <item>, OIB 29265973045</item>
      <item>, OIB 73389614517</item>
      <item>, OIB 97701748344</item>
      <item>, OIB 65069642793</item>
      <item>, OIB 35557811513</item>
      <item>, OIB 69239215555</item>
      <item>, OIB 19390672750</item>
      <item>, OIB 32937631192</item>
      <item>, OIB 93570683955</item>
      <item>, OIB 93519007247</item>
      <item>, OIB 81898965125</item>
      <item>, OIB 68762006562</item>
      <item>, OIB 46466426123</item>
      <item>, OIB 15402538356</item>
      <item>, OIB 08033901183</item>
      <item>, OIB 17311242164</item>
      <item>, OIB 09675579569</item>
      <item>, OIB 72189149878</item>
      <item>, OIB 21589065823</item>
      <item>, OIB 59401221926</item>
      <item>, OIB 58219699024</item>
      <item>, OIB 67223092915</item>
      <item>, OIB 82167098700</item>
      <item>, OIB 80719299509</item>
      <item>, OIB 05763270433</item>
      <item>, OIB 99568210497</item>
      <item>, OIB 78878339902</item>
      <item>, OIB 35555990248</item>
      <item>, OIB 50973171038</item>
      <item>, OIB 15738553325</item>
      <item>, OIB 39636384582</item>
      <item>, OIB 63604163211</item>
      <item>, OIB 41476060687</item>
      <item>, OIB 63781484968</item>
      <item>, OIB 90598357164</item>
      <item>, OIB 72594587030</item>
      <item>, OIB 71000445833</item>
      <item>, OIB 18659409558</item>
      <item>, OIB 62951288048</item>
      <item>, OIB 70468304794</item>
      <item>, OIB 47387004597</item>
      <item>, OIB 09903259382</item>
      <item>, OIB 02726524452</item>
      <item>, OIB 83662319172</item>
      <item>, OIB 46863766369</item>
      <item>, OIB 21657975586</item>
      <item>, OIB 91749079767</item>
      <item>, OIB 78206251147</item>
      <item>, OIB 16838023061</item>
      <item>, OIB 00132520638</item>
      <item>, OIB 74813693236</item>
      <item>, OIB 49854875039</item>
      <item>, OIB 49873220891</item>
      <item>, OIB 97693442104</item>
      <item>, OIB 26638303946</item>
      <item>, OIB 83686976296</item>
      <item>, OIB 97696546556</item>
      <item>, OIB 69438273166</item>
      <item>, OIB 67907347725</item>
      <item>, OIB 70330715284</item>
      <item>, OIB 33507058945</item>
      <item>, OIB 78714538239</item>
      <item>, OIB 11849010850</item>
      <item>, OIB 49917991796</item>
      <item>, OIB 74901888496</item>
      <item>, OIB 87272819238</item>
      <item>, OIB 04209324873</item>
      <item>, OIB 74750176046</item>
      <item>, OIB 67345729042</item>
      <item>, OIB 19997991153</item>
      <item>, OIB 98976446888</item>
      <item>, OIB 91949654327</item>
      <item>, OIB 87687857774</item>
      <item>, OIB 30924166560</item>
      <item>, OIB 19856164686</item>
      <item>, OIB 72590351524</item>
      <item>, OIB 09827250222</item>
      <item>, OIB 52705592800</item>
      <item>, OIB 31016018881</item>
      <item>, OIB 80409745726</item>
      <item>, OIB 02401555720</item>
      <item>, OIB 76156352997</item>
      <item>, OIB 92738597282</item>
      <item>, OIB 84681628783</item>
      <item>, OIB 55675650848</item>
      <item>, OIB 70824276539</item>
      <item>, OIB 61576258120</item>
      <item>, OIB 11081458098</item>
      <item>, OIB 07885551191</item>
      <item>, OIB 59974477956</item>
      <item>, OIB 27192920551</item>
      <item>, OIB 17394409236</item>
      <item>, OIB 44567225674</item>
      <item>, OIB 82341180529</item>
      <item>, OIB 69257203171</item>
      <item>, OIB 01138031201</item>
      <item>, OIB 58881798829</item>
      <item>, OIB 54591476829</item>
      <item>, OIB 29953576092</item>
      <item>, OIB 45375542461</item>
      <item>, OIB 41344179016</item>
      <item>, OIB 73917202839</item>
      <item>, OIB 49269171098</item>
      <item>, OIB 34937918610</item>
      <item>, OIB 00968558935</item>
      <item>, OIB 50194808421</item>
      <item>, OIB 95397541786</item>
      <item>, OIB 65152954463</item>
      <item>, OIB 62510013110</item>
      <item>, OIB 86909984538</item>
      <item>, OIB 18023655586</item>
      <item>, OIB 23248459290</item>
      <item>, OIB 10307450473</item>
      <item>, OIB 79369933858</item>
      <item>, OIB 24212828078</item>
      <item>, OIB 56508525212</item>
      <item>, OIB 38337274260</item>
      <item>, OIB 87317474850</item>
      <item>, OIB 37389823251</item>
      <item>, OIB 85205650926</item>
      <item>, OIB 92085359240</item>
      <item>, OIB 44061509536</item>
      <item>, OIB 32681502260</item>
      <item>, OIB 32989170521</item>
      <item>, OIB 33573858243</item>
      <item>, OIB 03673706981</item>
      <item>, OIB 87726686946</item>
      <item>, OIB 24544706980</item>
      <item>, OIB 96155411085</item>
      <item>, OIB 53959056974</item>
      <item>, OIB 12351935621</item>
      <item>, OIB 14390943845</item>
      <item>, OIB 23355936969</item>
      <item>, OIB 42779808936</item>
      <item>, OIB 28602503915</item>
      <item>, OIB 66582117749</item>
      <item>, OIB 79153132638</item>
      <item>, OIB 80843491669</item>
      <item>, OIB 88248589366</item>
      <item>, OIB 49545684243</item>
      <item>, OIB 54712970747</item>
      <item>, OIB 87811623322</item>
      <item>, OIB 91056811857</item>
      <item>, OIB 75286000064</item>
      <item>, OIB 48042737399</item>
      <item>, OIB 35675614034</item>
      <item>, OIB 27370139872</item>
      <item>, OIB 74628173475</item>
      <item>, OIB 64571848035</item>
      <item>, OIB 30868427553</item>
      <item>, OIB 28508820612</item>
      <item>, OIB 68535764041</item>
      <item>, OIB 17589644925</item>
      <item>, OIB 79046275268</item>
      <item>, OIB 78517901315</item>
      <item>, OIB 68766264149</item>
      <item>, OIB 49619386391</item>
      <item>, OIB 10163841708</item>
      <item>, OIB 63327603131</item>
      <item>, OIB 36844611036</item>
      <item>, OIB 90436045680</item>
      <item>, OIB 79546057657</item>
      <item>, OIB 14695878450</item>
      <item>, OIB 45662446398</item>
      <item>, OIB 21781090554</item>
      <item>, OIB 39126309445</item>
      <item>, OIB 06763759506</item>
      <item>, OIB 01089958101</item>
      <item>, OIB 47030103613</item>
      <item>, OIB 89771272445</item>
      <item>, OIB 76197116887</item>
      <item>, OIB 58528189918</item>
      <item>, OIB 72532024891</item>
      <item>, OIB 48186805492</item>
      <item>, OIB 69926366099</item>
      <item>, OIB 66481146396</item>
      <item>, OIB 48544328267</item>
      <item>, OIB 47913512214</item>
      <item>, OIB 06010961010</item>
      <item>, OIB 98862228387</item>
      <item>, OIB 51619560640</item>
      <item>, OIB 91173398058</item>
      <item>, OIB 34978148355</item>
      <item>, OIB 52683808409</item>
      <item>, OIB 92736733656</item>
      <item>, OIB 75774016292</item>
      <item>, OIB 98826275620</item>
      <item>, OIB 03185976635</item>
      <item>, OIB 03263396290</item>
      <item>, OIB 42998076332</item>
      <item>, OIB 03796593117</item>
      <item>, OIB 29691845355</item>
      <item>, OIB 32330076899</item>
      <item>, OIB 09324740808</item>
      <item>, OIB 26353444269</item>
      <item>, OIB 16954022739</item>
      <item>, OIB 43858024645</item>
      <item>, OIB 51516687457</item>
      <item>, OIB 03030085275</item>
      <item>, OIB 40304138585</item>
      <item>, OIB 34147480025</item>
      <item>, OIB 03502691709</item>
      <item>, OIB 81852427870</item>
      <item>, OIB 86920054956</item>
      <item>, OIB 03031267329</item>
      <item>, OIB 32252086462</item>
      <item>, OIB 01784422133</item>
      <item>, OIB 53119078542</item>
      <item>, OIB 04871127862</item>
      <item>, OIB 00231948560</item>
      <item>, OIB 48154982931</item>
      <item>, OIB 27313861620</item>
      <item>, OIB 37671686952</item>
      <item>, OIB 25772566590</item>
      <item>, OIB 77476367069</item>
      <item>, OIB 37811046307</item>
      <item>, OIB 96208368856</item>
      <item>, OIB 46981853030</item>
      <item>, OIB 62904573776</item>
      <item>, OIB 04571043319</item>
      <item>, OIB 11440453978</item>
      <item>, OIB 15724160128</item>
      <item>, OIB 13682411690</item>
      <item>, OIB 67771387421</item>
      <item>, OIB 12244754061</item>
      <item>, OIB 24488999707</item>
      <item>, OIB 01952579328</item>
      <item>, OIB 14428054555</item>
      <item>, OIB 70694448376</item>
      <item>, OIB 82064030568</item>
      <item>, OIB 39917579317</item>
      <item>, OIB 20916812996</item>
      <item>, OIB 81559542363</item>
      <item>, OIB 26187211202</item>
      <item>, OIB 89096228977</item>
      <item>, OIB 88234857624</item>
      <item>, OIB 53374014167</item>
      <item>, OIB 94704411458</item>
      <item>, OIB 71821692373</item>
      <item>, OIB 09408788504</item>
      <item>, OIB 07038339077</item>
      <item>, OIB 38900880602</item>
      <item>, OIB 45192577645</item>
      <item>, OIB 05247958818</item>
      <item>, OIB 28166909018</item>
      <item>, OIB 80645998554</item>
      <item>, OIB 31496851195</item>
      <item>, OIB 55633242961</item>
      <item>, OIB 63353072185</item>
      <item>, OIB 84009834780</item>
      <item>, OIB 15832739048</item>
      <item>, OIB 94366468246</item>
      <item>, OIB 36758209001</item>
      <item>, OIB 25141930670</item>
      <item>, OIB 97869422869</item>
      <item>, OIB 89998355619</item>
      <item>, OIB 95095320611</item>
      <item>, OIB 61713318858</item>
      <item>, OIB 86857726322</item>
      <item>, OIB 30483848227</item>
      <item>, OIB 09167064985</item>
      <item>, OIB 95864491355</item>
      <item>, OIB 73723486062</item>
      <item>, OIB 77384310693</item>
      <item>, OIB 43910221929</item>
      <item>, OIB 06357620254</item>
      <item>, OIB 08079634276</item>
      <item>, OIB 01091360979</item>
      <item>, OIB 91655777185</item>
      <item>, OIB 50708267696</item>
      <item>, OIB 41935131740</item>
      <item>, OIB 46303939151</item>
      <item>, OIB 93848978885</item>
      <item>, OIB 57207922181</item>
      <item>, OIB 45120406456</item>
      <item>, OIB 89412859402</item>
      <item>, OIB 61288856543</item>
      <item>, OIB 78979895187</item>
      <item>, OIB 28469423878</item>
      <item>, OIB 58654492314</item>
      <item>, OIB 00849791179</item>
      <item>, OIB null</item>
      <item>, OIB 57170132138</item>
      <item>, OIB 77198987590</item>
      <item>, OIB 65331626489</item>
      <item>, OIB 84315022246</item>
      <item>, OIB 08519715626</item>
      <item>, OIB 72508288201</item>
      <item>, OIB 33099880685</item>
      <item>, OIB 52615536531</item>
      <item>, OIB 16315354223</item>
      <item>, OIB 24889115799</item>
      <item>, OIB 63442370123</item>
      <item>, OIB 28097018986</item>
      <item>, OIB 13567782306</item>
      <item>, OIB 91815577545</item>
      <item>, OIB 65189931544</item>
      <item>, OIB 51253879731</item>
      <item>, OIB 75688399939</item>
      <item>, OIB 85982645988</item>
      <item>, OIB 57479376750</item>
      <item>, OIB null</item>
      <item>, OIB 40723467363</item>
      <item>, OIB 80590033491</item>
      <item>, OIB 18562262384</item>
      <item>, OIB 81034283040</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00140332153</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item>, OIB 18697161464</item>
      <item>, OIB 89755384389</item>
      <item>, OIB 29538074286</item>
      <item>, OIB 55461633514</item>
    </izvorni_sadrzaj>
    <derivirana_varijabla naziv="DomainObject.Predmet.SudioniciListNazivOIB_1">
      <item>, OIB 70793241859</item>
      <item>, OIB 18683136487</item>
      <item>, OIB 07837847925</item>
      <item>, OIB null</item>
      <item>, OIB 85821130368</item>
      <item>, OIB 64546066176</item>
      <item>, OIB 62875698528</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61980608934</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33508911717</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18683136487</item>
      <item>, OIB null</item>
      <item>, OIB null</item>
      <item>, OIB null</item>
      <item>, OIB 50608806627</item>
      <item>, OIB 74697035343</item>
      <item>, OIB 09033661295</item>
      <item>, OIB 99777361372</item>
      <item>, OIB null</item>
      <item>, OIB 39364629552</item>
      <item>, OIB 49371248632</item>
      <item>, OIB 68175280792</item>
      <item>, OIB 18080781553</item>
      <item>, OIB 00893712988</item>
      <item>, OIB 36917498674</item>
      <item>, OIB 05569494546</item>
      <item>, OIB 07285230342</item>
      <item>, OIB 50974371502</item>
      <item>, OIB 80639746410</item>
      <item>, OIB 18526555730</item>
      <item>, OIB 43799885260</item>
      <item>, OIB 94965914070</item>
      <item>, OIB 06811970314</item>
      <item>, OIB 88385690941</item>
      <item>, OIB 38311171100</item>
      <item>, OIB 23944179531</item>
      <item>, OIB 97860316263</item>
      <item>, OIB 62683960216</item>
      <item>, OIB 18609350440</item>
      <item>, OIB 67925940620</item>
      <item>, OIB 73001510209</item>
      <item>, OIB 77723253899</item>
      <item>, OIB 18977071620</item>
      <item>, OIB 29966440390</item>
      <item>, OIB 56588665795</item>
      <item>, OIB 99810426480</item>
      <item>, OIB 45845212026</item>
      <item>, OIB 63402483386</item>
      <item>, OIB 90714609552</item>
      <item>, OIB 12287964630</item>
      <item>, OIB 41258960204</item>
      <item>, OIB 09291034408</item>
      <item>, OIB 33725767264</item>
      <item>, OIB 94339540336</item>
      <item>, OIB 38057391892</item>
      <item>, OIB 33007404175</item>
      <item>, OIB 34296544282</item>
      <item>, OIB 04083001132</item>
      <item>, OIB 84941173128</item>
      <item>, OIB 89654935153</item>
      <item>, OIB 86080104106</item>
      <item>, OIB 49290967945</item>
      <item>, OIB 29265973045</item>
      <item>, OIB 73389614517</item>
      <item>, OIB 97701748344</item>
      <item>, OIB 65069642793</item>
      <item>, OIB 35557811513</item>
      <item>, OIB 69239215555</item>
      <item>, OIB 19390672750</item>
      <item>, OIB 32937631192</item>
      <item>, OIB 93570683955</item>
      <item>, OIB 93519007247</item>
      <item>, OIB 81898965125</item>
      <item>, OIB 68762006562</item>
      <item>, OIB 46466426123</item>
      <item>, OIB 15402538356</item>
      <item>, OIB 08033901183</item>
      <item>, OIB 17311242164</item>
      <item>, OIB 09675579569</item>
      <item>, OIB 72189149878</item>
      <item>, OIB 21589065823</item>
      <item>, OIB 59401221926</item>
      <item>, OIB 58219699024</item>
      <item>, OIB 67223092915</item>
      <item>, OIB 82167098700</item>
      <item>, OIB 80719299509</item>
      <item>, OIB 05763270433</item>
      <item>, OIB 99568210497</item>
      <item>, OIB 78878339902</item>
      <item>, OIB 35555990248</item>
      <item>, OIB 50973171038</item>
      <item>, OIB 15738553325</item>
      <item>, OIB 39636384582</item>
      <item>, OIB 63604163211</item>
      <item>, OIB 41476060687</item>
      <item>, OIB 63781484968</item>
      <item>, OIB 90598357164</item>
      <item>, OIB 72594587030</item>
      <item>, OIB 71000445833</item>
      <item>, OIB 18659409558</item>
      <item>, OIB 62951288048</item>
      <item>, OIB 70468304794</item>
      <item>, OIB 47387004597</item>
      <item>, OIB 09903259382</item>
      <item>, OIB 02726524452</item>
      <item>, OIB 83662319172</item>
      <item>, OIB 46863766369</item>
      <item>, OIB 21657975586</item>
      <item>, OIB 91749079767</item>
      <item>, OIB 78206251147</item>
      <item>, OIB 16838023061</item>
      <item>, OIB 00132520638</item>
      <item>, OIB 74813693236</item>
      <item>, OIB 49854875039</item>
      <item>, OIB 49873220891</item>
      <item>, OIB 97693442104</item>
      <item>, OIB 26638303946</item>
      <item>, OIB 83686976296</item>
      <item>, OIB 97696546556</item>
      <item>, OIB 69438273166</item>
      <item>, OIB 67907347725</item>
      <item>, OIB 70330715284</item>
      <item>, OIB 33507058945</item>
      <item>, OIB 78714538239</item>
      <item>, OIB 11849010850</item>
      <item>, OIB 49917991796</item>
      <item>, OIB 74901888496</item>
      <item>, OIB 87272819238</item>
      <item>, OIB 04209324873</item>
      <item>, OIB 74750176046</item>
      <item>, OIB 67345729042</item>
      <item>, OIB 19997991153</item>
      <item>, OIB 98976446888</item>
      <item>, OIB 91949654327</item>
      <item>, OIB 87687857774</item>
      <item>, OIB 30924166560</item>
      <item>, OIB 19856164686</item>
      <item>, OIB 72590351524</item>
      <item>, OIB 09827250222</item>
      <item>, OIB 52705592800</item>
      <item>, OIB 31016018881</item>
      <item>, OIB 80409745726</item>
      <item>, OIB 02401555720</item>
      <item>, OIB 76156352997</item>
      <item>, OIB 92738597282</item>
      <item>, OIB 84681628783</item>
      <item>, OIB 55675650848</item>
      <item>, OIB 70824276539</item>
      <item>, OIB 61576258120</item>
      <item>, OIB 11081458098</item>
      <item>, OIB 07885551191</item>
      <item>, OIB 59974477956</item>
      <item>, OIB 27192920551</item>
      <item>, OIB 17394409236</item>
      <item>, OIB 44567225674</item>
      <item>, OIB 82341180529</item>
      <item>, OIB 69257203171</item>
      <item>, OIB 01138031201</item>
      <item>, OIB 58881798829</item>
      <item>, OIB 54591476829</item>
      <item>, OIB 29953576092</item>
      <item>, OIB 45375542461</item>
      <item>, OIB 41344179016</item>
      <item>, OIB 73917202839</item>
      <item>, OIB 49269171098</item>
      <item>, OIB 34937918610</item>
      <item>, OIB 00968558935</item>
      <item>, OIB 50194808421</item>
      <item>, OIB 95397541786</item>
      <item>, OIB 65152954463</item>
      <item>, OIB 62510013110</item>
      <item>, OIB 86909984538</item>
      <item>, OIB 18023655586</item>
      <item>, OIB 23248459290</item>
      <item>, OIB 10307450473</item>
      <item>, OIB 79369933858</item>
      <item>, OIB 24212828078</item>
      <item>, OIB 56508525212</item>
      <item>, OIB 38337274260</item>
      <item>, OIB 87317474850</item>
      <item>, OIB 37389823251</item>
      <item>, OIB 85205650926</item>
      <item>, OIB 92085359240</item>
      <item>, OIB 44061509536</item>
      <item>, OIB 32681502260</item>
      <item>, OIB 32989170521</item>
      <item>, OIB 33573858243</item>
      <item>, OIB 03673706981</item>
      <item>, OIB 87726686946</item>
      <item>, OIB 24544706980</item>
      <item>, OIB 96155411085</item>
      <item>, OIB 53959056974</item>
      <item>, OIB 12351935621</item>
      <item>, OIB 14390943845</item>
      <item>, OIB 23355936969</item>
      <item>, OIB 42779808936</item>
      <item>, OIB 28602503915</item>
      <item>, OIB 66582117749</item>
      <item>, OIB 79153132638</item>
      <item>, OIB 80843491669</item>
      <item>, OIB 88248589366</item>
      <item>, OIB 49545684243</item>
      <item>, OIB 54712970747</item>
      <item>, OIB 87811623322</item>
      <item>, OIB 91056811857</item>
      <item>, OIB 75286000064</item>
      <item>, OIB 48042737399</item>
      <item>, OIB 35675614034</item>
      <item>, OIB 27370139872</item>
      <item>, OIB 74628173475</item>
      <item>, OIB 64571848035</item>
      <item>, OIB 30868427553</item>
      <item>, OIB 28508820612</item>
      <item>, OIB 68535764041</item>
      <item>, OIB 17589644925</item>
      <item>, OIB 79046275268</item>
      <item>, OIB 78517901315</item>
      <item>, OIB 68766264149</item>
      <item>, OIB 49619386391</item>
      <item>, OIB 10163841708</item>
      <item>, OIB 63327603131</item>
      <item>, OIB 36844611036</item>
      <item>, OIB 90436045680</item>
      <item>, OIB 79546057657</item>
      <item>, OIB 14695878450</item>
      <item>, OIB 45662446398</item>
      <item>, OIB 21781090554</item>
      <item>, OIB 39126309445</item>
      <item>, OIB 06763759506</item>
      <item>, OIB 01089958101</item>
      <item>, OIB 47030103613</item>
      <item>, OIB 89771272445</item>
      <item>, OIB 76197116887</item>
      <item>, OIB 58528189918</item>
      <item>, OIB 72532024891</item>
      <item>, OIB 48186805492</item>
      <item>, OIB 69926366099</item>
      <item>, OIB 66481146396</item>
      <item>, OIB 48544328267</item>
      <item>, OIB 47913512214</item>
      <item>, OIB 06010961010</item>
      <item>, OIB 98862228387</item>
      <item>, OIB 51619560640</item>
      <item>, OIB 91173398058</item>
      <item>, OIB 34978148355</item>
      <item>, OIB 52683808409</item>
      <item>, OIB 92736733656</item>
      <item>, OIB 75774016292</item>
      <item>, OIB 98826275620</item>
      <item>, OIB 03185976635</item>
      <item>, OIB 03263396290</item>
      <item>, OIB 42998076332</item>
      <item>, OIB 03796593117</item>
      <item>, OIB 29691845355</item>
      <item>, OIB 32330076899</item>
      <item>, OIB 09324740808</item>
      <item>, OIB 26353444269</item>
      <item>, OIB 16954022739</item>
      <item>, OIB 43858024645</item>
      <item>, OIB 51516687457</item>
      <item>, OIB 03030085275</item>
      <item>, OIB 40304138585</item>
      <item>, OIB 34147480025</item>
      <item>, OIB 03502691709</item>
      <item>, OIB 81852427870</item>
      <item>, OIB 86920054956</item>
      <item>, OIB 03031267329</item>
      <item>, OIB 32252086462</item>
      <item>, OIB 01784422133</item>
      <item>, OIB 53119078542</item>
      <item>, OIB 04871127862</item>
      <item>, OIB 00231948560</item>
      <item>, OIB 48154982931</item>
      <item>, OIB 27313861620</item>
      <item>, OIB 37671686952</item>
      <item>, OIB 25772566590</item>
      <item>, OIB 77476367069</item>
      <item>, OIB 37811046307</item>
      <item>, OIB 96208368856</item>
      <item>, OIB 46981853030</item>
      <item>, OIB 62904573776</item>
      <item>, OIB 04571043319</item>
      <item>, OIB 11440453978</item>
      <item>, OIB 15724160128</item>
      <item>, OIB 13682411690</item>
      <item>, OIB 67771387421</item>
      <item>, OIB 12244754061</item>
      <item>, OIB 24488999707</item>
      <item>, OIB 01952579328</item>
      <item>, OIB 14428054555</item>
      <item>, OIB 70694448376</item>
      <item>, OIB 82064030568</item>
      <item>, OIB 39917579317</item>
      <item>, OIB 20916812996</item>
      <item>, OIB 81559542363</item>
      <item>, OIB 26187211202</item>
      <item>, OIB 89096228977</item>
      <item>, OIB 88234857624</item>
      <item>, OIB 53374014167</item>
      <item>, OIB 94704411458</item>
      <item>, OIB 71821692373</item>
      <item>, OIB 09408788504</item>
      <item>, OIB 07038339077</item>
      <item>, OIB 38900880602</item>
      <item>, OIB 45192577645</item>
      <item>, OIB 05247958818</item>
      <item>, OIB 28166909018</item>
      <item>, OIB 80645998554</item>
      <item>, OIB 31496851195</item>
      <item>, OIB 55633242961</item>
      <item>, OIB 63353072185</item>
      <item>, OIB 84009834780</item>
      <item>, OIB 15832739048</item>
      <item>, OIB 94366468246</item>
      <item>, OIB 36758209001</item>
      <item>, OIB 25141930670</item>
      <item>, OIB 97869422869</item>
      <item>, OIB 89998355619</item>
      <item>, OIB 95095320611</item>
      <item>, OIB 61713318858</item>
      <item>, OIB 86857726322</item>
      <item>, OIB 30483848227</item>
      <item>, OIB 09167064985</item>
      <item>, OIB 95864491355</item>
      <item>, OIB 73723486062</item>
      <item>, OIB 77384310693</item>
      <item>, OIB 43910221929</item>
      <item>, OIB 06357620254</item>
      <item>, OIB 08079634276</item>
      <item>, OIB 01091360979</item>
      <item>, OIB 91655777185</item>
      <item>, OIB 50708267696</item>
      <item>, OIB 41935131740</item>
      <item>, OIB 46303939151</item>
      <item>, OIB 93848978885</item>
      <item>, OIB 57207922181</item>
      <item>, OIB 45120406456</item>
      <item>, OIB 89412859402</item>
      <item>, OIB 61288856543</item>
      <item>, OIB 78979895187</item>
      <item>, OIB 28469423878</item>
      <item>, OIB 58654492314</item>
      <item>, OIB 00849791179</item>
      <item>, OIB null</item>
      <item>, OIB 57170132138</item>
      <item>, OIB 77198987590</item>
      <item>, OIB 65331626489</item>
      <item>, OIB 84315022246</item>
      <item>, OIB 08519715626</item>
      <item>, OIB 72508288201</item>
      <item>, OIB 33099880685</item>
      <item>, OIB 52615536531</item>
      <item>, OIB 16315354223</item>
      <item>, OIB 24889115799</item>
      <item>, OIB 63442370123</item>
      <item>, OIB 28097018986</item>
      <item>, OIB 13567782306</item>
      <item>, OIB 91815577545</item>
      <item>, OIB 65189931544</item>
      <item>, OIB 51253879731</item>
      <item>, OIB 75688399939</item>
      <item>, OIB 85982645988</item>
      <item>, OIB 57479376750</item>
      <item>, OIB null</item>
      <item>, OIB 40723467363</item>
      <item>, OIB 80590033491</item>
      <item>, OIB 18562262384</item>
      <item>, OIB 81034283040</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00140332153</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item>, OIB 18697161464</item>
      <item>, OIB 89755384389</item>
      <item>, OIB 29538074286</item>
      <item>, OIB 55461633514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262944-A5D7-4790-A03A-39203F0CAF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915</properties:Words>
  <properties:Characters>5073</properties:Characters>
  <properties:Lines>108</properties:Lines>
  <properties:Paragraphs>35</properties:Paragraphs>
  <properties:TotalTime>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2018-05-07T07:25:00Z</dcterms:created>
  <dc:creator>Katarina Mikulić</dc:creator>
  <cp:lastModifiedBy>Ana Golub Gruić</cp:lastModifiedBy>
  <cp:lastPrinted>2018-07-20T11:04:00Z</cp:lastPrinted>
  <dcterms:modified xmlns:xsi="http://www.w3.org/2001/XMLSchema-instance" xsi:type="dcterms:W3CDTF">2018-07-20T11:28:00Z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Dopunsko rješenje (St-49-2012 - dopunsko rješenje - brisanje zabilježbi.docx)</vt:lpwstr>
  </prop:property>
  <prop:property name="CC_coloring" pid="4" fmtid="{D5CDD505-2E9C-101B-9397-08002B2CF9AE}">
    <vt:bool>false</vt:bool>
  </prop:property>
  <prop:property name="BrojStranica" pid="5" fmtid="{D5CDD505-2E9C-101B-9397-08002B2CF9AE}">
    <vt:i4>3</vt:i4>
  </prop:property>
</prop:Properties>
</file>