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5573" w14:paraId="2905573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0866FD">
        <w:t>1</w:t>
      </w:r>
      <w:r w:rsidR="00042208">
        <w:t>8</w:t>
      </w:r>
      <w:r w:rsidR="002D6087">
        <w:t>02</w:t>
      </w:r>
      <w:r w:rsidR="00042208"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71/15, dalje: SZ), dana 1</w:t>
      </w:r>
      <w:r w:rsidR="000866FD">
        <w:t>9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957DBE" w:rsidR="00957DBE">
      <w:pPr>
        <w:jc w:val="both"/>
      </w:pPr>
      <w:r>
        <w:t xml:space="preserve">I           Za dužnika </w:t>
      </w:r>
      <w:r w:rsidR="00957DBE">
        <w:t>ZOMAR d.o.o. Kutina, Andrije Hebranga 6, OIB 76992090961.</w:t>
      </w:r>
    </w:p>
    <w:p w:rsidRDefault="00E92794" w:rsidP="00CB0FFC" w:rsidR="00E92794">
      <w:pPr>
        <w:jc w:val="both"/>
      </w:pPr>
    </w:p>
    <w:p w:rsidRDefault="00361F1A" w:rsidP="00361F1A" w:rsidR="00361F1A">
      <w:r>
        <w:t xml:space="preserve">II         Iznos duga evidentiran na temelju neizvršenih osnova za plaćanje je </w:t>
      </w:r>
      <w:r w:rsidR="002D6087">
        <w:t>37.646,20</w:t>
      </w:r>
      <w:r w:rsidR="00EB26E4">
        <w:t xml:space="preserve"> kn.</w:t>
      </w:r>
    </w:p>
    <w:p w:rsidRDefault="00361F1A" w:rsidP="00361F1A" w:rsidR="00361F1A">
      <w:pPr>
        <w:ind w:left="360"/>
      </w:pPr>
    </w:p>
    <w:p w:rsidRDefault="00361F1A" w:rsidP="00361F1A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361F1A" w:rsidR="00361F1A">
      <w:pPr>
        <w:ind w:firstLine="720"/>
        <w:jc w:val="both"/>
      </w:pPr>
    </w:p>
    <w:p w:rsidRDefault="00361F1A" w:rsidP="00361F1A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361F1A" w:rsidP="00361F1A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B86588">
        <w:t>1</w:t>
      </w:r>
      <w:r w:rsidR="000866FD">
        <w:t>9</w:t>
      </w:r>
      <w:r w:rsidR="00B86588">
        <w:t>. siječnja</w:t>
      </w:r>
      <w:r>
        <w:t xml:space="preserve"> 2016.</w:t>
      </w:r>
    </w:p>
    <w:p w:rsidRDefault="00A16D86" w:rsidP="00CF23FE" w:rsidR="002D6087" w:rsidRPr="003D78D9">
      <w:pPr>
        <w:jc w:val="center"/>
      </w:pPr>
      <w:r>
        <w:t xml:space="preserve">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  <w:r w:rsidR="00376AC8">
        <w:t xml:space="preserve">                                                                                        </w:t>
      </w:r>
      <w:r w:rsidR="005047BB">
        <w:t xml:space="preserve">                                                                                        </w:t>
      </w:r>
      <w:r w:rsidR="00DC5D30">
        <w:t xml:space="preserve">                                                                                        </w:t>
      </w:r>
      <w:r w:rsidR="00DC5D30">
        <w:tab/>
      </w:r>
      <w:r w:rsidR="00DC5D30">
        <w:tab/>
      </w:r>
      <w:r w:rsidR="00DC5D30">
        <w:tab/>
      </w:r>
      <w:r w:rsidR="00DC5D30">
        <w:tab/>
      </w:r>
      <w:r w:rsidR="00DC5D30">
        <w:tab/>
      </w:r>
      <w:r w:rsidR="00DC5D30">
        <w:tab/>
        <w:t xml:space="preserve">                                                                                    </w:t>
      </w:r>
      <w:r w:rsidR="003377CA">
        <w:t xml:space="preserve">                                                                                        </w:t>
      </w:r>
      <w:r w:rsidR="008B60F9">
        <w:tab/>
      </w:r>
      <w:r w:rsidR="008B60F9">
        <w:tab/>
      </w:r>
      <w:r w:rsidR="008B60F9">
        <w:tab/>
      </w:r>
      <w:r w:rsidR="008B60F9">
        <w:tab/>
      </w:r>
      <w:r w:rsidR="008B60F9">
        <w:tab/>
      </w:r>
      <w:r w:rsidR="008B60F9">
        <w:tab/>
      </w:r>
      <w:r w:rsidR="002D6087">
        <w:t xml:space="preserve">                                                                                        </w:t>
      </w:r>
      <w:r w:rsidR="002D6087">
        <w:tab/>
      </w:r>
      <w:r w:rsidR="002D6087">
        <w:tab/>
      </w:r>
      <w:r w:rsidR="002D6087">
        <w:tab/>
      </w:r>
      <w:r w:rsidR="002D6087">
        <w:tab/>
      </w:r>
      <w:r w:rsidR="002D6087">
        <w:tab/>
      </w:r>
      <w:r w:rsidR="002D6087">
        <w:tab/>
        <w:t>SUDAC:</w:t>
      </w:r>
    </w:p>
    <w:p w:rsidRDefault="002D6087" w:rsidP="00CF23FE" w:rsidR="002D6087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2D6087" w:rsidP="00CF23FE" w:rsidR="002D6087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2D6087" w:rsidP="00CF23FE" w:rsidR="002D6087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2D6087" w:rsidP="00B95577" w:rsidR="002D6087" w:rsidRPr="003D78D9"/>
    <w:p w:rsidRDefault="003377CA" w:rsidP="002D6087" w:rsidR="003377CA">
      <w:pPr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60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71F9"/>
    <w:rsid w:val="000A759B"/>
    <w:rsid w:val="000C3DA1"/>
    <w:rsid w:val="000D6E67"/>
    <w:rsid w:val="000E3FC7"/>
    <w:rsid w:val="000F3AA1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07F41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E5FC3"/>
    <w:rsid w:val="00500346"/>
    <w:rsid w:val="005038A5"/>
    <w:rsid w:val="005047BB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E7FD8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57DBE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207F41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207F41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207F41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207F41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1802</izvorni_sadrzaj>
    <derivirana_varijabla naziv="DomainObject.Predmet.Broj_1">1802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St-1802/2015</izvorni_sadrzaj>
    <derivirana_varijabla naziv="DomainObject.Predmet.OznakaBroj_1">St-1802/2015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ZOMAR d.o.o.</izvorni_sadrzaj>
    <derivirana_varijabla naziv="DomainObject.Predmet.ProtustrankaFormated_1">  ZOMAR d.o.o.</derivirana_varijabla>
  </DomainObject.Predmet.ProtustrankaFormated>
  <DomainObject.Predmet.ProtustrankaFormatedOIB>
    <izvorni_sadrzaj>  ZOMAR d.o.o., OIB 76992090961</izvorni_sadrzaj>
    <derivirana_varijabla naziv="DomainObject.Predmet.ProtustrankaFormatedOIB_1">  ZOMAR d.o.o., OIB 76992090961</derivirana_varijabla>
  </DomainObject.Predmet.ProtustrankaFormatedOIB>
  <DomainObject.Predmet.ProtustrankaFormatedWithAdress>
    <izvorni_sadrzaj> ZOMAR d.o.o., Andrije Hebranga 6, 44320 Kutina</izvorni_sadrzaj>
    <derivirana_varijabla naziv="DomainObject.Predmet.ProtustrankaFormatedWithAdress_1"> ZOMAR d.o.o., Andrije Hebranga 6, 44320 Kutina</derivirana_varijabla>
  </DomainObject.Predmet.ProtustrankaFormatedWithAdress>
  <DomainObject.Predmet.ProtustrankaFormatedWithAdressOIB>
    <izvorni_sadrzaj> ZOMAR d.o.o., OIB 76992090961, Andrije Hebranga 6, 44320 Kutina</izvorni_sadrzaj>
    <derivirana_varijabla naziv="DomainObject.Predmet.ProtustrankaFormatedWithAdressOIB_1"> ZOMAR d.o.o., OIB 76992090961, Andrije Hebranga 6, 44320 Kutina</derivirana_varijabla>
  </DomainObject.Predmet.ProtustrankaFormatedWithAdressOIB>
  <DomainObject.Predmet.ProtustrankaWithAdress>
    <izvorni_sadrzaj>ZOMAR d.o.o. Andrije Hebranga 6, 44320 Kutina</izvorni_sadrzaj>
    <derivirana_varijabla naziv="DomainObject.Predmet.ProtustrankaWithAdress_1">ZOMAR d.o.o. Andrije Hebranga 6, 44320 Kutina</derivirana_varijabla>
  </DomainObject.Predmet.ProtustrankaWithAdress>
  <DomainObject.Predmet.ProtustrankaWithAdressOIB>
    <izvorni_sadrzaj>ZOMAR d.o.o., OIB 76992090961, Andrije Hebranga 6, 44320 Kutina</izvorni_sadrzaj>
    <derivirana_varijabla naziv="DomainObject.Predmet.ProtustrankaWithAdressOIB_1">ZOMAR d.o.o., OIB 76992090961, Andrije Hebranga 6, 44320 Kutina</derivirana_varijabla>
  </DomainObject.Predmet.ProtustrankaWithAdressOIB>
  <DomainObject.Predmet.ProtustrankaNazivFormated>
    <izvorni_sadrzaj>ZOMAR d.o.o.</izvorni_sadrzaj>
    <derivirana_varijabla naziv="DomainObject.Predmet.ProtustrankaNazivFormated_1">ZOMAR d.o.o.</derivirana_varijabla>
  </DomainObject.Predmet.ProtustrankaNazivFormated>
  <DomainObject.Predmet.ProtustrankaNazivFormatedOIB>
    <izvorni_sadrzaj>ZOMAR d.o.o., OIB 76992090961</izvorni_sadrzaj>
    <derivirana_varijabla naziv="DomainObject.Predmet.ProtustrankaNazivFormatedOIB_1">ZOMAR d.o.o., OIB 76992090961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ZOMAR d.o.o.</item>
    </izvorni_sadrzaj>
    <derivirana_varijabla naziv="DomainObject.Predmet.ProtuStrankaListFormated_1">
      <item>ZOMAR d.o.o.</item>
    </derivirana_varijabla>
  </DomainObject.Predmet.ProtuStrankaListFormated>
  <DomainObject.Predmet.ProtuStrankaListFormatedOIB>
    <izvorni_sadrzaj>
      <item>ZOMAR d.o.o., OIB 76992090961</item>
    </izvorni_sadrzaj>
    <derivirana_varijabla naziv="DomainObject.Predmet.ProtuStrankaListFormatedOIB_1">
      <item>ZOMAR d.o.o., OIB 76992090961</item>
    </derivirana_varijabla>
  </DomainObject.Predmet.ProtuStrankaListFormatedOIB>
  <DomainObject.Predmet.ProtuStrankaListFormatedWithAdress>
    <izvorni_sadrzaj>
      <item>ZOMAR d.o.o., Andrije Hebranga 6, 44320 Kutina</item>
    </izvorni_sadrzaj>
    <derivirana_varijabla naziv="DomainObject.Predmet.ProtuStrankaListFormatedWithAdress_1">
      <item>ZOMAR d.o.o., Andrije Hebranga 6, 44320 Kutina</item>
    </derivirana_varijabla>
  </DomainObject.Predmet.ProtuStrankaListFormatedWithAdress>
  <DomainObject.Predmet.ProtuStrankaListFormatedWithAdressOIB>
    <izvorni_sadrzaj>
      <item>ZOMAR d.o.o., OIB 76992090961, Andrije Hebranga 6, 44320 Kutina</item>
    </izvorni_sadrzaj>
    <derivirana_varijabla naziv="DomainObject.Predmet.ProtuStrankaListFormatedWithAdressOIB_1">
      <item>ZOMAR d.o.o., OIB 76992090961, Andrije Hebranga 6, 44320 Kutina</item>
    </derivirana_varijabla>
  </DomainObject.Predmet.ProtuStrankaListFormatedWithAdressOIB>
  <DomainObject.Predmet.ProtuStrankaListNazivFormated>
    <izvorni_sadrzaj>
      <item>ZOMAR d.o.o.</item>
    </izvorni_sadrzaj>
    <derivirana_varijabla naziv="DomainObject.Predmet.ProtuStrankaListNazivFormated_1">
      <item>ZOMAR d.o.o.</item>
    </derivirana_varijabla>
  </DomainObject.Predmet.ProtuStrankaListNazivFormated>
  <DomainObject.Predmet.ProtuStrankaListNazivFormatedOIB>
    <izvorni_sadrzaj>
      <item>ZOMAR d.o.o., OIB 76992090961</item>
    </izvorni_sadrzaj>
    <derivirana_varijabla naziv="DomainObject.Predmet.ProtuStrankaListNazivFormatedOIB_1">
      <item>ZOMAR d.o.o., OIB 76992090961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ZOMAR d.o.o.</izvorni_sadrzaj>
    <derivirana_varijabla naziv="DomainObject.Predmet.ProtustrankaIDrugi_1">ZOMAR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ZOMAR d.o.o., OIB 76992090961, Andrije Hebranga 6, 44320 Kutina</izvorni_sadrzaj>
    <derivirana_varijabla naziv="DomainObject.Predmet.ProtustrankaIDrugiAdressOIB_1">ZOMAR d.o.o., OIB 76992090961, Andrije Hebranga 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ZOMAR d.o.o.</item>
    </izvorni_sadrzaj>
    <derivirana_varijabla naziv="DomainObject.Predmet.SudioniciListNaziv_1">
      <item>FINA Regionalni centar Zagreb</item>
      <item>ZOMAR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ZOMAR d.o.o., OIB 76992090961, Andrije Hebranga 6,44320 Kutina</item>
    </izvorni_sadrzaj>
    <derivirana_varijabla naziv="DomainObject.Predmet.SudioniciListAdressOIB_1">
      <item>FINA Regionalni centar Zagreb, OIB 85821130368, Trg svibanjskih žrtava 1995. 1,10000 Zagreb</item>
      <item>ZOMAR d.o.o., OIB 76992090961, Andrije Hebranga 6,44320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76992090961</item>
    </izvorni_sadrzaj>
    <derivirana_varijabla naziv="DomainObject.Predmet.SudioniciListNazivOIB_1">
      <item>, OIB 85821130368</item>
      <item>, OIB 76992090961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91AE15-B79B-4508-8417-C9500B11EC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239</properties:Words>
  <properties:Characters>1312</properties:Characters>
  <properties:Lines>44</properties:Lines>
  <properties:Paragraphs>18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2016-01-19T12:02:00Z</cp:lastPrinted>
  <dcterms:modified xmlns:xsi="http://www.w3.org/2001/XMLSchema-instance" xsi:type="dcterms:W3CDTF">2016-01-19T12:02:00Z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