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c4a5" w14:paraId="c0cc4a5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05775F">
        <w:t xml:space="preserve">                        1 St-3</w:t>
      </w:r>
      <w:r w:rsidR="00D16990">
        <w:t>51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05775F">
        <w:t>RESUMOVIĆ zadruga za trgovinu i ugostiteljstvo iz Bjelovara, I. Gundulića 10/3, OIB. 25795321085,</w:t>
      </w:r>
      <w:r>
        <w:t xml:space="preserve">  koji se vodi </w:t>
      </w:r>
      <w:r w:rsidR="0005775F">
        <w:t>kod ovoga suda pod brojem St-3</w:t>
      </w:r>
      <w:r w:rsidR="00D16990">
        <w:t>51</w:t>
      </w:r>
      <w:r>
        <w:t>/2015, temeljem odredbe čl. 430.,  431. i 434. Stečajnog zakona (Narodne novine 71/15), objavljuje:</w:t>
      </w:r>
    </w:p>
    <w:p w:rsidRDefault="0005775F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201.957,64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05775F">
        <w:t xml:space="preserve">Bahrudin </w:t>
      </w:r>
      <w:proofErr w:type="spellStart"/>
      <w:r w:rsidR="0005775F">
        <w:t>Resumović</w:t>
      </w:r>
      <w:proofErr w:type="spellEnd"/>
      <w:r w:rsidR="0005775F">
        <w:t xml:space="preserve"> iz Bjelovara</w:t>
      </w:r>
      <w:r w:rsidR="00D16990">
        <w:t>,</w:t>
      </w:r>
      <w:r w:rsidR="0005775F">
        <w:t xml:space="preserve"> Ivana Gundulića 10/3,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5775F" w:rsidP="00276ED5" w:rsidR="00276ED5">
      <w:r>
        <w:t>U Bjelovaru, 24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05775F" w:rsidR="0005775F">
      <w:r>
        <w:t xml:space="preserve">                                                                                                          BRANKA PLESKALT</w:t>
      </w:r>
    </w:p>
    <w:p w:rsidRDefault="00276ED5" w:rsidP="0005775F" w:rsidR="00276ED5"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05775F" w:rsidP="00276ED5" w:rsidR="00276ED5">
      <w:pPr>
        <w:pStyle w:val="Bezproreda"/>
      </w:pPr>
      <w:r>
        <w:t>Bjelovar, 24</w:t>
      </w:r>
      <w:r w:rsidR="00276ED5">
        <w:t>. XI 2015.</w:t>
      </w:r>
    </w:p>
    <w:p w:rsidRDefault="0005775F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05775F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7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7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RESUMOVIĆ zadruga za trgovinu i ugostiteljstvo, Bjelovar</izvorni_sadrzaj>
    <derivirana_varijabla naziv="DomainObject.Predmet.ProtustrankaFormated_1">  RESUMOVIĆ zadruga za trgovinu i ugostiteljstvo, Bjelovar</derivirana_varijabla>
  </DomainObject.Predmet.ProtustrankaFormated>
  <DomainObject.Predmet.ProtustrankaFormatedOIB>
    <izvorni_sadrzaj>  RESUMOVIĆ zadruga za trgovinu i ugostiteljstvo, Bjelovar, OIB 25795321085</izvorni_sadrzaj>
    <derivirana_varijabla naziv="DomainObject.Predmet.ProtustrankaFormatedOIB_1">  RESUMOVIĆ zadruga za trgovinu i ugostiteljstvo, Bjelovar, OIB 25795321085</derivirana_varijabla>
  </DomainObject.Predmet.ProtustrankaFormatedOIB>
  <DomainObject.Predmet.ProtustrankaFormatedWithAdress>
    <izvorni_sadrzaj> RESUMOVIĆ zadruga za trgovinu i ugostiteljstvo, Bjelovar, Ivana Gundulića 10/3, 43000 Bjelovar</izvorni_sadrzaj>
    <derivirana_varijabla naziv="DomainObject.Predmet.ProtustrankaFormatedWithAdress_1"> RESUMOVIĆ zadruga za trgovinu i ugostiteljstvo, Bjelovar, Ivana Gundulića 10/3, 43000 Bjelovar</derivirana_varijabla>
  </DomainObject.Predmet.ProtustrankaFormatedWithAdress>
  <DomainObject.Predmet.ProtustrankaFormatedWithAdressOIB>
    <izvorni_sadrzaj> RESUMOVIĆ zadruga za trgovinu i ugostiteljstvo, Bjelovar, OIB 25795321085, Ivana Gundulića 10/3, 43000 Bjelovar</izvorni_sadrzaj>
    <derivirana_varijabla naziv="DomainObject.Predmet.ProtustrankaFormatedWithAdressOIB_1"> RESUMOVIĆ zadruga za trgovinu i ugostiteljstvo, Bjelovar, OIB 25795321085, Ivana Gundulića 10/3, 43000 Bjelovar</derivirana_varijabla>
  </DomainObject.Predmet.ProtustrankaFormatedWithAdressOIB>
  <DomainObject.Predmet.ProtustrankaWithAdress>
    <izvorni_sadrzaj>RESUMOVIĆ zadruga za trgovinu i ugostiteljstvo, Bjelovar Ivana Gundulića 10/3, 43000 Bjelovar</izvorni_sadrzaj>
    <derivirana_varijabla naziv="DomainObject.Predmet.ProtustrankaWithAdress_1">RESUMOVIĆ zadruga za trgovinu i ugostiteljstvo, Bjelovar Ivana Gundulića 10/3, 43000 Bjelovar</derivirana_varijabla>
  </DomainObject.Predmet.ProtustrankaWithAdress>
  <DomainObject.Predmet.ProtustrankaWithAdressOIB>
    <izvorni_sadrzaj>RESUMOVIĆ zadruga za trgovinu i ugostiteljstvo, Bjelovar, OIB 25795321085, Ivana Gundulića 10/3, 43000 Bjelovar</izvorni_sadrzaj>
    <derivirana_varijabla naziv="DomainObject.Predmet.ProtustrankaWithAdressOIB_1">RESUMOVIĆ zadruga za trgovinu i ugostiteljstvo, Bjelovar, OIB 25795321085, Ivana Gundulića 10/3, 43000 Bjelovar</derivirana_varijabla>
  </DomainObject.Predmet.ProtustrankaWithAdressOIB>
  <DomainObject.Predmet.ProtustrankaNazivFormated>
    <izvorni_sadrzaj>RESUMOVIĆ zadruga za trgovinu i ugostiteljstvo, Bjelovar</izvorni_sadrzaj>
    <derivirana_varijabla naziv="DomainObject.Predmet.ProtustrankaNazivFormated_1">RESUMOVIĆ zadruga za trgovinu i ugostiteljstvo, Bjelovar</derivirana_varijabla>
  </DomainObject.Predmet.ProtustrankaNazivFormated>
  <DomainObject.Predmet.ProtustrankaNazivFormatedOIB>
    <izvorni_sadrzaj>RESUMOVIĆ zadruga za trgovinu i ugostiteljstvo, Bjelovar, OIB 25795321085</izvorni_sadrzaj>
    <derivirana_varijabla naziv="DomainObject.Predmet.ProtustrankaNazivFormatedOIB_1">RESUMOVIĆ zadruga za trgovinu i ugostiteljstvo, Bjelovar, OIB 25795321085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RESUMOVIĆ zadruga za trgovinu i ugostiteljstvo, Bjelovar</item>
    </izvorni_sadrzaj>
    <derivirana_varijabla naziv="DomainObject.Predmet.ProtuStrankaListFormated_1">
      <item>RESUMOVIĆ zadruga za trgovinu i ugostiteljstvo, Bjelovar</item>
    </derivirana_varijabla>
  </DomainObject.Predmet.ProtuStrankaListFormated>
  <DomainObject.Predmet.ProtuStrankaListFormatedOIB>
    <izvorni_sadrzaj>
      <item>RESUMOVIĆ zadruga za trgovinu i ugostiteljstvo, Bjelovar, OIB 25795321085</item>
    </izvorni_sadrzaj>
    <derivirana_varijabla naziv="DomainObject.Predmet.ProtuStrankaListFormatedOIB_1">
      <item>RESUMOVIĆ zadruga za trgovinu i ugostiteljstvo, Bjelovar, OIB 25795321085</item>
    </derivirana_varijabla>
  </DomainObject.Predmet.ProtuStrankaListFormatedOIB>
  <DomainObject.Predmet.ProtuStrankaListFormatedWithAdress>
    <izvorni_sadrzaj>
      <item>RESUMOVIĆ zadruga za trgovinu i ugostiteljstvo, Bjelovar, Ivana Gundulića 10/3, 43000 Bjelovar</item>
    </izvorni_sadrzaj>
    <derivirana_varijabla naziv="DomainObject.Predmet.ProtuStrankaListFormatedWithAdress_1">
      <item>RESUMOVIĆ zadruga za trgovinu i ugostiteljstvo, Bjelovar, Ivana Gundulića 10/3, 43000 Bjelovar</item>
    </derivirana_varijabla>
  </DomainObject.Predmet.ProtuStrankaListFormatedWithAdress>
  <DomainObject.Predmet.ProtuStrankaListFormatedWithAdressOIB>
    <izvorni_sadrzaj>
      <item>RESUMOVIĆ zadruga za trgovinu i ugostiteljstvo, Bjelovar, OIB 25795321085, Ivana Gundulića 10/3, 43000 Bjelovar</item>
    </izvorni_sadrzaj>
    <derivirana_varijabla naziv="DomainObject.Predmet.ProtuStrankaListFormatedWithAdressOIB_1">
      <item>RESUMOVIĆ zadruga za trgovinu i ugostiteljstvo, Bjelovar, OIB 25795321085, Ivana Gundulića 10/3, 43000 Bjelovar</item>
    </derivirana_varijabla>
  </DomainObject.Predmet.ProtuStrankaListFormatedWithAdressOIB>
  <DomainObject.Predmet.ProtuStrankaListNazivFormated>
    <izvorni_sadrzaj>
      <item>RESUMOVIĆ zadruga za trgovinu i ugostiteljstvo, Bjelovar</item>
    </izvorni_sadrzaj>
    <derivirana_varijabla naziv="DomainObject.Predmet.ProtuStrankaListNazivFormated_1">
      <item>RESUMOVIĆ zadruga za trgovinu i ugostiteljstvo, Bjelovar</item>
    </derivirana_varijabla>
  </DomainObject.Predmet.ProtuStrankaListNazivFormated>
  <DomainObject.Predmet.ProtuStrankaListNazivFormatedOIB>
    <izvorni_sadrzaj>
      <item>RESUMOVIĆ zadruga za trgovinu i ugostiteljstvo, Bjelovar, OIB 25795321085</item>
    </izvorni_sadrzaj>
    <derivirana_varijabla naziv="DomainObject.Predmet.ProtuStrankaListNazivFormatedOIB_1">
      <item>RESUMOVIĆ zadruga za trgovinu i ugostiteljstvo, Bjelovar, OIB 25795321085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RESUMOVIĆ zadruga za trgovinu i ugostiteljstvo, Bjelovar</izvorni_sadrzaj>
    <derivirana_varijabla naziv="DomainObject.Predmet.ProtustrankaIDrugi_1">RESUMOVIĆ zadruga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RESUMOVIĆ zadruga za trgovinu i ugostiteljstvo, Bjelovar, OIB 25795321085, Ivana Gundulića 10/3, 43000 Bjelovar</izvorni_sadrzaj>
    <derivirana_varijabla naziv="DomainObject.Predmet.ProtustrankaIDrugiAdressOIB_1">RESUMOVIĆ zadruga za trgovinu i ugostiteljstvo, Bjelovar, OIB 25795321085, Ivana Gundulića 10/3,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RESUMOVIĆ zadruga za trgovinu i ugostiteljstvo, Bjelovar</item>
    </izvorni_sadrzaj>
    <derivirana_varijabla naziv="DomainObject.Predmet.SudioniciListNaziv_1">
      <item>FINA, RC ZAGREB, Podružnica Bjelovar</item>
      <item>RESUMOVIĆ zadruga za trgovinu i ugostiteljstvo,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RESUMOVIĆ zadruga za trgovinu i ugostiteljstvo, Bjelovar, OIB 25795321085, Ivana Gundulića 10/3,43000 Bjelovar</item>
    </izvorni_sadrzaj>
    <derivirana_varijabla naziv="DomainObject.Predmet.SudioniciListAdressOIB_1">
      <item>FINA, RC ZAGREB, Podružnica Bjelovar, OIB 85821130368, F. Supila 4,43000 Bjelovar</item>
      <item>RESUMOVIĆ zadruga za trgovinu i ugostiteljstvo, Bjelovar, OIB 25795321085, Ivana Gundulića 10/3,43000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25795321085</item>
    </izvorni_sadrzaj>
    <derivirana_varijabla naziv="DomainObject.Predmet.SudioniciListNazivOIB_1">
      <item>, OIB 85821130368</item>
      <item>, OIB 25795321085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1639</properties:Characters>
  <properties:Lines>34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2015-11-24T07:20:00Z</cp:lastPrinted>
  <dcterms:modified xmlns:xsi="http://www.w3.org/2001/XMLSchema-instance" xsi:type="dcterms:W3CDTF">2015-11-24T07:21:00Z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