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012a" w14:paraId="00d012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9F2371">
        <w:t>136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9F2371" w:rsidRPr="009F2371">
        <w:t>FACTUS USLUGE jednostavno društvo s ograničenom odgovornošću, Zagreb, Petrovaradinska 7/5, MBS:  080885953, OIB: 51092228640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2371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F2371" w:rsidRPr="009F2371">
        <w:t>FACTUS USLUGE jednostavno društvo s ograničenom odgovornošću, Zagreb, Petrovaradinska 7/5, MBS:  080885953, OIB: 51092228640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CE107B">
        <w:t>David Jakovljević, Sesvete, Kašinska 7, OIB: 63014812654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2371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F2371" w:rsidRPr="009F2371">
        <w:t>FACTUS USLUGE jednostavno društvo s ograničenom odgovornošću, Zagreb, Petrovaradinska 7/5, MBS:  080885953, OIB: 51092228640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9F2371">
        <w:t>4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9F2371" w:rsidRPr="009F2371">
        <w:t>FACTUS USLUGE jednostavno društvo s ograničenom odgovornošću, Zagreb, Petrovaradinska 7/5, MBS:  080885953, OIB: 51092228640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CE107B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9F2371">
        <w:t>1136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9F2371">
        <w:t>1136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912E6"/>
    <w:rsid w:val="009D33A7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12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12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2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2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1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12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12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2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2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FACTUS USLUGE jednostavno društvo s ograničenom odgovornošću</izvorni_sadrzaj>
    <derivirana_varijabla naziv="DomainObject.Predmet.ProtustrankaFormated_1">  FACTUS USLUGE jednostavno društvo s ograničenom odgovornošću</derivirana_varijabla>
  </DomainObject.Predmet.ProtustrankaFormated>
  <DomainObject.Predmet.ProtustrankaFormatedOIB>
    <izvorni_sadrzaj>  FACTUS USLUGE jednostavno društvo s ograničenom odgovornošću, OIB 51092228640</izvorni_sadrzaj>
    <derivirana_varijabla naziv="DomainObject.Predmet.ProtustrankaFormatedOIB_1">  FACTUS USLUGE jednostavno društvo s ograničenom odgovornošću, OIB 51092228640</derivirana_varijabla>
  </DomainObject.Predmet.ProtustrankaFormatedOIB>
  <DomainObject.Predmet.ProtustrankaFormatedWithAdress>
    <izvorni_sadrzaj> FACTUS USLUGE jednostavno društvo s ograničenom odgovornošću, Petrovaradinska 7/5, 10000 Zagreb</izvorni_sadrzaj>
    <derivirana_varijabla naziv="DomainObject.Predmet.ProtustrankaFormatedWithAdress_1"> FACTUS USLUGE jednostavno društvo s ograničenom odgovornošću, Petrovaradinska 7/5, 10000 Zagreb</derivirana_varijabla>
  </DomainObject.Predmet.ProtustrankaFormatedWithAdress>
  <DomainObject.Predmet.ProtustrankaFormatedWithAdressOIB>
    <izvorni_sadrzaj> FACTUS USLUGE jednostavno društvo s ograničenom odgovornošću, OIB 51092228640, Petrovaradinska 7/5, 10000 Zagreb</izvorni_sadrzaj>
    <derivirana_varijabla naziv="DomainObject.Predmet.ProtustrankaFormatedWithAdressOIB_1"> FACTUS USLUGE jednostavno društvo s ograničenom odgovornošću, OIB 51092228640, Petrovaradinska 7/5, 10000 Zagreb</derivirana_varijabla>
  </DomainObject.Predmet.ProtustrankaFormatedWithAdressOIB>
  <DomainObject.Predmet.ProtustrankaWithAdress>
    <izvorni_sadrzaj>FACTUS USLUGE jednostavno društvo s ograničenom odgovornošću Petrovaradinska 7/5, 10000 Zagreb</izvorni_sadrzaj>
    <derivirana_varijabla naziv="DomainObject.Predmet.ProtustrankaWithAdress_1">FACTUS USLUGE jednostavno društvo s ograničenom odgovornošću Petrovaradinska 7/5, 10000 Zagreb</derivirana_varijabla>
  </DomainObject.Predmet.ProtustrankaWithAdress>
  <DomainObject.Predmet.ProtustrankaWithAdressOIB>
    <izvorni_sadrzaj>FACTUS USLUGE jednostavno društvo s ograničenom odgovornošću, OIB 51092228640, Petrovaradinska 7/5, 10000 Zagreb</izvorni_sadrzaj>
    <derivirana_varijabla naziv="DomainObject.Predmet.ProtustrankaWithAdressOIB_1">FACTUS USLUGE jednostavno društvo s ograničenom odgovornošću, OIB 51092228640, Petrovaradinska 7/5, 10000 Zagreb</derivirana_varijabla>
  </DomainObject.Predmet.ProtustrankaWithAdressOIB>
  <DomainObject.Predmet.ProtustrankaNazivFormated>
    <izvorni_sadrzaj>FACTUS USLUGE jednostavno društvo s ograničenom odgovornošću</izvorni_sadrzaj>
    <derivirana_varijabla naziv="DomainObject.Predmet.ProtustrankaNazivFormated_1">FACTUS USLUGE jednostavno društvo s ograničenom odgovornošću</derivirana_varijabla>
  </DomainObject.Predmet.ProtustrankaNazivFormated>
  <DomainObject.Predmet.ProtustrankaNazivFormatedOIB>
    <izvorni_sadrzaj>FACTUS USLUGE jednostavno društvo s ograničenom odgovornošću, OIB 51092228640</izvorni_sadrzaj>
    <derivirana_varijabla naziv="DomainObject.Predmet.ProtustrankaNazivFormatedOIB_1">FACTUS USLUGE jednostavno društvo s ograničenom odgovornošću, OIB 51092228640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FACTUS USLUGE jednostavno društvo s ograničenom odgovornošću</item>
    </izvorni_sadrzaj>
    <derivirana_varijabla naziv="DomainObject.Predmet.ProtuStrankaListFormated_1">
      <item>FACTUS USLUGE jednostavno društvo s ograničenom odgovornošću</item>
    </derivirana_varijabla>
  </DomainObject.Predmet.ProtuStrankaListFormated>
  <DomainObject.Predmet.ProtuStrankaListFormatedOIB>
    <izvorni_sadrzaj>
      <item>FACTUS USLUGE jednostavno društvo s ograničenom odgovornošću, OIB 51092228640</item>
    </izvorni_sadrzaj>
    <derivirana_varijabla naziv="DomainObject.Predmet.ProtuStrankaListFormatedOIB_1">
      <item>FACTUS USLUGE jednostavno društvo s ograničenom odgovornošću, OIB 51092228640</item>
    </derivirana_varijabla>
  </DomainObject.Predmet.ProtuStrankaListFormatedOIB>
  <DomainObject.Predmet.ProtuStrankaListFormatedWithAdress>
    <izvorni_sadrzaj>
      <item>FACTUS USLUGE jednostavno društvo s ograničenom odgovornošću, Petrovaradinska 7/5, 10000 Zagreb</item>
    </izvorni_sadrzaj>
    <derivirana_varijabla naziv="DomainObject.Predmet.ProtuStrankaListFormatedWithAdress_1">
      <item>FACTUS USLUGE jednostavno društvo s ograničenom odgovornošću, Petrovaradinska 7/5, 10000 Zagreb</item>
    </derivirana_varijabla>
  </DomainObject.Predmet.ProtuStrankaListFormatedWithAdress>
  <DomainObject.Predmet.ProtuStrankaListFormatedWithAdressOIB>
    <izvorni_sadrzaj>
      <item>FACTUS USLUGE jednostavno društvo s ograničenom odgovornošću, OIB 51092228640, Petrovaradinska 7/5, 10000 Zagreb</item>
    </izvorni_sadrzaj>
    <derivirana_varijabla naziv="DomainObject.Predmet.ProtuStrankaListFormatedWithAdressOIB_1">
      <item>FACTUS USLUGE jednostavno društvo s ograničenom odgovornošću, OIB 51092228640, Petrovaradinska 7/5, 10000 Zagreb</item>
    </derivirana_varijabla>
  </DomainObject.Predmet.ProtuStrankaListFormatedWithAdressOIB>
  <DomainObject.Predmet.ProtuStrankaListNazivFormated>
    <izvorni_sadrzaj>
      <item>FACTUS USLUGE jednostavno društvo s ograničenom odgovornošću</item>
    </izvorni_sadrzaj>
    <derivirana_varijabla naziv="DomainObject.Predmet.ProtuStrankaListNazivFormated_1">
      <item>FACTUS USLUGE jednostavno društvo s ograničenom odgovornošću</item>
    </derivirana_varijabla>
  </DomainObject.Predmet.ProtuStrankaListNazivFormated>
  <DomainObject.Predmet.ProtuStrankaListNazivFormatedOIB>
    <izvorni_sadrzaj>
      <item>FACTUS USLUGE jednostavno društvo s ograničenom odgovornošću, OIB 51092228640</item>
    </izvorni_sadrzaj>
    <derivirana_varijabla naziv="DomainObject.Predmet.ProtuStrankaListNazivFormatedOIB_1">
      <item>FACTUS USLUGE jednostavno društvo s ograničenom odgovornošću, OIB 51092228640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FACTUS USLUGE jednostavno društvo s ograničenom odgovornošću</izvorni_sadrzaj>
    <derivirana_varijabla naziv="DomainObject.Predmet.ProtustrankaIDrugi_1">FACTUS USLUGE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FACTUS USLUGE jednostavno društvo s ograničenom odgovornošću, OIB 51092228640, Petrovaradinska 7/5, 10000 Zagreb</izvorni_sadrzaj>
    <derivirana_varijabla naziv="DomainObject.Predmet.ProtustrankaIDrugiAdressOIB_1">FACTUS USLUGE jednostavno društvo s ograničenom odgovornošću, OIB 51092228640, Petrovaradinska 7/5,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FACTUS USLUGE jednostavno društvo s ograničenom odgovornošću</item>
      <item>FINA Regionalni centar Zagreb</item>
    </izvorni_sadrzaj>
    <derivirana_varijabla naziv="DomainObject.Predmet.SudioniciListNaziv_1">
      <item>FACTUS USLUGE jednostavno društvo s ograničenom odgovornošću</item>
      <item>FINA Regionalni centar Zagreb</item>
    </derivirana_varijabla>
  </DomainObject.Predmet.SudioniciListNaziv>
  <DomainObject.Predmet.SudioniciListAdressOIB>
    <izvorni_sadrzaj>
      <item>FACTUS USLUGE jednostavno društvo s ograničenom odgovornošću, OIB 51092228640, Petrovaradinska 7/5,10000 Zagreb</item>
      <item>FINA Regionalni centar Zagreb, OIB 85821130368, Trg svibanjskih žrtava 1995. br. 1,10000 Zagreb</item>
    </izvorni_sadrzaj>
    <derivirana_varijabla naziv="DomainObject.Predmet.SudioniciListAdressOIB_1">
      <item>FACTUS USLUGE jednostavno društvo s ograničenom odgovornošću, OIB 51092228640, Petrovaradinska 7/5,10000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51092228640</item>
      <item>, OIB 85821130368</item>
    </izvorni_sadrzaj>
    <derivirana_varijabla naziv="DomainObject.Predmet.SudioniciListNazivOIB_1">
      <item>, OIB 51092228640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2333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2016-07-01T06:45:00Z</dcterms:created>
  <dc:creator>korisnik</dc:creator>
  <cp:lastModifiedBy>Žana Bem</cp:lastModifiedBy>
  <cp:lastPrinted>2016-07-01T06:45:00Z</cp:lastPrinted>
  <dcterms:modified xmlns:xsi="http://www.w3.org/2001/XMLSchema-instance" xsi:type="dcterms:W3CDTF">2016-07-01T06:46:00Z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