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f6e06" w14:paraId="ebf6e06" w:rsidRDefault="00F70876" w:rsidP="00F70876" w:rsidR="00F70876" w:rsidRPr="00F70876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70876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F70876" w:rsidP="00F70876" w:rsidR="00F70876" w:rsidRPr="00F70876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F70876">
        <w:rPr>
          <w:rFonts w:cs="Times New Roman" w:hAnsi="Times New Roman" w:ascii="Times New Roman"/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0876">
        <w:rPr>
          <w:rFonts w:cs="Times New Roman" w:hAnsi="Times New Roman" w:ascii="Times New Roman"/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0876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F70876" w:rsidP="00F70876" w:rsidR="00F70876" w:rsidRPr="00F708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0876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F70876" w:rsidP="00F70876" w:rsidR="00F70876" w:rsidRPr="00F70876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F70876" w:rsidP="00F70876" w:rsidR="00F70876" w:rsidRPr="00F7087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F70876" w:rsidP="00F70876" w:rsidR="00F70876" w:rsidRPr="00F708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F70876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F70876" w:rsidP="00F70876" w:rsidR="00F70876" w:rsidRPr="00F70876">
      <w:pPr>
        <w:spacing w:lineRule="auto" w:line="240" w:after="0"/>
        <w:rPr>
          <w:rFonts w:cs="Times New Roman" w:hAnsi="Times New Roman" w:ascii="Times New Roman"/>
          <w:lang w:eastAsia="hr-HR"/>
        </w:rPr>
      </w:pP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</w:t>
      </w:r>
      <w:proofErr w:type="spellStart"/>
      <w:r w:rsidRPr="00F70876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F7087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70876">
        <w:rPr>
          <w:rFonts w:cs="Times New Roman" w:hAnsi="Times New Roman" w:ascii="Times New Roman"/>
          <w:sz w:val="24"/>
          <w:szCs w:val="24"/>
        </w:rPr>
        <w:t>Nemec</w:t>
      </w:r>
      <w:proofErr w:type="spellEnd"/>
      <w:r w:rsidRPr="00F70876">
        <w:rPr>
          <w:rFonts w:cs="Times New Roman" w:hAnsi="Times New Roman" w:ascii="Times New Roman"/>
          <w:sz w:val="24"/>
          <w:szCs w:val="24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="00423FC3">
        <w:rPr>
          <w:rFonts w:cs="Times New Roman" w:hAnsi="Times New Roman" w:ascii="Times New Roman"/>
          <w:sz w:val="24"/>
          <w:szCs w:val="24"/>
        </w:rPr>
        <w:t xml:space="preserve">AC MATINA j.d.o.o., </w:t>
      </w:r>
      <w:proofErr w:type="spellStart"/>
      <w:r w:rsidR="00423FC3">
        <w:rPr>
          <w:rFonts w:cs="Times New Roman" w:hAnsi="Times New Roman" w:ascii="Times New Roman"/>
          <w:sz w:val="24"/>
          <w:szCs w:val="24"/>
        </w:rPr>
        <w:t>Hlebine</w:t>
      </w:r>
      <w:proofErr w:type="spellEnd"/>
      <w:r w:rsidR="00423FC3">
        <w:rPr>
          <w:rFonts w:cs="Times New Roman" w:hAnsi="Times New Roman" w:ascii="Times New Roman"/>
          <w:sz w:val="24"/>
          <w:szCs w:val="24"/>
        </w:rPr>
        <w:t>, Trg Ivana Generalića 9</w:t>
      </w:r>
      <w:r w:rsidRPr="00F70876">
        <w:rPr>
          <w:rFonts w:cs="Times New Roman" w:hAnsi="Times New Roman" w:ascii="Times New Roman"/>
          <w:sz w:val="24"/>
          <w:szCs w:val="24"/>
        </w:rPr>
        <w:t>,</w:t>
      </w:r>
      <w:r w:rsidR="001F62CD">
        <w:rPr>
          <w:rFonts w:cs="Times New Roman" w:hAnsi="Times New Roman" w:ascii="Times New Roman"/>
          <w:sz w:val="24"/>
          <w:szCs w:val="24"/>
        </w:rPr>
        <w:t xml:space="preserve"> OIB: 16702109234,</w:t>
      </w:r>
      <w:r w:rsidRPr="00F70876">
        <w:rPr>
          <w:rFonts w:cs="Times New Roman" w:hAnsi="Times New Roman" w:ascii="Times New Roman"/>
          <w:sz w:val="24"/>
          <w:szCs w:val="24"/>
        </w:rPr>
        <w:t xml:space="preserve"> dana </w:t>
      </w:r>
      <w:r w:rsidR="0031013B">
        <w:rPr>
          <w:rFonts w:cs="Times New Roman" w:hAnsi="Times New Roman" w:ascii="Times New Roman"/>
          <w:sz w:val="24"/>
          <w:szCs w:val="24"/>
        </w:rPr>
        <w:t>21</w:t>
      </w:r>
      <w:r w:rsidRPr="00F70876">
        <w:rPr>
          <w:rFonts w:cs="Times New Roman" w:hAnsi="Times New Roman" w:ascii="Times New Roman"/>
          <w:sz w:val="24"/>
          <w:szCs w:val="24"/>
        </w:rPr>
        <w:t>. listopada 2016.</w:t>
      </w:r>
    </w:p>
    <w:p w:rsidRDefault="00F70876" w:rsidP="00F70876" w:rsidR="00F70876" w:rsidRPr="00F70876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D11AF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11AF1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A21281">
        <w:rPr>
          <w:rFonts w:cs="Times New Roman" w:hAnsi="Times New Roman" w:ascii="Times New Roman"/>
          <w:sz w:val="24"/>
          <w:szCs w:val="24"/>
        </w:rPr>
        <w:t xml:space="preserve">AC MATINA j.d.o.o., </w:t>
      </w:r>
      <w:proofErr w:type="spellStart"/>
      <w:r w:rsidR="00A21281">
        <w:rPr>
          <w:rFonts w:cs="Times New Roman" w:hAnsi="Times New Roman" w:ascii="Times New Roman"/>
          <w:sz w:val="24"/>
          <w:szCs w:val="24"/>
        </w:rPr>
        <w:t>Hlebine</w:t>
      </w:r>
      <w:proofErr w:type="spellEnd"/>
      <w:r w:rsidR="00A21281">
        <w:rPr>
          <w:rFonts w:cs="Times New Roman" w:hAnsi="Times New Roman" w:ascii="Times New Roman"/>
          <w:sz w:val="24"/>
          <w:szCs w:val="24"/>
        </w:rPr>
        <w:t>, Trg Ivana Generalića 9</w:t>
      </w:r>
      <w:r w:rsidRPr="00F70876">
        <w:rPr>
          <w:rFonts w:cs="Times New Roman" w:hAnsi="Times New Roman" w:ascii="Times New Roman"/>
          <w:sz w:val="24"/>
          <w:szCs w:val="24"/>
        </w:rPr>
        <w:t xml:space="preserve">, </w:t>
      </w:r>
      <w:r w:rsidR="00954D75">
        <w:rPr>
          <w:rFonts w:cs="Times New Roman" w:hAnsi="Times New Roman" w:ascii="Times New Roman"/>
          <w:sz w:val="24"/>
          <w:szCs w:val="24"/>
        </w:rPr>
        <w:t>OIB: 16702109234</w:t>
      </w:r>
      <w:r w:rsidR="00954D75">
        <w:rPr>
          <w:rFonts w:cs="Times New Roman" w:hAnsi="Times New Roman" w:ascii="Times New Roman"/>
          <w:sz w:val="24"/>
          <w:szCs w:val="24"/>
        </w:rPr>
        <w:t xml:space="preserve"> </w:t>
      </w:r>
      <w:r w:rsidRPr="00F70876">
        <w:rPr>
          <w:rFonts w:cs="Times New Roman" w:hAnsi="Times New Roman" w:ascii="Times New Roman"/>
          <w:sz w:val="24"/>
          <w:szCs w:val="24"/>
        </w:rPr>
        <w:t>da u roku od 15 dana od dana objave oglasa na mrežnoj stranici e-Oglasna ploča suda na žiro-račun ovog suda otvoren kod Hrvatske poštanske banke broj: HR4023900011300002754, p</w:t>
      </w:r>
      <w:r w:rsidRPr="00F7087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F70876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F70876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Pr="00F70876">
        <w:rPr>
          <w:rFonts w:cs="Times New Roman" w:hAnsi="Times New Roman" w:ascii="Times New Roman"/>
          <w:sz w:val="24"/>
          <w:szCs w:val="24"/>
        </w:rPr>
        <w:t>22057516, iznos od 8.000,00 kn na ime predujmljivanja troškova prethodnog i otvorenog stečajnog postupka.</w:t>
      </w: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F70876" w:rsidP="00F70876" w:rsidR="00F70876" w:rsidRPr="00F708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>U Varaždinu, 21. listopada 2016.</w:t>
      </w:r>
    </w:p>
    <w:p w:rsidRDefault="00F70876" w:rsidP="00F70876" w:rsidR="00F70876" w:rsidRPr="00F7087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</w:r>
      <w:r w:rsidRPr="00F70876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 xml:space="preserve">       Iris </w:t>
      </w:r>
      <w:proofErr w:type="spellStart"/>
      <w:r w:rsidRPr="00F70876">
        <w:rPr>
          <w:rFonts w:cs="Times New Roman" w:hAnsi="Times New Roman" w:ascii="Times New Roman"/>
          <w:sz w:val="24"/>
          <w:szCs w:val="24"/>
        </w:rPr>
        <w:t>Hatvalić</w:t>
      </w:r>
      <w:proofErr w:type="spellEnd"/>
      <w:r w:rsidRPr="00F70876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70876">
        <w:rPr>
          <w:rFonts w:cs="Times New Roman" w:hAnsi="Times New Roman" w:ascii="Times New Roman"/>
          <w:sz w:val="24"/>
          <w:szCs w:val="24"/>
        </w:rPr>
        <w:t>Nemec</w:t>
      </w:r>
      <w:proofErr w:type="spellEnd"/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70876" w:rsidP="00F70876" w:rsidR="00F70876" w:rsidRPr="00F7087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F70876" w:rsidP="00F70876" w:rsidR="00DA0242" w:rsidRPr="00F70876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 w:rsidRPr="00F7087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2366B" w:rsidR="00DA0242" w:rsidRPr="00F70876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32A" w:rsidR="008333A9" w:rsidRPr="00E0032A">
    <w:pPr>
      <w:pStyle w:val="Zaglavlje"/>
      <w:rPr>
        <w:rFonts w:cs="Times New Roman" w:hAnsi="Times New Roman" w:ascii="Times New Roman"/>
        <w:sz w:val="24"/>
        <w:szCs w:val="24"/>
      </w:rPr>
    </w:pPr>
    <w:r w:rsidRPr="00E0032A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broj: 4 St-767/16-9</w:t>
    </w:r>
    <w:r w:rsidR="001C4583" w:rsidRPr="00E0032A"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4C8A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2CD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13B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3FC3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D7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4DAE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281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AF1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32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6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70876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70876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12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St-767/2016-9</izvorni_sadrzaj>
    <derivirana_varijabla naziv="DomainObject.Oznaka_1">St-767/2016-9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 MATINA jednostavno društvo s ograničenom odgovornošću za trgovinu i usluge zastupanog po punomoćniku Gordana Matina</izvorni_sadrzaj>
    <derivirana_varijabla naziv="DomainObject.Predmet.ProtustrankaFormated_1">  AC MATINA jednostavno društvo s ograničenom odgovornošću za trgovinu i usluge zastupanog po punomoćniku Gordana Matina</derivirana_varijabla>
  </DomainObject.Predmet.ProtustrankaFormated>
  <DomainObject.Predmet.ProtustrankaFormatedOIB>
    <izvorni_sadrzaj>  AC MATINA jednostavno društvo s ograničenom odgovornošću za trgovinu i usluge, OIB 16702109234 zastupanog po punomoćniku Gordana Matina</izvorni_sadrzaj>
    <derivirana_varijabla naziv="DomainObject.Predmet.ProtustrankaFormatedOIB_1">  AC MATINA jednostavno društvo s ograničenom odgovornošću za trgovinu i usluge, OIB 16702109234 zastupanog po punomoćniku Gordana Matina</derivirana_varijabla>
  </DomainObject.Predmet.ProtustrankaFormatedOIB>
  <DomainObject.Predmet.ProtustrankaFormatedWithAdress>
    <izvorni_sadrzaj> AC MATINA jednostavno društvo s ograničenom odgovornošću za trgovinu i usluge, Trg Ivana Generalića 9, 48327 Hlebine zastupanog po punomoćniku Gordana Matina</izvorni_sadrzaj>
    <derivirana_varijabla naziv="DomainObject.Predmet.ProtustrankaFormatedWithAdress_1"> AC MATINA jednostavno društvo s ograničenom odgovornošću za trgovinu i usluge, Trg Ivana Generalića 9, 48327 Hlebine zastupanog po punomoćniku Gordana Matina</derivirana_varijabla>
  </DomainObject.Predmet.ProtustrankaFormatedWithAdress>
  <DomainObject.Predmet.ProtustrankaFormatedWithAdressOIB>
    <izvorni_sadrzaj> AC MATINA jednostavno društvo s ograničenom odgovornošću za trgovinu i usluge, OIB 16702109234, Trg Ivana Generalića 9, 48327 Hlebine zastupanog po punomoćniku Gordana Matina</izvorni_sadrzaj>
    <derivirana_varijabla naziv="DomainObject.Predmet.ProtustrankaFormatedWithAdressOIB_1"> AC MATINA jednostavno društvo s ograničenom odgovornošću za trgovinu i usluge, OIB 16702109234, Trg Ivana Generalića 9, 48327 Hlebine zastupanog po punomoćniku Gordana Matina</derivirana_varijabla>
  </DomainObject.Predmet.ProtustrankaFormatedWithAdressOIB>
  <DomainObject.Predmet.ProtustrankaWithAdress>
    <izvorni_sadrzaj>AC MATINA jednostavno društvo s ograničenom odgovornošću za trgovinu i usluge Trg Ivana Generalića 9, 48327 Hlebine</izvorni_sadrzaj>
    <derivirana_varijabla naziv="DomainObject.Predmet.ProtustrankaWithAdress_1">AC MATINA jednostavno društvo s ograničenom odgovornošću za trgovinu i usluge Trg Ivana Generalića 9, 48327 Hlebine</derivirana_varijabla>
  </DomainObject.Predmet.ProtustrankaWithAdress>
  <DomainObject.Predmet.ProtustrankaWithAdressOIB>
    <izvorni_sadrzaj>AC MATINA jednostavno društvo s ograničenom odgovornošću za trgovinu i usluge, OIB 16702109234, Trg Ivana Generalića 9, 48327 Hlebine</izvorni_sadrzaj>
    <derivirana_varijabla naziv="DomainObject.Predmet.ProtustrankaWithAdressOIB_1">AC MATINA jednostavno društvo s ograničenom odgovornošću za trgovinu i usluge, OIB 16702109234, Trg Ivana Generalića 9, 48327 Hlebine</derivirana_varijabla>
  </DomainObject.Predmet.ProtustrankaWithAdressOIB>
  <DomainObject.Predmet.ProtustrankaNazivFormated>
    <izvorni_sadrzaj>AC MATINA jednostavno društvo s ograničenom odgovornošću za trgovinu i usluge</izvorni_sadrzaj>
    <derivirana_varijabla naziv="DomainObject.Predmet.ProtustrankaNazivFormated_1">AC MATINA jednostavno društvo s ograničenom odgovornošću za trgovinu i usluge</derivirana_varijabla>
  </DomainObject.Predmet.ProtustrankaNazivFormated>
  <DomainObject.Predmet.ProtustrankaNazivFormatedOIB>
    <izvorni_sadrzaj>AC MATINA jednostavno društvo s ograničenom odgovornošću za trgovinu i usluge, OIB 16702109234</izvorni_sadrzaj>
    <derivirana_varijabla naziv="DomainObject.Predmet.ProtustrankaNazivFormatedOIB_1">AC MATINA jednostavno društvo s ograničenom odgovornošću za trgovinu i usluge, OIB 16702109234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55430.60</izvorni_sadrzaj>
    <derivirana_varijabla naziv="DomainObject.Predmet.TrenutnaVrijednost_1">55430.60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AC MATINA jednostavno društvo s ograničenom odgovornošću za trgovinu i usluge zastupanog po punomoćniku Gordana Matina</item>
    </izvorni_sadrzaj>
    <derivirana_varijabla naziv="DomainObject.Predmet.ProtuStrankaListFormated_1">
      <item>AC MATINA jednostavno društvo s ograničenom odgovornošću za trgovinu i usluge zastupanog po punomoćniku Gordana Matina</item>
    </derivirana_varijabla>
  </DomainObject.Predmet.ProtuStrankaListFormated>
  <DomainObject.Predmet.ProtuStrankaListFormatedOIB>
    <izvorni_sadrzaj>
      <item>AC MATINA jednostavno društvo s ograničenom odgovornošću za trgovinu i usluge, OIB 16702109234 zastupanog po punomoćniku Gordana Matina</item>
    </izvorni_sadrzaj>
    <derivirana_varijabla naziv="DomainObject.Predmet.ProtuStrankaListFormatedOIB_1">
      <item>AC MATINA jednostavno društvo s ograničenom odgovornošću za trgovinu i usluge, OIB 16702109234 zastupanog po punomoćniku Gordana Matina</item>
    </derivirana_varijabla>
  </DomainObject.Predmet.ProtuStrankaListFormatedOIB>
  <DomainObject.Predmet.ProtuStrankaListFormatedWithAdress>
    <izvorni_sadrzaj>
      <item>AC MATINA jednostavno društvo s ograničenom odgovornošću za trgovinu i usluge, Trg Ivana Generalića 9, 48327 Hlebine zastupanog po punomoćniku Gordana Matina</item>
    </izvorni_sadrzaj>
    <derivirana_varijabla naziv="DomainObject.Predmet.ProtuStrankaListFormatedWithAdress_1">
      <item>AC MATINA jednostavno društvo s ograničenom odgovornošću za trgovinu i usluge, Trg Ivana Generalića 9, 48327 Hlebine zastupanog po punomoćniku Gordana Matina</item>
    </derivirana_varijabla>
  </DomainObject.Predmet.ProtuStrankaListFormatedWithAdress>
  <DomainObject.Predmet.ProtuStrankaListFormatedWithAdressOIB>
    <izvorni_sadrzaj>
      <item>AC MATINA jednostavno društvo s ograničenom odgovornošću za trgovinu i usluge, OIB 16702109234, Trg Ivana Generalića 9, 48327 Hlebine zastupanog po punomoćniku Gordana Matina</item>
    </izvorni_sadrzaj>
    <derivirana_varijabla naziv="DomainObject.Predmet.ProtuStrankaListFormatedWithAdressOIB_1">
      <item>AC MATINA jednostavno društvo s ograničenom odgovornošću za trgovinu i usluge, OIB 16702109234, Trg Ivana Generalića 9, 48327 Hlebine zastupanog po punomoćniku Gordana Matina</item>
    </derivirana_varijabla>
  </DomainObject.Predmet.ProtuStrankaListFormatedWithAdressOIB>
  <DomainObject.Predmet.ProtuStrankaListNazivFormated>
    <izvorni_sadrzaj>
      <item>AC MATINA jednostavno društvo s ograničenom odgovornošću za trgovinu i usluge</item>
    </izvorni_sadrzaj>
    <derivirana_varijabla naziv="DomainObject.Predmet.ProtuStrankaListNazivFormated_1">
      <item>AC MATINA jednostavno društvo s ograničenom odgovornošću za trgovinu i usluge</item>
    </derivirana_varijabla>
  </DomainObject.Predmet.ProtuStrankaListNazivFormated>
  <DomainObject.Predmet.ProtuStrankaListNazivFormatedOIB>
    <izvorni_sadrzaj>
      <item>AC MATINA jednostavno društvo s ograničenom odgovornošću za trgovinu i usluge, OIB 16702109234</item>
    </izvorni_sadrzaj>
    <derivirana_varijabla naziv="DomainObject.Predmet.ProtuStrankaListNazivFormatedOIB_1">
      <item>AC MATINA jednostavno društvo s ograničenom odgovornošću za trgovinu i usluge, OIB 16702109234</item>
    </derivirana_varijabla>
  </DomainObject.Predmet.ProtuStrankaListNazivFormatedOIB>
  <DomainObject.Predmet.OstaliListFormated>
    <izvorni_sadrzaj>
      <item>sudski registar</item>
      <item>Županijsko državno odvjetništvo u Varaždinu</item>
      <item>Erste &amp; Steiermarkische bank d.d.</item>
      <item>Gordana Matina punomoćnik sudionika u postupku AC MATINA jednostavno društvo s ograničenom odgovornošću za trgovinu i usluge</item>
    </izvorni_sadrzaj>
    <derivirana_varijabla naziv="DomainObject.Predmet.OstaliListFormated_1">
      <item>sudski registar</item>
      <item>Županijsko državno odvjetništvo u Varaždinu</item>
      <item>Erste &amp; Steiermarkische bank d.d.</item>
      <item>Gordana Matina punomoćnik sudionika u postupku AC MATINA jednostavno društvo s ograničenom odgovornošću za trgovinu i usluge</item>
    </derivirana_varijabla>
  </DomainObject.Predmet.OstaliListFormated>
  <DomainObject.Predmet.OstaliListFormatedOIB>
    <izvorni_sadrzaj>
      <item>sudski registar</item>
      <item>Županijsko državno odvjetništvo u Varaždinu</item>
      <item>Erste &amp; Steiermarkische bank d.d.</item>
      <item>Gordana Matina, OIB 86251415839 punomoćnik sudionika u postupku AC MATINA jednostavno društvo s ograničenom odgovornošću za trgovinu i usluge</item>
    </izvorni_sadrzaj>
    <derivirana_varijabla naziv="DomainObject.Predmet.OstaliListFormatedOIB_1">
      <item>sudski registar</item>
      <item>Županijsko državno odvjetništvo u Varaždinu</item>
      <item>Erste &amp; Steiermarkische bank d.d.</item>
      <item>Gordana Matina, OIB 86251415839 punomoćnik sudionika u postupku AC MATINA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Erste &amp; Steiermarkische bank d.d., Jadranski trg 3A, 51000 Rijeka</item>
      <item>Gordana Matina, Trg Ivana Generalića 9, 48327 Hlebine punomoćnik sudionika u postupku AC MATINA jednostavno društvo s ograničenom odgovornošću za trgovinu i usluge</item>
    </izvorni_sadrzaj>
    <derivirana_varijabla naziv="DomainObject.Predmet.OstaliListFormatedWithAdress_1">
      <item>sudski registar</item>
      <item>Županijsko državno odvjetništvo u Varaždinu</item>
      <item>Erste &amp; Steiermarkische bank d.d., Jadranski trg 3A, 51000 Rijeka</item>
      <item>Gordana Matina, Trg Ivana Generalića 9, 48327 Hlebine punomoćnik sudionika u postupku AC MATINA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Erste &amp; Steiermarkische bank d.d., Jadranski trg 3A, 51000 Rijeka</item>
      <item>Gordana Matina, OIB 86251415839, Trg Ivana Generalića 9, 48327 Hlebine punomoćnik sudionika u postupku AC MATINA jednostavno društvo s ograničenom odgovornošću za trgovinu i usluge</item>
    </izvorni_sadrzaj>
    <derivirana_varijabla naziv="DomainObject.Predmet.OstaliListFormatedWithAdressOIB_1">
      <item>sudski registar</item>
      <item>Županijsko državno odvjetništvo u Varaždinu</item>
      <item>Erste &amp; Steiermarkische bank d.d., Jadranski trg 3A, 51000 Rijeka</item>
      <item>Gordana Matina, OIB 86251415839, Trg Ivana Generalića 9, 48327 Hlebine punomoćnik sudionika u postupku AC MATINA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Erste &amp; Steiermarkische bank d.d.</item>
      <item>Gordana Matina</item>
    </izvorni_sadrzaj>
    <derivirana_varijabla naziv="DomainObject.Predmet.OstaliListNazivFormated_1">
      <item>sudski registar</item>
      <item>Županijsko državno odvjetništvo u Varaždinu</item>
      <item>Erste &amp; Steiermarkische bank d.d.</item>
      <item>Gordana Matina</item>
    </derivirana_varijabla>
  </DomainObject.Predmet.OstaliListNazivFormated>
  <DomainObject.Predmet.OstaliListNazivFormatedOIB>
    <izvorni_sadrzaj>
      <item>sudski registar</item>
      <item>Županijsko državno odvjetništvo u Varaždinu</item>
      <item>Erste &amp; Steiermarkische bank d.d.</item>
      <item>Gordana Matina, OIB 86251415839</item>
    </izvorni_sadrzaj>
    <derivirana_varijabla naziv="DomainObject.Predmet.OstaliListNazivFormatedOIB_1">
      <item>sudski registar</item>
      <item>Županijsko državno odvjetništvo u Varaždinu</item>
      <item>Erste &amp; Steiermarkische bank d.d.</item>
      <item>Gordana Matina, OIB 86251415839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>St-767/2016-9</izvorni_sadrzaj>
    <derivirana_varijabla naziv="DomainObject.PoslovniBrojDokumenta_1">St-767/2016-9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AC MATINA jednostavno društvo s ograničenom odgovornošću za trgovinu i usluge</izvorni_sadrzaj>
    <derivirana_varijabla naziv="DomainObject.Predmet.ProtustrankaIDrugi_1">AC MATINA jednostavno društvo s ograničenom odgovornošću za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AC MATINA jednostavno društvo s ograničenom odgovornošću za trgovinu i usluge, OIB 16702109234, Trg Ivana Generalića 9, 48327 Hlebine</izvorni_sadrzaj>
    <derivirana_varijabla naziv="DomainObject.Predmet.ProtustrankaIDrugiAdressOIB_1">AC MATINA jednostavno društvo s ograničenom odgovornošću za trgovinu i usluge, OIB 16702109234, Trg Ivana Generalića 9, 48327 Hlebine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AC MATINA jednostavno društvo s ograničenom odgovornošću za trgovinu i usluge</item>
      <item>sudski registar</item>
      <item>Županijsko državno odvjetništvo u Varaždinu</item>
      <item>Erste &amp; Steiermarkische bank d.d.</item>
      <item>Gordana Matina</item>
    </izvorni_sadrzaj>
    <derivirana_varijabla naziv="DomainObject.Predmet.SudioniciListNaziv_1">
      <item>Financijska agencija</item>
      <item>AC MATINA jednostavno društvo s ograničenom odgovornošću za trgovinu i usluge</item>
      <item>sudski registar</item>
      <item>Županijsko državno odvjetništvo u Varaždinu</item>
      <item>Erste &amp; Steiermarkische bank d.d.</item>
      <item>Gordana Matina</item>
    </derivirana_varijabla>
  </DomainObject.Predmet.SudioniciListNaziv>
  <DomainObject.Predmet.SudioniciListAdressOIB>
    <izvorni_sadrzaj>
      <item>Financijska agencija, OIB 85821130368</item>
      <item>AC MATINA jednostavno društvo s ograničenom odgovornošću za trgovinu i usluge, OIB 16702109234, Trg Ivana Generalića 9,48327 Hlebine</item>
      <item>sudski registar</item>
      <item>Županijsko državno odvjetništvo u Varaždinu</item>
      <item>Erste &amp; Steiermarkische bank d.d., Jadranski trg 3A,51000 Rijeka</item>
      <item>Gordana Matina, OIB 86251415839, Trg Ivana Generalića 9,48327 Hlebine</item>
    </izvorni_sadrzaj>
    <derivirana_varijabla naziv="DomainObject.Predmet.SudioniciListAdressOIB_1">
      <item>Financijska agencija, OIB 85821130368</item>
      <item>AC MATINA jednostavno društvo s ograničenom odgovornošću za trgovinu i usluge, OIB 16702109234, Trg Ivana Generalića 9,48327 Hlebine</item>
      <item>sudski registar</item>
      <item>Županijsko državno odvjetništvo u Varaždinu</item>
      <item>Erste &amp; Steiermarkische bank d.d., Jadranski trg 3A,51000 Rijeka</item>
      <item>Gordana Matina, OIB 86251415839, Trg Ivana Generalića 9,48327 Hlebine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69EC0-AF1F-47C6-AC65-62223C1F4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1182</properties:Characters>
  <properties:Lines>47</properties:Lines>
  <properties:Paragraphs>16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2016-10-21T08:51:00Z</cp:lastPrinted>
  <dcterms:modified xmlns:xsi="http://www.w3.org/2001/XMLSchema-instance" xsi:type="dcterms:W3CDTF">2016-10-21T08:51:00Z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