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64dc" w14:paraId="add64dc" w:rsidRDefault="00EB347C" w:rsidP="008F469C" w:rsidR="007E6939" w:rsidRPr="00FD529B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124460</wp:posOffset>
            </wp:positionH>
            <wp:positionV relativeFrom="paragraph">
              <wp:posOffset>-379095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A10F4" w:rsidP="007E6939" w:rsidR="00AA10F4" w:rsidRPr="00FD529B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</w:p>
    <w:tbl>
      <w:tblPr>
        <w:tblpPr w:tblpY="472" w:horzAnchor="margin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60DAF" w:rsidR="00615013" w:rsidRPr="00FD529B">
        <w:tc>
          <w:tcPr>
            <w:tcW w:type="dxa" w:w="3060"/>
            <w:hideMark/>
          </w:tcPr>
          <w:p w:rsidRDefault="00560DAF" w:rsidP="00560DAF" w:rsidR="00560DAF"/>
          <w:p w:rsidRDefault="008F469C" w:rsidP="00560DAF" w:rsidR="00615013" w:rsidRPr="00FD529B">
            <w:pPr>
              <w:jc w:val="center"/>
            </w:pPr>
            <w:r w:rsidRPr="00FD529B">
              <w:t xml:space="preserve">  </w:t>
            </w:r>
            <w:r w:rsidR="00615013" w:rsidRPr="00FD529B">
              <w:t>REPUBLIKA HRVATSKA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Trgovački sud u Zagrebu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Zagreb, Amruševa 2/II</w:t>
            </w:r>
          </w:p>
        </w:tc>
      </w:tr>
    </w:tbl>
    <w:p w:rsidRDefault="00615013" w:rsidP="00615013" w:rsidR="00615013" w:rsidRPr="00FD529B">
      <w:pPr>
        <w:tabs>
          <w:tab w:pos="180" w:val="left"/>
          <w:tab w:pos="4251" w:val="center"/>
        </w:tabs>
      </w:pPr>
      <w:r w:rsidRPr="00FD529B">
        <w:tab/>
        <w:t xml:space="preserve"> </w:t>
      </w: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615013" w:rsidP="00615013" w:rsidR="00615013" w:rsidRPr="00FD529B">
      <w:pPr>
        <w:tabs>
          <w:tab w:pos="180" w:val="left"/>
          <w:tab w:pos="4251" w:val="center"/>
        </w:tabs>
        <w:jc w:val="center"/>
      </w:pPr>
      <w:r w:rsidRPr="00FD529B">
        <w:t>R E P U B L I K A  H R V A T S K A</w:t>
      </w:r>
    </w:p>
    <w:p w:rsidRDefault="00615013" w:rsidP="00615013" w:rsidR="00615013" w:rsidRPr="00FD529B">
      <w:pPr>
        <w:jc w:val="center"/>
      </w:pPr>
    </w:p>
    <w:p w:rsidRDefault="00615013" w:rsidP="00615013" w:rsidR="00615013" w:rsidRPr="00FD529B">
      <w:pPr>
        <w:ind w:firstLine="660" w:left="2880"/>
      </w:pPr>
      <w:r w:rsidRPr="00FD529B">
        <w:t>R J E Š E NJ E</w:t>
      </w:r>
    </w:p>
    <w:p w:rsidRDefault="00615013" w:rsidP="00615013" w:rsidR="00615013" w:rsidRPr="00FD529B">
      <w:pPr>
        <w:jc w:val="center"/>
      </w:pPr>
    </w:p>
    <w:p w:rsidRDefault="00615013" w:rsidP="00FD529B" w:rsidR="00615013">
      <w:pPr>
        <w:jc w:val="both"/>
      </w:pPr>
      <w:r w:rsidRPr="00FD529B">
        <w:tab/>
        <w:t xml:space="preserve">Trgovački sud u Zagrebu, po sucu </w:t>
      </w:r>
      <w:r w:rsidR="00366998" w:rsidRPr="00FD529B">
        <w:t>tog</w:t>
      </w:r>
      <w:r w:rsidR="00F43617" w:rsidRPr="00FD529B">
        <w:t>a</w:t>
      </w:r>
      <w:r w:rsidR="00366998" w:rsidRPr="00FD529B">
        <w:t xml:space="preserve"> suda </w:t>
      </w:r>
      <w:r w:rsidR="007621FF" w:rsidRPr="00FD529B">
        <w:t>Vesni Sremac Šoštar</w:t>
      </w:r>
      <w:r w:rsidRPr="00FD529B">
        <w:t xml:space="preserve">, u stečajnom postupku nad Stečajnom masom </w:t>
      </w:r>
      <w:r w:rsidR="00560DAF" w:rsidRPr="00B15B7B">
        <w:t xml:space="preserve">iza stečajnog dužnika </w:t>
      </w:r>
      <w:r w:rsidR="00B91A7B" w:rsidRPr="00AD01DC">
        <w:t xml:space="preserve">SELEN STUDIO d.o.o. u stečaju, </w:t>
      </w:r>
      <w:r w:rsidR="00B91A7B">
        <w:t>Zagreb, Hribarov prilaz 10, MBS: 081203897</w:t>
      </w:r>
      <w:r w:rsidR="00B07937" w:rsidRPr="00FD529B">
        <w:t xml:space="preserve">, </w:t>
      </w:r>
      <w:r w:rsidRPr="00FD529B">
        <w:t xml:space="preserve">dana </w:t>
      </w:r>
      <w:r w:rsidR="00560DAF">
        <w:t>14. prosinca 2018. godine</w:t>
      </w:r>
      <w:r w:rsidRPr="00FD529B">
        <w:t xml:space="preserve">  </w:t>
      </w:r>
    </w:p>
    <w:p w:rsidRDefault="00560DAF" w:rsidP="00FD529B" w:rsidR="00560DAF" w:rsidRPr="00FD529B">
      <w:pPr>
        <w:jc w:val="both"/>
      </w:pP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bCs/>
          <w:noProof w:val="false"/>
        </w:rPr>
        <w:t>r i j e š i o     j e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bCs/>
          <w:noProof w:val="false"/>
        </w:rPr>
        <w:t> </w:t>
      </w:r>
    </w:p>
    <w:p w:rsidRDefault="00244A8C" w:rsidP="00023A21" w:rsidR="00406888" w:rsidRPr="00FD529B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FD529B">
        <w:rPr>
          <w:noProof w:val="false"/>
        </w:rPr>
        <w:t xml:space="preserve">I. U stečajnom postupku </w:t>
      </w:r>
      <w:r w:rsidR="00615013" w:rsidRPr="00FD529B">
        <w:rPr>
          <w:noProof w:val="false"/>
        </w:rPr>
        <w:t xml:space="preserve">nad </w:t>
      </w:r>
      <w:r w:rsidR="00615013" w:rsidRPr="00FD529B">
        <w:t>Stečajn</w:t>
      </w:r>
      <w:r w:rsidR="00366998" w:rsidRPr="00FD529B">
        <w:t xml:space="preserve">a masa iza </w:t>
      </w:r>
      <w:r w:rsidR="00615013" w:rsidRPr="00FD529B">
        <w:t>stečajnog dužnika</w:t>
      </w:r>
      <w:r w:rsidR="00366998" w:rsidRPr="00FD529B">
        <w:t xml:space="preserve"> </w:t>
      </w:r>
      <w:r w:rsidR="00B91A7B" w:rsidRPr="00AD01DC">
        <w:t xml:space="preserve">SELEN STUDIO d.o.o. u stečaju, </w:t>
      </w:r>
      <w:r w:rsidR="00B91A7B">
        <w:t>Zagreb, Hribarov prilaz 10, MBS: 081203897</w:t>
      </w:r>
      <w:r w:rsidR="0022122A" w:rsidRPr="00FD529B">
        <w:t>,</w:t>
      </w:r>
      <w:r w:rsidR="0022122A" w:rsidRPr="00FD529B">
        <w:rPr>
          <w:noProof w:val="false"/>
        </w:rPr>
        <w:t xml:space="preserve"> nastavljen j</w:t>
      </w:r>
      <w:r w:rsidR="008D7894" w:rsidRPr="00FD529B">
        <w:rPr>
          <w:noProof w:val="false"/>
        </w:rPr>
        <w:t xml:space="preserve">e stečajni postupak </w:t>
      </w:r>
      <w:r w:rsidR="00615013" w:rsidRPr="00FD529B">
        <w:rPr>
          <w:noProof w:val="false"/>
        </w:rPr>
        <w:t xml:space="preserve">radi naknadne diobe. </w:t>
      </w:r>
    </w:p>
    <w:p w:rsidRDefault="007D51C7" w:rsidP="0001483B" w:rsidR="006A18AE" w:rsidRPr="00FD529B">
      <w:pPr>
        <w:ind w:firstLine="720"/>
        <w:jc w:val="both"/>
      </w:pPr>
      <w:r w:rsidRPr="00FD529B">
        <w:t>I</w:t>
      </w:r>
      <w:r w:rsidR="00023A21" w:rsidRPr="00FD529B">
        <w:t>I</w:t>
      </w:r>
      <w:r w:rsidR="006A18AE" w:rsidRPr="00FD529B">
        <w:t>. Po</w:t>
      </w:r>
      <w:r w:rsidR="0001483B">
        <w:t>zivaju se vjerovnici u roku od 3</w:t>
      </w:r>
      <w:r w:rsidR="006A18AE" w:rsidRPr="00FD529B">
        <w:t xml:space="preserve">0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B91A7B" w:rsidRPr="00AD01DC">
        <w:t>Tibor Toth iz Zagreba, Hribarov prilaz 10, OIB: 65132060598</w:t>
      </w:r>
      <w:r w:rsidR="00B87AEF" w:rsidRPr="00FD529B">
        <w:t>.</w:t>
      </w:r>
    </w:p>
    <w:p w:rsidRDefault="00023A21" w:rsidP="006A18AE" w:rsidR="006A18AE" w:rsidRPr="00FD529B">
      <w:pPr>
        <w:ind w:firstLine="708"/>
        <w:jc w:val="both"/>
      </w:pPr>
      <w:r w:rsidRPr="00FD529B">
        <w:t>III</w:t>
      </w:r>
      <w:r w:rsidR="006A18AE" w:rsidRPr="00FD529B">
        <w:t xml:space="preserve">. Pozivaju se razlučni i izlučni vjerovnici roku iz prethodne točke podneskom obavijestiti stečajnog upravitelja  o postojanju svog razlučnog ili izlučnog prava. </w:t>
      </w:r>
    </w:p>
    <w:p w:rsidRDefault="00023A21" w:rsidP="006A18AE" w:rsidR="006A18AE" w:rsidRPr="00FD529B">
      <w:pPr>
        <w:ind w:firstLine="708"/>
        <w:jc w:val="both"/>
      </w:pPr>
      <w:r w:rsidRPr="00FD529B">
        <w:t>IV</w:t>
      </w:r>
      <w:r w:rsidR="006A18AE" w:rsidRPr="00FD529B">
        <w:t>. Pozivaju se dužnikovi dužnici da svoje obveze bez odgode ispunjavaju stečajnom upravitelju za stečajnog dužnika.</w:t>
      </w:r>
    </w:p>
    <w:p w:rsidRDefault="006A18AE" w:rsidP="006A18AE" w:rsidR="006A18AE" w:rsidRPr="003D7C44">
      <w:pPr>
        <w:ind w:firstLine="708"/>
        <w:jc w:val="both"/>
      </w:pPr>
      <w:r w:rsidRPr="00FD529B">
        <w:t>V</w:t>
      </w:r>
      <w:r w:rsidR="007D51C7" w:rsidRPr="003D7C44">
        <w:t>.</w:t>
      </w:r>
      <w:r w:rsidRPr="003D7C44">
        <w:t xml:space="preserve">  Zakazuje se ročište vjerovnika na kojem će se ispitati prijavljene tražbine (ispitno ročište) za dan:</w:t>
      </w:r>
      <w:r w:rsidR="00DC3573" w:rsidRPr="003D7C44">
        <w:t xml:space="preserve"> </w:t>
      </w:r>
      <w:r w:rsidR="00B91A7B">
        <w:t>11</w:t>
      </w:r>
      <w:r w:rsidR="003D7C44" w:rsidRPr="003D7C44">
        <w:t>. travnja</w:t>
      </w:r>
      <w:r w:rsidR="00A57150" w:rsidRPr="003D7C44">
        <w:t xml:space="preserve"> 2019</w:t>
      </w:r>
      <w:r w:rsidR="00231790" w:rsidRPr="003D7C44">
        <w:t>.</w:t>
      </w:r>
      <w:r w:rsidRPr="003D7C44">
        <w:t xml:space="preserve"> u </w:t>
      </w:r>
      <w:r w:rsidR="00A57150" w:rsidRPr="003D7C44">
        <w:t>10</w:t>
      </w:r>
      <w:r w:rsidR="001158FC" w:rsidRPr="003D7C44">
        <w:t>,00</w:t>
      </w:r>
      <w:r w:rsidRPr="003D7C44">
        <w:t xml:space="preserve"> sati koje će se održati u zgradi ovog suda, Za</w:t>
      </w:r>
      <w:r w:rsidR="00B87AEF" w:rsidRPr="003D7C44">
        <w:t xml:space="preserve">greb, Petrinjska 8, soba broj </w:t>
      </w:r>
      <w:r w:rsidR="00567634" w:rsidRPr="003D7C44">
        <w:t>93</w:t>
      </w:r>
      <w:r w:rsidRPr="003D7C44">
        <w:t>/II (</w:t>
      </w:r>
      <w:r w:rsidR="00567634" w:rsidRPr="003D7C44">
        <w:t xml:space="preserve">ulična </w:t>
      </w:r>
      <w:r w:rsidRPr="003D7C44">
        <w:t xml:space="preserve">zgrada). </w:t>
      </w:r>
    </w:p>
    <w:p w:rsidRDefault="00023A21" w:rsidP="006A18AE" w:rsidR="006A18AE" w:rsidRPr="003D7C44">
      <w:pPr>
        <w:ind w:firstLine="708"/>
        <w:jc w:val="both"/>
      </w:pPr>
      <w:r w:rsidRPr="003D7C44">
        <w:t>VI</w:t>
      </w:r>
      <w:r w:rsidR="006A18AE" w:rsidRPr="003D7C44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A57150" w:rsidRPr="003D7C44">
        <w:t>10</w:t>
      </w:r>
      <w:r w:rsidR="00942F5F" w:rsidRPr="003D7C44">
        <w:t>,10</w:t>
      </w:r>
      <w:r w:rsidR="00231790" w:rsidRPr="003D7C44">
        <w:t xml:space="preserve"> </w:t>
      </w:r>
      <w:r w:rsidR="006A18AE" w:rsidRPr="003D7C44">
        <w:t xml:space="preserve">sati. </w:t>
      </w:r>
    </w:p>
    <w:p w:rsidRDefault="00351FD7" w:rsidP="00A57150" w:rsidR="00351FD7" w:rsidRPr="00FD529B">
      <w:pPr>
        <w:overflowPunct w:val="false"/>
        <w:autoSpaceDE w:val="false"/>
        <w:autoSpaceDN w:val="false"/>
        <w:rPr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noProof w:val="false"/>
        </w:rPr>
        <w:t>Obrazloženje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noProof w:val="false"/>
        </w:rPr>
        <w:t> </w:t>
      </w:r>
    </w:p>
    <w:p w:rsidRDefault="00615013" w:rsidP="009E219E" w:rsidR="00F43617" w:rsidRPr="00FD529B">
      <w:pPr>
        <w:jc w:val="both"/>
      </w:pPr>
      <w:r w:rsidRPr="00FD529B">
        <w:tab/>
        <w:t>Uvidom u spis utvrđeno je kako slijedi:</w:t>
      </w:r>
    </w:p>
    <w:p w:rsidRDefault="00B251B4" w:rsidP="004A2FDA" w:rsidR="008D7894" w:rsidRPr="00FD529B">
      <w:pPr>
        <w:jc w:val="both"/>
      </w:pPr>
      <w:r w:rsidRPr="00FD529B">
        <w:t xml:space="preserve">            - pravomoćnim </w:t>
      </w:r>
      <w:r w:rsidR="008D7894" w:rsidRPr="00FD529B">
        <w:t xml:space="preserve">rješenjem ovog suda, broj </w:t>
      </w:r>
      <w:r w:rsidR="006462F1">
        <w:t>St-</w:t>
      </w:r>
      <w:r w:rsidR="004E7CC9">
        <w:t>1769/15</w:t>
      </w:r>
      <w:r w:rsidR="002641B3" w:rsidRPr="00FD529B">
        <w:t>,</w:t>
      </w:r>
      <w:r w:rsidR="008D7894" w:rsidRPr="00FD529B">
        <w:t xml:space="preserve"> </w:t>
      </w:r>
      <w:r w:rsidR="003D7C44">
        <w:t>od 24</w:t>
      </w:r>
      <w:r w:rsidR="006462F1">
        <w:t>. listopada</w:t>
      </w:r>
      <w:r w:rsidR="00B12CD9" w:rsidRPr="00FD529B">
        <w:t xml:space="preserve"> 2018</w:t>
      </w:r>
      <w:r w:rsidR="00837514" w:rsidRPr="00FD529B">
        <w:t>. određ</w:t>
      </w:r>
      <w:r w:rsidR="008D7894" w:rsidRPr="00FD529B">
        <w:t xml:space="preserve">uje se </w:t>
      </w:r>
      <w:r w:rsidR="00837514" w:rsidRPr="00FD529B">
        <w:t xml:space="preserve">nastavak stečajnog postupka nad Stečajnom masom iza stečajnog dužnika </w:t>
      </w:r>
      <w:r w:rsidR="00B91A7B" w:rsidRPr="00AD01DC">
        <w:t xml:space="preserve">SELEN STUDIO d.o.o. u stečaju, </w:t>
      </w:r>
      <w:r w:rsidR="00B91A7B">
        <w:t>Zagreb, Hribarov prilaz 10, MBS: 081203897</w:t>
      </w:r>
      <w:r w:rsidR="007A7C39" w:rsidRPr="00FD529B">
        <w:t xml:space="preserve"> i upis iste u sudski registar ovog suda prema adresi stečajnog upravitelja</w:t>
      </w:r>
      <w:r w:rsidR="001A1C20" w:rsidRPr="00FD529B">
        <w:t>,</w:t>
      </w:r>
      <w:r w:rsidR="00F026C0" w:rsidRPr="00FD529B">
        <w:t xml:space="preserve"> su</w:t>
      </w:r>
      <w:r w:rsidR="00A05E98" w:rsidRPr="00FD529B">
        <w:t>kladno članku 89 stavku 13 SZ-a (NN 71/15).</w:t>
      </w:r>
    </w:p>
    <w:p w:rsidRDefault="00C74C91" w:rsidP="004A2FDA" w:rsidR="00C74C91" w:rsidRPr="00FD529B">
      <w:pPr>
        <w:jc w:val="both"/>
      </w:pPr>
      <w:r w:rsidRPr="00FD529B">
        <w:t xml:space="preserve">              Istim rješenjem se određuje sjedište stečajne mase na adresi stečajnog upravitelja </w:t>
      </w:r>
      <w:r w:rsidR="004E7CC9" w:rsidRPr="00AD01DC">
        <w:t>Tibor Toth iz Zagreba, Hribarov prilaz 10, OIB: 65132060598</w:t>
      </w:r>
      <w:r w:rsidRPr="00FD529B">
        <w:t>.</w:t>
      </w:r>
    </w:p>
    <w:p w:rsidRDefault="00615013" w:rsidP="00B251B4" w:rsidR="001762B4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noProof w:val="false"/>
        </w:rPr>
        <w:tab/>
        <w:t xml:space="preserve">Člankom </w:t>
      </w:r>
      <w:r w:rsidR="005908E0" w:rsidRPr="00FD529B">
        <w:rPr>
          <w:noProof w:val="false"/>
        </w:rPr>
        <w:t>133</w:t>
      </w:r>
      <w:r w:rsidRPr="00FD529B">
        <w:rPr>
          <w:noProof w:val="false"/>
        </w:rPr>
        <w:t xml:space="preserve">. stavak </w:t>
      </w:r>
      <w:r w:rsidR="00D02061" w:rsidRPr="00FD529B">
        <w:rPr>
          <w:noProof w:val="false"/>
        </w:rPr>
        <w:t>5</w:t>
      </w:r>
      <w:r w:rsidRPr="00FD529B">
        <w:rPr>
          <w:noProof w:val="false"/>
        </w:rPr>
        <w:t xml:space="preserve">. SZ-a propisano je </w:t>
      </w:r>
      <w:r w:rsidR="00D02061" w:rsidRPr="00FD529B">
        <w:rPr>
          <w:noProof w:val="false"/>
        </w:rPr>
        <w:t xml:space="preserve">kako </w:t>
      </w:r>
      <w:r w:rsidRPr="00FD529B">
        <w:rPr>
          <w:noProof w:val="false"/>
        </w:rPr>
        <w:t xml:space="preserve"> će u slučaju ispunjenja pretpostavki iz članka </w:t>
      </w:r>
      <w:r w:rsidR="00D02061" w:rsidRPr="00FD529B">
        <w:rPr>
          <w:noProof w:val="false"/>
        </w:rPr>
        <w:t>289.</w:t>
      </w:r>
      <w:r w:rsidRPr="00FD529B">
        <w:rPr>
          <w:noProof w:val="false"/>
        </w:rPr>
        <w:t xml:space="preserve"> st</w:t>
      </w:r>
      <w:r w:rsidR="00D02061" w:rsidRPr="00FD529B">
        <w:rPr>
          <w:noProof w:val="false"/>
        </w:rPr>
        <w:t xml:space="preserve">avak </w:t>
      </w:r>
      <w:r w:rsidRPr="00FD529B">
        <w:rPr>
          <w:noProof w:val="false"/>
        </w:rPr>
        <w:t xml:space="preserve">1. SZ-a </w:t>
      </w:r>
      <w:r w:rsidR="00331573" w:rsidRPr="00FD529B">
        <w:rPr>
          <w:noProof w:val="false"/>
        </w:rPr>
        <w:t>sud</w:t>
      </w:r>
      <w:r w:rsidRPr="00FD529B">
        <w:rPr>
          <w:noProof w:val="false"/>
        </w:rPr>
        <w:t xml:space="preserve"> rješenjem o nastav</w:t>
      </w:r>
      <w:r w:rsidR="00824379" w:rsidRPr="00FD529B">
        <w:rPr>
          <w:noProof w:val="false"/>
        </w:rPr>
        <w:t xml:space="preserve">ljanju </w:t>
      </w:r>
      <w:r w:rsidR="00331573" w:rsidRPr="00FD529B">
        <w:rPr>
          <w:noProof w:val="false"/>
        </w:rPr>
        <w:t>postupka</w:t>
      </w:r>
      <w:r w:rsidRPr="00FD529B">
        <w:rPr>
          <w:noProof w:val="false"/>
        </w:rPr>
        <w:t xml:space="preserve"> pozvati </w:t>
      </w:r>
      <w:r w:rsidR="00824379" w:rsidRPr="00FD529B">
        <w:rPr>
          <w:noProof w:val="false"/>
        </w:rPr>
        <w:t>steč</w:t>
      </w:r>
      <w:r w:rsidR="002E3D57" w:rsidRPr="00FD529B">
        <w:rPr>
          <w:noProof w:val="false"/>
        </w:rPr>
        <w:t>a</w:t>
      </w:r>
      <w:r w:rsidR="00824379" w:rsidRPr="00FD529B">
        <w:rPr>
          <w:noProof w:val="false"/>
        </w:rPr>
        <w:t xml:space="preserve">jne </w:t>
      </w:r>
      <w:r w:rsidR="00950288">
        <w:rPr>
          <w:noProof w:val="false"/>
        </w:rPr>
        <w:t>vjerovnike da u roku od 3</w:t>
      </w:r>
      <w:r w:rsidRPr="00FD529B">
        <w:rPr>
          <w:noProof w:val="false"/>
        </w:rPr>
        <w:t xml:space="preserve">0 dana stečajnom upravitelju prijave svoje tražbine i zakazati ročište na kojem će se ispitati prijavljene tražbine (ispitno ročište). Ako se stečajni postupak nastavlja zbog </w:t>
      </w:r>
      <w:r w:rsidRPr="00FD529B">
        <w:rPr>
          <w:noProof w:val="false"/>
        </w:rPr>
        <w:lastRenderedPageBreak/>
        <w:t xml:space="preserve">naknadno pronađene imovine koja ulazi u stečajnu masu, </w:t>
      </w:r>
      <w:r w:rsidR="00824379" w:rsidRPr="00FD529B">
        <w:rPr>
          <w:noProof w:val="false"/>
        </w:rPr>
        <w:t xml:space="preserve">sud </w:t>
      </w:r>
      <w:r w:rsidRPr="00FD529B">
        <w:rPr>
          <w:noProof w:val="false"/>
        </w:rPr>
        <w:t>će zakazati istovremeno i izvještajno ročište</w:t>
      </w:r>
      <w:r w:rsidR="00824379" w:rsidRPr="00FD529B">
        <w:rPr>
          <w:noProof w:val="false"/>
        </w:rPr>
        <w:t xml:space="preserve"> (članak 133. stavak 6. SZ-a)</w:t>
      </w:r>
      <w:r w:rsidRPr="00FD529B">
        <w:rPr>
          <w:noProof w:val="false"/>
        </w:rPr>
        <w:t xml:space="preserve">. </w:t>
      </w:r>
      <w:r w:rsidR="0044178B" w:rsidRPr="00FD529B">
        <w:t xml:space="preserve"> </w:t>
      </w:r>
    </w:p>
    <w:p w:rsidRDefault="001762B4" w:rsidP="0088036C" w:rsidR="000C6BC8" w:rsidRPr="00FD529B">
      <w:pPr>
        <w:jc w:val="both"/>
      </w:pPr>
      <w:r w:rsidRPr="00FD529B">
        <w:tab/>
      </w:r>
      <w:r w:rsidR="002D1A96" w:rsidRPr="00FD529B">
        <w:t xml:space="preserve">Slijedom svega naprijed navedenog, a temeljem članaka  129, 130 i 133. stavak 5. i 6. SZ-a, riješeno je </w:t>
      </w:r>
      <w:r w:rsidR="0088036C" w:rsidRPr="00FD529B">
        <w:t>kao u izreci.</w:t>
      </w:r>
    </w:p>
    <w:p w:rsidRDefault="005D59D9" w:rsidP="005D59D9" w:rsidR="005D59D9" w:rsidRPr="00FD529B">
      <w:pPr>
        <w:ind w:firstLine="720"/>
        <w:jc w:val="both"/>
      </w:pPr>
      <w:r w:rsidRPr="00FD529B">
        <w:t xml:space="preserve"> </w:t>
      </w:r>
    </w:p>
    <w:p w:rsidRDefault="00615013" w:rsidP="00615013" w:rsidR="00615013" w:rsidRPr="00FD529B">
      <w:pPr>
        <w:ind w:firstLine="720"/>
        <w:jc w:val="both"/>
      </w:pPr>
      <w:r w:rsidRPr="00FD529B">
        <w:rPr>
          <w:noProof w:val="false"/>
        </w:rPr>
        <w:t xml:space="preserve"> </w:t>
      </w:r>
    </w:p>
    <w:p w:rsidRDefault="005152B3" w:rsidP="00615013" w:rsidR="00615013" w:rsidRPr="00FD529B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FD529B">
        <w:rPr>
          <w:bCs/>
          <w:noProof w:val="false"/>
        </w:rPr>
        <w:t xml:space="preserve">U </w:t>
      </w:r>
      <w:r w:rsidR="00615013" w:rsidRPr="00FD529B">
        <w:rPr>
          <w:bCs/>
          <w:noProof w:val="false"/>
        </w:rPr>
        <w:t>Zagreb</w:t>
      </w:r>
      <w:r w:rsidRPr="00FD529B">
        <w:rPr>
          <w:bCs/>
          <w:noProof w:val="false"/>
        </w:rPr>
        <w:t>u</w:t>
      </w:r>
      <w:r w:rsidR="00615013" w:rsidRPr="00FD529B">
        <w:rPr>
          <w:bCs/>
          <w:noProof w:val="false"/>
        </w:rPr>
        <w:t xml:space="preserve">,  </w:t>
      </w:r>
      <w:r w:rsidR="006462F1">
        <w:rPr>
          <w:bCs/>
          <w:noProof w:val="false"/>
        </w:rPr>
        <w:t xml:space="preserve">14. prosinca </w:t>
      </w:r>
      <w:r w:rsidR="00615013" w:rsidRPr="00FD529B">
        <w:rPr>
          <w:bCs/>
          <w:noProof w:val="false"/>
        </w:rPr>
        <w:t xml:space="preserve"> 201</w:t>
      </w:r>
      <w:r w:rsidR="00F0430F" w:rsidRPr="00FD529B">
        <w:rPr>
          <w:bCs/>
          <w:noProof w:val="false"/>
        </w:rPr>
        <w:t>8</w:t>
      </w:r>
      <w:r w:rsidR="00615013" w:rsidRPr="00FD529B">
        <w:rPr>
          <w:bCs/>
          <w:noProof w:val="false"/>
        </w:rPr>
        <w:t>.</w:t>
      </w:r>
      <w:r w:rsidRPr="00FD529B">
        <w:rPr>
          <w:bCs/>
          <w:noProof w:val="false"/>
        </w:rPr>
        <w:t xml:space="preserve"> godine</w:t>
      </w:r>
    </w:p>
    <w:p w:rsidRDefault="00615013" w:rsidP="00615013" w:rsidR="00615013" w:rsidRPr="00FD529B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FD529B">
        <w:rPr>
          <w:noProof w:val="false"/>
        </w:rPr>
        <w:t xml:space="preserve">                        </w:t>
      </w:r>
    </w:p>
    <w:p w:rsidRDefault="008F469C" w:rsidP="00F979E1" w:rsidR="00615013" w:rsidRPr="00FD529B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 w:rsidRPr="00FD529B">
        <w:rPr>
          <w:noProof w:val="false"/>
        </w:rPr>
        <w:t xml:space="preserve">              </w:t>
      </w:r>
      <w:r w:rsidR="00615013" w:rsidRPr="00FD529B">
        <w:rPr>
          <w:noProof w:val="false"/>
        </w:rPr>
        <w:t>SUDAC:</w:t>
      </w:r>
    </w:p>
    <w:p w:rsidRDefault="00615013" w:rsidP="00E53D3D" w:rsidR="009A69B2">
      <w:pPr>
        <w:pStyle w:val="Uvuenotijeloteksta"/>
        <w:ind w:firstLine="141" w:left="1983"/>
        <w:jc w:val="right"/>
      </w:pPr>
      <w:r w:rsidRPr="00FD529B">
        <w:t xml:space="preserve">               </w:t>
      </w:r>
      <w:r w:rsidR="00F0430F" w:rsidRPr="00FD529B">
        <w:t>Vesna Sremac Šoštar</w:t>
      </w:r>
      <w:r w:rsidR="009A69B2">
        <w:t>,v.r.</w:t>
      </w:r>
    </w:p>
    <w:p w:rsidRDefault="009A69B2" w:rsidP="00D338FD" w:rsidR="009A69B2">
      <w:pPr>
        <w:pStyle w:val="Uvuenotijeloteksta"/>
        <w:ind w:firstLine="141" w:left="1983"/>
        <w:jc w:val="right"/>
      </w:pPr>
      <w:r>
        <w:t>Za točnost otpravka</w:t>
      </w:r>
    </w:p>
    <w:p w:rsidRDefault="009A69B2" w:rsidP="009A69B2" w:rsidR="009A69B2" w:rsidRPr="00FD529B">
      <w:pPr>
        <w:overflowPunct w:val="false"/>
        <w:autoSpaceDE w:val="false"/>
        <w:autoSpaceDN w:val="false"/>
        <w:jc w:val="right"/>
        <w:rPr>
          <w:noProof w:val="false"/>
        </w:rPr>
      </w:pPr>
      <w:r>
        <w:t>Matea Bizjak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bCs/>
          <w:noProof w:val="false"/>
        </w:rPr>
        <w:t>UPUTA O PRAVNOM LIJEKU: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FD529B" w:rsidR="00615013" w:rsidRPr="00FD529B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D529B" w:rsidR="00615013" w:rsidRPr="00FD529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343" w:rsidR="00DE0343">
      <w:r>
        <w:separator/>
      </w:r>
    </w:p>
  </w:endnote>
  <w:endnote w:id="0" w:type="continuationSeparator">
    <w:p w:rsidRDefault="00DE0343" w:rsidR="00DE0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343" w:rsidR="00DE0343">
      <w:r>
        <w:separator/>
      </w:r>
    </w:p>
  </w:footnote>
  <w:footnote w:id="0" w:type="continuationSeparator">
    <w:p w:rsidRDefault="00DE0343" w:rsidR="00DE0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69B2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560DAF">
      <w:rPr>
        <w:bCs/>
        <w:noProof w:val="false"/>
      </w:rPr>
      <w:t>.</w:t>
    </w:r>
    <w:r w:rsidR="007422F4">
      <w:rPr>
        <w:bCs/>
        <w:noProof w:val="false"/>
      </w:rPr>
      <w:t>St-</w:t>
    </w:r>
    <w:r w:rsidR="00AD4EE8">
      <w:rPr>
        <w:bCs/>
        <w:noProof w:val="false"/>
      </w:rPr>
      <w:t>309</w:t>
    </w:r>
    <w:r w:rsidR="00B91A7B">
      <w:rPr>
        <w:bCs/>
        <w:noProof w:val="false"/>
      </w:rPr>
      <w:t>3</w:t>
    </w:r>
    <w:r w:rsidR="00560DAF">
      <w:rPr>
        <w:bCs/>
        <w:noProof w:val="false"/>
      </w:rPr>
      <w:t>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170200"/>
      <w:docPartObj>
        <w:docPartGallery w:val="Page Numbers (Top of Page)"/>
        <w:docPartUnique/>
      </w:docPartObj>
    </w:sdtPr>
    <w:sdtEndPr/>
    <w:sdtContent>
      <w:p w:rsidRDefault="00AD4EE8" w:rsidP="00560DAF" w:rsidR="00560DAF">
        <w:pPr>
          <w:pStyle w:val="Zaglavlje"/>
          <w:jc w:val="right"/>
        </w:pPr>
        <w:r>
          <w:t>48.St-309</w:t>
        </w:r>
        <w:r w:rsidR="00B91A7B">
          <w:t>3</w:t>
        </w:r>
        <w:r w:rsidR="00560DAF">
          <w:t>/18</w:t>
        </w:r>
      </w:p>
    </w:sdtContent>
  </w:sdt>
  <w:p w:rsidRDefault="00560DAF" w:rsidR="00560D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661FE"/>
    <w:multiLevelType w:val="hybridMultilevel"/>
    <w:tmpl w:val="3256679A"/>
    <w:lvl w:tplc="884EAE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6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74011E09"/>
    <w:multiLevelType w:val="hybridMultilevel"/>
    <w:tmpl w:val="CEF06264"/>
    <w:lvl w:tplc="884EAE7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180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83B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37EC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E5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2383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68B9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1C20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118A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4A8C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41B3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79BC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0945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D7C44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517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59A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CC9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2B3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0DAF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62F1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A4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3E29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E7B2F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0288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69B2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19E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50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FE4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4EE8"/>
    <w:rsid w:val="00AD52F4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2CD9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8C1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1A7B"/>
    <w:rsid w:val="00B9203D"/>
    <w:rsid w:val="00B92AD4"/>
    <w:rsid w:val="00B93D25"/>
    <w:rsid w:val="00B93DED"/>
    <w:rsid w:val="00B94BCB"/>
    <w:rsid w:val="00B97A6F"/>
    <w:rsid w:val="00BA0A5D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C91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36EB7"/>
    <w:rsid w:val="00D40085"/>
    <w:rsid w:val="00D40F69"/>
    <w:rsid w:val="00D4396A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573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82D"/>
    <w:rsid w:val="00DD7BD9"/>
    <w:rsid w:val="00DE0343"/>
    <w:rsid w:val="00DE058D"/>
    <w:rsid w:val="00DE2653"/>
    <w:rsid w:val="00DE373C"/>
    <w:rsid w:val="00DE3D95"/>
    <w:rsid w:val="00DE3FCC"/>
    <w:rsid w:val="00DE6AE8"/>
    <w:rsid w:val="00DF27E7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1603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47C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663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97A13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529B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6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9B2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9B2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9B2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9B2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9A69B2"/>
    <w:pPr>
      <w:ind w:firstLine="708"/>
      <w:jc w:val="both"/>
    </w:pPr>
    <w:rPr>
      <w:noProof w:val="false"/>
    </w:rPr>
  </w:style>
  <w:style w:customStyle="true" w:styleId="UvuenotijelotekstaChar" w:type="character">
    <w:name w:val="Uvučeno tijelo teksta Char"/>
    <w:basedOn w:val="Zadanifontodlomka"/>
    <w:link w:val="Uvuenotijeloteksta"/>
    <w:rsid w:val="009A69B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6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9B2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9B2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9B2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9B2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9A69B2"/>
    <w:pPr>
      <w:ind w:firstLine="708"/>
      <w:jc w:val="both"/>
    </w:pPr>
    <w:rPr>
      <w:noProof w:val="0"/>
    </w:rPr>
  </w:style>
  <w:style w:customStyle="1" w:styleId="UvuenotijelotekstaChar" w:type="character">
    <w:name w:val="Uvučeno tijelo teksta Char"/>
    <w:basedOn w:val="Zadanifontodlomka"/>
    <w:link w:val="Uvuenotijeloteksta"/>
    <w:rsid w:val="009A69B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3093</izvorni_sadrzaj>
    <derivirana_varijabla naziv="DomainObject.Predmet.Broj_1">3093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St-3093/2018</izvorni_sadrzaj>
    <derivirana_varijabla naziv="DomainObject.Predmet.OznakaBroj_1">St-3093/2018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SELEN STUDIO d.o.o. za trgovinu i usluge u stečaju</izvorni_sadrzaj>
    <derivirana_varijabla naziv="DomainObject.Predmet.ProtustrankaFormated_1">  Stečajna masa iza SELEN STUDIO d.o.o. za trgovinu i usluge u stečaju</derivirana_varijabla>
  </DomainObject.Predmet.ProtustrankaFormated>
  <DomainObject.Predmet.ProtustrankaFormatedOIB>
    <izvorni_sadrzaj>  Stečajna masa iza SELEN STUDIO d.o.o. za trgovinu i usluge u stečaju, OIB 35749011351</izvorni_sadrzaj>
    <derivirana_varijabla naziv="DomainObject.Predmet.ProtustrankaFormatedOIB_1">  Stečajna masa iza SELEN STUDIO d.o.o. za trgovinu i usluge u stečaju, OIB 35749011351</derivirana_varijabla>
  </DomainObject.Predmet.ProtustrankaFormatedOIB>
  <DomainObject.Predmet.ProtustrankaFormatedWithAdress>
    <izvorni_sadrzaj> Stečajna masa iza SELEN STUDIO d.o.o. za trgovinu i usluge u stečaju, Hribarov prilaz 10, 10000 Zagreb</izvorni_sadrzaj>
    <derivirana_varijabla naziv="DomainObject.Predmet.ProtustrankaFormatedWithAdress_1"> Stečajna masa iza SELEN STUDIO d.o.o. za trgovinu i usluge u stečaju, Hribarov prilaz 10, 10000 Zagreb</derivirana_varijabla>
  </DomainObject.Predmet.ProtustrankaFormatedWithAdress>
  <DomainObject.Predmet.ProtustrankaFormatedWithAdressOIB>
    <izvorni_sadrzaj> Stečajna masa iza SELEN STUDIO d.o.o. za trgovinu i usluge u stečaju, OIB 35749011351, Hribarov prilaz 10, 10000 Zagreb</izvorni_sadrzaj>
    <derivirana_varijabla naziv="DomainObject.Predmet.ProtustrankaFormatedWithAdressOIB_1"> Stečajna masa iza SELEN STUDIO d.o.o. za trgovinu i usluge u stečaju, OIB 35749011351, Hribarov prilaz 10, 10000 Zagreb</derivirana_varijabla>
  </DomainObject.Predmet.ProtustrankaFormatedWithAdressOIB>
  <DomainObject.Predmet.ProtustrankaWithAdress>
    <izvorni_sadrzaj>Stečajna masa iza SELEN STUDIO d.o.o. za trgovinu i usluge u stečaju Hribarov prilaz 10, 10000 Zagreb</izvorni_sadrzaj>
    <derivirana_varijabla naziv="DomainObject.Predmet.ProtustrankaWithAdress_1">Stečajna masa iza SELEN STUDIO d.o.o. za trgovinu i usluge u stečaju Hribarov prilaz 10, 10000 Zagreb</derivirana_varijabla>
  </DomainObject.Predmet.ProtustrankaWithAdress>
  <DomainObject.Predmet.ProtustrankaWithAdressOIB>
    <izvorni_sadrzaj>Stečajna masa iza SELEN STUDIO d.o.o. za trgovinu i usluge u stečaju, OIB 35749011351, Hribarov prilaz 10, 10000 Zagreb</izvorni_sadrzaj>
    <derivirana_varijabla naziv="DomainObject.Predmet.ProtustrankaWithAdressOIB_1">Stečajna masa iza SELEN STUDIO d.o.o. za trgovinu i usluge u stečaju, OIB 35749011351, Hribarov prilaz 10, 10000 Zagreb</derivirana_varijabla>
  </DomainObject.Predmet.ProtustrankaWithAdressOIB>
  <DomainObject.Predmet.ProtustrankaNazivFormated>
    <izvorni_sadrzaj>Stečajna masa iza SELEN STUDIO d.o.o. za trgovinu i usluge u stečaju</izvorni_sadrzaj>
    <derivirana_varijabla naziv="DomainObject.Predmet.ProtustrankaNazivFormated_1">Stečajna masa iza SELEN STUDIO d.o.o. za trgovinu i usluge u stečaju</derivirana_varijabla>
  </DomainObject.Predmet.ProtustrankaNazivFormated>
  <DomainObject.Predmet.ProtustrankaNazivFormatedOIB>
    <izvorni_sadrzaj>Stečajna masa iza SELEN STUDIO d.o.o. za trgovinu i usluge u stečaju, OIB 35749011351</izvorni_sadrzaj>
    <derivirana_varijabla naziv="DomainObject.Predmet.ProtustrankaNazivFormatedOIB_1">Stečajna masa iza SELEN STUDIO d.o.o. za trgovinu i usluge u stečaju, OIB 35749011351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Tibor Toth</izvorni_sadrzaj>
    <derivirana_varijabla naziv="DomainObject.Predmet.StrankaFormated_1">  Tibor Toth</derivirana_varijabla>
  </DomainObject.Predmet.StrankaFormated>
  <DomainObject.Predmet.StrankaFormatedOIB>
    <izvorni_sadrzaj>  Tibor Toth, OIB 65132060598</izvorni_sadrzaj>
    <derivirana_varijabla naziv="DomainObject.Predmet.StrankaFormatedOIB_1">  Tibor Toth, OIB 65132060598</derivirana_varijabla>
  </DomainObject.Predmet.StrankaFormatedOIB>
  <DomainObject.Predmet.StrankaFormatedWithAdress>
    <izvorni_sadrzaj> Tibor Toth, Bukovačka Cesta 135a, 10000 Zagreb</izvorni_sadrzaj>
    <derivirana_varijabla naziv="DomainObject.Predmet.StrankaFormatedWithAdress_1"> Tibor Toth, Bukovačka Cesta 135a, 10000 Zagreb</derivirana_varijabla>
  </DomainObject.Predmet.StrankaFormatedWithAdress>
  <DomainObject.Predmet.StrankaFormatedWithAdressOIB>
    <izvorni_sadrzaj> Tibor Toth, OIB 65132060598, Bukovačka Cesta 135a, 10000 Zagreb</izvorni_sadrzaj>
    <derivirana_varijabla naziv="DomainObject.Predmet.StrankaFormatedWithAdressOIB_1"> Tibor Toth, OIB 65132060598, Bukovačka Cesta 135a, 10000 Zagreb</derivirana_varijabla>
  </DomainObject.Predmet.StrankaFormatedWithAdressOIB>
  <DomainObject.Predmet.StrankaWithAdress>
    <izvorni_sadrzaj>Tibor Toth Bukovačka Cesta 135a,10000 Zagreb</izvorni_sadrzaj>
    <derivirana_varijabla naziv="DomainObject.Predmet.StrankaWithAdress_1">Tibor Toth Bukovačka Cesta 135a,10000 Zagreb</derivirana_varijabla>
  </DomainObject.Predmet.StrankaWithAdress>
  <DomainObject.Predmet.StrankaWithAdressOIB>
    <izvorni_sadrzaj>Tibor Toth, OIB 65132060598, Bukovačka Cesta 135a,10000 Zagreb</izvorni_sadrzaj>
    <derivirana_varijabla naziv="DomainObject.Predmet.StrankaWithAdressOIB_1">Tibor Toth, OIB 65132060598, Bukovačka Cesta 135a,10000 Zagreb</derivirana_varijabla>
  </DomainObject.Predmet.StrankaWithAdressOIB>
  <DomainObject.Predmet.StrankaNazivFormated>
    <izvorni_sadrzaj>Tibor Toth</izvorni_sadrzaj>
    <derivirana_varijabla naziv="DomainObject.Predmet.StrankaNazivFormated_1">Tibor Toth</derivirana_varijabla>
  </DomainObject.Predmet.StrankaNazivFormated>
  <DomainObject.Predmet.StrankaNazivFormatedOIB>
    <izvorni_sadrzaj>Tibor Toth, OIB 65132060598</izvorni_sadrzaj>
    <derivirana_varijabla naziv="DomainObject.Predmet.StrankaNazivFormatedOIB_1">Tibor Toth, OIB 65132060598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Tibor Toth</item>
    </izvorni_sadrzaj>
    <derivirana_varijabla naziv="DomainObject.Predmet.StrankaListFormated_1">
      <item>Tibor Toth</item>
    </derivirana_varijabla>
  </DomainObject.Predmet.StrankaListFormated>
  <DomainObject.Predmet.StrankaListFormatedOIB>
    <izvorni_sadrzaj>
      <item>Tibor Toth, OIB 65132060598</item>
    </izvorni_sadrzaj>
    <derivirana_varijabla naziv="DomainObject.Predmet.StrankaListFormatedOIB_1">
      <item>Tibor Toth, OIB 65132060598</item>
    </derivirana_varijabla>
  </DomainObject.Predmet.StrankaListFormatedOIB>
  <DomainObject.Predmet.StrankaListFormatedWithAdress>
    <izvorni_sadrzaj>
      <item>Tibor Toth, Bukovačka Cesta 135a, 10000 Zagreb</item>
    </izvorni_sadrzaj>
    <derivirana_varijabla naziv="DomainObject.Predmet.StrankaListFormatedWithAdress_1">
      <item>Tibor Toth, Bukovačka Cesta 135a, 10000 Zagreb</item>
    </derivirana_varijabla>
  </DomainObject.Predmet.StrankaListFormatedWithAdress>
  <DomainObject.Predmet.StrankaListFormatedWithAdressOIB>
    <izvorni_sadrzaj>
      <item>Tibor Toth, OIB 65132060598, Bukovačka Cesta 135a, 10000 Zagreb</item>
    </izvorni_sadrzaj>
    <derivirana_varijabla naziv="DomainObject.Predmet.StrankaListFormatedWithAdressOIB_1">
      <item>Tibor Toth, OIB 65132060598, Bukovačka Cesta 135a, 10000 Zagreb</item>
    </derivirana_varijabla>
  </DomainObject.Predmet.StrankaListFormatedWithAdressOIB>
  <DomainObject.Predmet.StrankaListNazivFormated>
    <izvorni_sadrzaj>
      <item>Tibor Toth</item>
    </izvorni_sadrzaj>
    <derivirana_varijabla naziv="DomainObject.Predmet.StrankaListNazivFormated_1">
      <item>Tibor Toth</item>
    </derivirana_varijabla>
  </DomainObject.Predmet.StrankaListNazivFormated>
  <DomainObject.Predmet.StrankaListNazivFormatedOIB>
    <izvorni_sadrzaj>
      <item>Tibor Toth, OIB 65132060598</item>
    </izvorni_sadrzaj>
    <derivirana_varijabla naziv="DomainObject.Predmet.StrankaListNazivFormatedOIB_1">
      <item>Tibor Toth, OIB 65132060598</item>
    </derivirana_varijabla>
  </DomainObject.Predmet.StrankaListNazivFormatedOIB>
  <DomainObject.Predmet.ProtuStrankaListFormated>
    <izvorni_sadrzaj>
      <item>Stečajna masa iza SELEN STUDIO d.o.o. za trgovinu i usluge u stečaju</item>
    </izvorni_sadrzaj>
    <derivirana_varijabla naziv="DomainObject.Predmet.ProtuStrankaListFormated_1">
      <item>Stečajna masa iza SELEN STUDIO d.o.o. za trgovinu i usluge u stečaju</item>
    </derivirana_varijabla>
  </DomainObject.Predmet.ProtuStrankaListFormated>
  <DomainObject.Predmet.ProtuStrankaListFormatedOIB>
    <izvorni_sadrzaj>
      <item>Stečajna masa iza SELEN STUDIO d.o.o. za trgovinu i usluge u stečaju, OIB 35749011351</item>
    </izvorni_sadrzaj>
    <derivirana_varijabla naziv="DomainObject.Predmet.ProtuStrankaListFormatedOIB_1">
      <item>Stečajna masa iza SELEN STUDIO d.o.o. za trgovinu i usluge u stečaju, OIB 35749011351</item>
    </derivirana_varijabla>
  </DomainObject.Predmet.ProtuStrankaListFormatedOIB>
  <DomainObject.Predmet.ProtuStrankaListFormatedWithAdress>
    <izvorni_sadrzaj>
      <item>Stečajna masa iza SELEN STUDIO d.o.o. za trgovinu i usluge u stečaju, Hribarov prilaz 10, 10000 Zagreb</item>
    </izvorni_sadrzaj>
    <derivirana_varijabla naziv="DomainObject.Predmet.ProtuStrankaListFormatedWithAdress_1">
      <item>Stečajna masa iza SELEN STUDIO d.o.o. za trgovinu i usluge u stečaju, Hribarov prilaz 10, 10000 Zagreb</item>
    </derivirana_varijabla>
  </DomainObject.Predmet.ProtuStrankaListFormatedWithAdress>
  <DomainObject.Predmet.ProtuStrankaListFormatedWithAdressOIB>
    <izvorni_sadrzaj>
      <item>Stečajna masa iza SELEN STUDIO d.o.o. za trgovinu i usluge u stečaju, OIB 35749011351, Hribarov prilaz 10, 10000 Zagreb</item>
    </izvorni_sadrzaj>
    <derivirana_varijabla naziv="DomainObject.Predmet.ProtuStrankaListFormatedWithAdressOIB_1">
      <item>Stečajna masa iza SELEN STUDIO d.o.o. za trgovinu i usluge u stečaju, OIB 35749011351, Hribarov prilaz 10, 10000 Zagreb</item>
    </derivirana_varijabla>
  </DomainObject.Predmet.ProtuStrankaListFormatedWithAdressOIB>
  <DomainObject.Predmet.ProtuStrankaListNazivFormated>
    <izvorni_sadrzaj>
      <item>Stečajna masa iza SELEN STUDIO d.o.o. za trgovinu i usluge u stečaju</item>
    </izvorni_sadrzaj>
    <derivirana_varijabla naziv="DomainObject.Predmet.ProtuStrankaListNazivFormated_1">
      <item>Stečajna masa iza SELEN STUDIO d.o.o. za trgovinu i usluge u stečaju</item>
    </derivirana_varijabla>
  </DomainObject.Predmet.ProtuStrankaListNazivFormated>
  <DomainObject.Predmet.ProtuStrankaListNazivFormatedOIB>
    <izvorni_sadrzaj>
      <item>Stečajna masa iza SELEN STUDIO d.o.o. za trgovinu i usluge u stečaju, OIB 35749011351</item>
    </izvorni_sadrzaj>
    <derivirana_varijabla naziv="DomainObject.Predmet.ProtuStrankaListNazivFormatedOIB_1">
      <item>Stečajna masa iza SELEN STUDIO d.o.o. za trgovinu i usluge u stečaju, OIB 35749011351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Tibor Toth</izvorni_sadrzaj>
    <derivirana_varijabla naziv="DomainObject.Predmet.StrankaIDrugi_1">Tibor Toth</derivirana_varijabla>
  </DomainObject.Predmet.StrankaIDrugi>
  <DomainObject.Predmet.ProtustrankaIDrugi>
    <izvorni_sadrzaj>Stečajna masa iza SELEN STUDIO d.o.o. za trgovinu i usluge u stečaju</izvorni_sadrzaj>
    <derivirana_varijabla naziv="DomainObject.Predmet.ProtustrankaIDrugi_1">Stečajna masa iza SELEN STUDIO d.o.o. za trgovinu i usluge u stečaju</derivirana_varijabla>
  </DomainObject.Predmet.ProtustrankaIDrugi>
  <DomainObject.Predmet.StrankaIDrugiAdressOIB>
    <izvorni_sadrzaj>Tibor Toth, OIB 65132060598, Bukovačka Cesta 135a, 10000 Zagreb</izvorni_sadrzaj>
    <derivirana_varijabla naziv="DomainObject.Predmet.StrankaIDrugiAdressOIB_1">Tibor Toth, OIB 65132060598, Bukovačka Cesta 135a, 10000 Zagreb</derivirana_varijabla>
  </DomainObject.Predmet.StrankaIDrugiAdressOIB>
  <DomainObject.Predmet.ProtustrankaIDrugiAdressOIB>
    <izvorni_sadrzaj>Stečajna masa iza SELEN STUDIO d.o.o. za trgovinu i usluge u stečaju, OIB 35749011351, Hribarov prilaz 10, 10000 Zagreb</izvorni_sadrzaj>
    <derivirana_varijabla naziv="DomainObject.Predmet.ProtustrankaIDrugiAdressOIB_1">Stečajna masa iza SELEN STUDIO d.o.o. za trgovinu i usluge u stečaju, OIB 35749011351, Hribarov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Tibor Toth</item>
      <item>Stečajna masa iza SELEN STUDIO d.o.o. za trgovinu i usluge u stečaju</item>
    </izvorni_sadrzaj>
    <derivirana_varijabla naziv="DomainObject.Predmet.SudioniciListNaziv_1">
      <item>Tibor Toth</item>
      <item>Stečajna masa iza SELEN STUDIO d.o.o. za trgovinu i usluge u stečaju</item>
    </derivirana_varijabla>
  </DomainObject.Predmet.SudioniciListNaziv>
  <DomainObject.Predmet.SudioniciListAdressOIB>
    <izvorni_sadrzaj>
      <item>Tibor Toth, OIB 65132060598, Bukovačka Cesta 135a,10000 Zagreb</item>
      <item>Stečajna masa iza SELEN STUDIO d.o.o. za trgovinu i usluge u stečaju, OIB 35749011351, Hribarov prilaz 10,10000 Zagreb</item>
    </izvorni_sadrzaj>
    <derivirana_varijabla naziv="DomainObject.Predmet.SudioniciListAdressOIB_1">
      <item>Tibor Toth, OIB 65132060598, Bukovačka Cesta 135a,10000 Zagreb</item>
      <item>Stečajna masa iza SELEN STUDIO d.o.o. za trgovinu i usluge u stečaju, OIB 35749011351,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65132060598</item>
      <item>, OIB 35749011351</item>
    </izvorni_sadrzaj>
    <derivirana_varijabla naziv="DomainObject.Predmet.SudioniciListNazivOIB_1">
      <item>, OIB 65132060598</item>
      <item>, OIB 35749011351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13B20-3ACB-4654-A532-1251CBE5F7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2634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2018-12-14T10:06:00Z</dcterms:created>
  <dc:creator>galica</dc:creator>
  <cp:lastModifiedBy>Matea Bizjak</cp:lastModifiedBy>
  <cp:lastPrinted>2018-12-14T10:41:00Z</cp:lastPrinted>
  <dcterms:modified xmlns:xsi="http://www.w3.org/2001/XMLSchema-instance" xsi:type="dcterms:W3CDTF">2018-12-14T10:41:00Z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(St-3093-18-nastavak-ispitno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