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CD3B0F">
              <w:rPr>
                <w:sz w:val="24"/>
                <w:szCs w:val="24"/>
                <w:lang w:val="en-US"/>
              </w:rPr>
              <w:t>80-2018-19</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9b10d23" w14:paraId="9b10d23"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CD3B0F" w:rsidRPr="00CD3B0F">
        <w:rPr>
          <w:rFonts w:cs="Times New Roman" w:eastAsia="Times New Roman"/>
          <w:szCs w:val="20"/>
          <w:lang w:eastAsia="hr-HR"/>
        </w:rPr>
        <w:t>COLD DRINKS j.d.o.o., OIB: 37791101276, Omiš, Četvrt Ribnjak 8</w:t>
      </w:r>
      <w:r w:rsidR="00C4142B">
        <w:rPr>
          <w:rFonts w:cs="Times New Roman" w:eastAsia="Times New Roman"/>
          <w:szCs w:val="20"/>
          <w:lang w:eastAsia="hr-HR"/>
        </w:rPr>
        <w:t>,</w:t>
      </w:r>
      <w:r w:rsidR="008E3A50">
        <w:rPr>
          <w:rFonts w:cs="Times New Roman" w:eastAsia="Times New Roman"/>
          <w:szCs w:val="20"/>
          <w:lang w:eastAsia="hr-HR"/>
        </w:rPr>
        <w:t xml:space="preserve"> </w:t>
      </w:r>
      <w:r w:rsidR="00CD3B0F">
        <w:rPr>
          <w:rFonts w:cs="Times New Roman" w:eastAsia="Times New Roman"/>
          <w:szCs w:val="20"/>
          <w:lang w:eastAsia="hr-HR"/>
        </w:rPr>
        <w:t>28.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60A61"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CD3B0F" w:rsidRPr="00CD3B0F">
        <w:rPr>
          <w:rFonts w:cs="Times New Roman" w:eastAsia="Times New Roman"/>
          <w:szCs w:val="20"/>
          <w:lang w:eastAsia="hr-HR"/>
        </w:rPr>
        <w:t>Viktoria Mikulić, OIB: 32283727938, Donji Proložac, Ulica Križnog puta 20</w:t>
      </w:r>
      <w:r w:rsidR="00E60A61" w:rsidRPr="00E8732D">
        <w:rPr>
          <w:rFonts w:cs="Times New Roman" w:eastAsia="Times New Roman"/>
          <w:szCs w:val="20"/>
          <w:lang w:eastAsia="hr-HR"/>
        </w:rPr>
        <w:t xml:space="preserve"> </w:t>
      </w:r>
      <w:r w:rsidRPr="00E8732D">
        <w:rPr>
          <w:rFonts w:cs="Times New Roman" w:eastAsia="Times New Roman"/>
          <w:szCs w:val="20"/>
          <w:lang w:eastAsia="hr-HR"/>
        </w:rPr>
        <w:t>(dalje: obveznik plaćanja predujma)</w:t>
      </w:r>
      <w:r w:rsidR="000D0435">
        <w:rPr>
          <w:rFonts w:cs="Times New Roman" w:eastAsia="Times New Roman"/>
          <w:szCs w:val="20"/>
          <w:lang w:eastAsia="hr-HR"/>
        </w:rPr>
        <w:t>,</w:t>
      </w:r>
      <w:r w:rsidRPr="00E8732D">
        <w:rPr>
          <w:rFonts w:cs="Times New Roman" w:eastAsia="Times New Roman"/>
          <w:szCs w:val="20"/>
          <w:lang w:eastAsia="hr-HR"/>
        </w:rPr>
        <w:t xml:space="preserve"> kao osoba ovlaštena za zastupanje dužnika po zakonu, </w:t>
      </w:r>
      <w:r w:rsidR="000D0435">
        <w:rPr>
          <w:rFonts w:cs="Times New Roman" w:eastAsia="Times New Roman"/>
          <w:szCs w:val="20"/>
          <w:lang w:eastAsia="hr-HR"/>
        </w:rPr>
        <w:t xml:space="preserve">da </w:t>
      </w:r>
      <w:r w:rsidRPr="00E8732D">
        <w:rPr>
          <w:rFonts w:cs="Times New Roman" w:eastAsia="Times New Roman"/>
          <w:szCs w:val="20"/>
          <w:lang w:eastAsia="hr-HR"/>
        </w:rPr>
        <w:t>u roku od 8</w:t>
      </w:r>
      <w:r w:rsidR="00E47999">
        <w:rPr>
          <w:rFonts w:cs="Times New Roman" w:eastAsia="Times New Roman"/>
          <w:szCs w:val="20"/>
          <w:lang w:eastAsia="hr-HR"/>
        </w:rPr>
        <w:t xml:space="preserve"> (osam)</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CD3B0F">
        <w:rPr>
          <w:rFonts w:cs="Times New Roman" w:eastAsia="Times New Roman"/>
          <w:szCs w:val="20"/>
          <w:lang w:eastAsia="hr-HR"/>
        </w:rPr>
        <w:t>80</w:t>
      </w:r>
      <w:r w:rsidR="00AA6446">
        <w:rPr>
          <w:rFonts w:cs="Times New Roman" w:eastAsia="Times New Roman"/>
          <w:szCs w:val="20"/>
          <w:lang w:eastAsia="hr-HR"/>
        </w:rPr>
        <w:t>-</w:t>
      </w:r>
      <w:r w:rsidR="00CD3B0F">
        <w:rPr>
          <w:rFonts w:cs="Times New Roman" w:eastAsia="Times New Roman"/>
          <w:szCs w:val="20"/>
          <w:lang w:eastAsia="hr-HR"/>
        </w:rPr>
        <w:t>2018</w:t>
      </w:r>
      <w:r w:rsidRPr="00E8732D">
        <w:rPr>
          <w:rFonts w:cs="Times New Roman" w:eastAsia="Times New Roman"/>
          <w:szCs w:val="20"/>
          <w:lang w:eastAsia="hr-HR"/>
        </w:rPr>
        <w:t>)</w:t>
      </w:r>
      <w:r w:rsidR="00AA6446">
        <w:rPr>
          <w:rFonts w:cs="Times New Roman" w:eastAsia="Times New Roman"/>
          <w:szCs w:val="20"/>
          <w:lang w:eastAsia="hr-HR"/>
        </w:rPr>
        <w:t>.</w:t>
      </w:r>
    </w:p>
    <w:p w:rsidRDefault="00CD3B0F" w:rsidP="00E8732D" w:rsidR="00E8732D" w:rsidRPr="00E8732D">
      <w:pPr>
        <w:ind w:firstLine="4" w:left="705"/>
        <w:jc w:val="both"/>
        <w:rPr>
          <w:rFonts w:cs="Times New Roman" w:eastAsia="Times New Roman"/>
          <w:szCs w:val="20"/>
          <w:lang w:eastAsia="hr-HR"/>
        </w:rPr>
      </w:pPr>
      <w:r>
        <w:rPr>
          <w:rFonts w:cs="Times New Roman" w:eastAsia="Times New Roman"/>
          <w:szCs w:val="20"/>
          <w:lang w:eastAsia="hr-HR"/>
        </w:rPr>
        <w:t xml:space="preserve"> </w:t>
      </w: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CD3B0F">
        <w:t>80</w:t>
      </w:r>
      <w:r w:rsidR="00E60A61">
        <w:t>-</w:t>
      </w:r>
      <w:r w:rsidR="00CD3B0F">
        <w:t>2018</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CD3B0F">
        <w:rPr>
          <w:rFonts w:cs="Times New Roman" w:eastAsia="Times New Roman"/>
          <w:szCs w:val="24"/>
        </w:rPr>
        <w:t>19. siječnja 2019.</w:t>
      </w:r>
      <w:r w:rsidR="00A0043B">
        <w:rPr>
          <w:rFonts w:cs="Times New Roman" w:eastAsia="Times New Roman"/>
          <w:szCs w:val="24"/>
        </w:rPr>
        <w:t>, na temelju članka</w:t>
      </w:r>
      <w:r w:rsidRPr="007E4E00">
        <w:rPr>
          <w:rFonts w:cs="Times New Roman" w:eastAsia="Times New Roman"/>
          <w:szCs w:val="24"/>
        </w:rPr>
        <w:t xml:space="preserve"> </w:t>
      </w:r>
      <w:r w:rsidR="00CD3B0F">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CD3B0F">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CD3B0F" w:rsidRPr="00CD3B0F">
        <w:rPr>
          <w:rFonts w:cs="Times New Roman" w:eastAsia="Times New Roman"/>
          <w:szCs w:val="20"/>
          <w:lang w:eastAsia="hr-HR"/>
        </w:rPr>
        <w:t>COLD DRINKS j.d.o.o., OIB: 3779</w:t>
      </w:r>
      <w:r w:rsidR="00CD3B0F">
        <w:rPr>
          <w:rFonts w:cs="Times New Roman" w:eastAsia="Times New Roman"/>
          <w:szCs w:val="20"/>
          <w:lang w:eastAsia="hr-HR"/>
        </w:rPr>
        <w:t>1101276, Omiš, Četvrt Ribnjak 8</w:t>
      </w:r>
      <w:r w:rsidR="0025141A">
        <w:rPr>
          <w:rFonts w:cs="Times New Roman" w:eastAsia="Times New Roman"/>
          <w:szCs w:val="20"/>
          <w:lang w:eastAsia="hr-HR"/>
        </w:rPr>
        <w:t>.</w:t>
      </w:r>
      <w:r w:rsidR="001E68D0">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CD3B0F" w:rsidP="007E4E00" w:rsidR="00143775">
      <w:pPr>
        <w:ind w:firstLine="708"/>
        <w:jc w:val="both"/>
        <w:rPr>
          <w:rFonts w:cs="Times New Roman" w:eastAsia="Times New Roman"/>
          <w:szCs w:val="24"/>
        </w:rPr>
      </w:pPr>
      <w:r w:rsidRPr="00CD3B0F">
        <w:rPr>
          <w:rFonts w:cs="Times New Roman" w:eastAsia="Times New Roman"/>
          <w:szCs w:val="24"/>
        </w:rPr>
        <w:t>U prijedlogu se navodi kako dužnik na dan 11. siječnja 2018. u Očevidniku redoslijeda osnova za plaćanje ima evidentirane neizvršene osnove za plaćanje u neprekinutom razdoblju od 120 dana, u ukupnom iznosu od 29.067,87 kn, kao i da prema podacima koji su dostavljeni od Hrvatskog zavoda za mirovinsko osig</w:t>
      </w:r>
      <w:r>
        <w:rPr>
          <w:rFonts w:cs="Times New Roman" w:eastAsia="Times New Roman"/>
          <w:szCs w:val="24"/>
        </w:rPr>
        <w:t>uranje dužnik ima dva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CD3B0F">
        <w:rPr>
          <w:rFonts w:cs="Times New Roman" w:eastAsia="Times New Roman"/>
          <w:color w:val="000000"/>
          <w:szCs w:val="24"/>
          <w:lang w:eastAsia="hr-HR"/>
        </w:rPr>
        <w:t>80/2018</w:t>
      </w:r>
      <w:r w:rsidRPr="00527771">
        <w:rPr>
          <w:rFonts w:cs="Times New Roman" w:eastAsia="Times New Roman"/>
          <w:color w:val="000000"/>
          <w:szCs w:val="24"/>
          <w:lang w:eastAsia="hr-HR"/>
        </w:rPr>
        <w:t xml:space="preserve"> od </w:t>
      </w:r>
      <w:r w:rsidR="00CD3B0F">
        <w:rPr>
          <w:rFonts w:cs="Times New Roman" w:eastAsia="Times New Roman"/>
          <w:color w:val="000000"/>
          <w:szCs w:val="24"/>
          <w:lang w:eastAsia="hr-HR"/>
        </w:rPr>
        <w:t>29.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CD3B0F" w:rsidRPr="00CD3B0F">
        <w:rPr>
          <w:rFonts w:cs="Times New Roman" w:eastAsia="Times New Roman"/>
          <w:szCs w:val="20"/>
          <w:lang w:eastAsia="hr-HR"/>
        </w:rPr>
        <w:t>Viktoria Mikulić, OIB: 32283727938, Donji Proložac, Ulica Križnog puta 20</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CD3B0F">
        <w:t>110</w:t>
      </w:r>
      <w:r w:rsidR="00CB2974">
        <w:t xml:space="preserve">. stavka </w:t>
      </w:r>
      <w:r w:rsidR="00CD3B0F">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na temelju članka 114. stavka 1. SZ-a</w:t>
      </w:r>
      <w:r w:rsidR="00CD3B0F">
        <w:t xml:space="preserve"> u vezi s člankom 113. stavkom 1. SZ-a</w:t>
      </w:r>
      <w:r w:rsidR="00005B0B">
        <w:t xml:space="preserve">, </w:t>
      </w:r>
      <w:r w:rsidR="00CB2974" w:rsidRPr="001003B7">
        <w:t xml:space="preserve">pozvao </w:t>
      </w:r>
      <w:r w:rsidR="00CD3B0F">
        <w:t>Viktoriju Mikulić</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p>
    <w:p w:rsidRDefault="00CB2974" w:rsidP="00CB2974" w:rsidR="00CB2974" w:rsidRPr="001003B7">
      <w:pPr>
        <w:ind w:firstLine="709"/>
        <w:jc w:val="both"/>
      </w:pPr>
      <w:r w:rsidRPr="001003B7">
        <w:lastRenderedPageBreak/>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CD3B0F">
        <w:rPr>
          <w:rFonts w:cs="Times New Roman" w:eastAsia="Times New Roman"/>
          <w:szCs w:val="24"/>
        </w:rPr>
        <w:t>28.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3A523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F865B5" w:rsidRPr="00F865B5">
          <w:rPr>
            <w:noProof/>
            <w:lang w:val="hr-HR"/>
          </w:rPr>
          <w:t>3</w:t>
        </w:r>
        <w:r>
          <w:fldChar w:fldCharType="end"/>
        </w:r>
      </w:sdtContent>
    </w:sdt>
    <w:r>
      <w:tab/>
    </w:r>
    <w:r w:rsidRPr="00685F9A">
      <w:rPr>
        <w:lang w:val="hr-HR"/>
      </w:rPr>
      <w:t>Poslovni broj:</w:t>
    </w:r>
    <w:r w:rsidRPr="00685F9A">
      <w:t xml:space="preserve"> 5 St-</w:t>
    </w:r>
    <w:r w:rsidR="00CD3B0F">
      <w:t>80/2018-19</w:t>
    </w:r>
  </w:p>
  <w:p w:rsidRDefault="00F865B5"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0435"/>
    <w:rsid w:val="000D24CD"/>
    <w:rsid w:val="000E336E"/>
    <w:rsid w:val="000F78B5"/>
    <w:rsid w:val="001427F8"/>
    <w:rsid w:val="00143775"/>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447B2"/>
    <w:rsid w:val="003A5234"/>
    <w:rsid w:val="003C3ED5"/>
    <w:rsid w:val="003C46DD"/>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551F5"/>
    <w:rsid w:val="00670516"/>
    <w:rsid w:val="0067382B"/>
    <w:rsid w:val="00685F9A"/>
    <w:rsid w:val="006D470D"/>
    <w:rsid w:val="00705B3F"/>
    <w:rsid w:val="00781784"/>
    <w:rsid w:val="00782F79"/>
    <w:rsid w:val="00784278"/>
    <w:rsid w:val="00784792"/>
    <w:rsid w:val="007851DB"/>
    <w:rsid w:val="00792CDD"/>
    <w:rsid w:val="007C2AB2"/>
    <w:rsid w:val="007C3887"/>
    <w:rsid w:val="007C38C8"/>
    <w:rsid w:val="007C4942"/>
    <w:rsid w:val="007D2964"/>
    <w:rsid w:val="007D2C0C"/>
    <w:rsid w:val="007E4E00"/>
    <w:rsid w:val="008246E5"/>
    <w:rsid w:val="00836BAB"/>
    <w:rsid w:val="008405E2"/>
    <w:rsid w:val="00840A7B"/>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A0043B"/>
    <w:rsid w:val="00A44433"/>
    <w:rsid w:val="00A613C6"/>
    <w:rsid w:val="00A700BA"/>
    <w:rsid w:val="00AA6446"/>
    <w:rsid w:val="00AD01D1"/>
    <w:rsid w:val="00AD52A4"/>
    <w:rsid w:val="00AD56C5"/>
    <w:rsid w:val="00AE7280"/>
    <w:rsid w:val="00B021DB"/>
    <w:rsid w:val="00B03610"/>
    <w:rsid w:val="00B075CA"/>
    <w:rsid w:val="00B62B6A"/>
    <w:rsid w:val="00B97212"/>
    <w:rsid w:val="00BA70B0"/>
    <w:rsid w:val="00BC2538"/>
    <w:rsid w:val="00BF69BA"/>
    <w:rsid w:val="00C31DDD"/>
    <w:rsid w:val="00C4142B"/>
    <w:rsid w:val="00C461E2"/>
    <w:rsid w:val="00C501D5"/>
    <w:rsid w:val="00C55840"/>
    <w:rsid w:val="00CA1FC5"/>
    <w:rsid w:val="00CB2974"/>
    <w:rsid w:val="00CD3B0F"/>
    <w:rsid w:val="00CD5675"/>
    <w:rsid w:val="00CF015D"/>
    <w:rsid w:val="00D72069"/>
    <w:rsid w:val="00DC24EA"/>
    <w:rsid w:val="00E0558B"/>
    <w:rsid w:val="00E207F6"/>
    <w:rsid w:val="00E236DE"/>
    <w:rsid w:val="00E406CA"/>
    <w:rsid w:val="00E40DE8"/>
    <w:rsid w:val="00E42716"/>
    <w:rsid w:val="00E47999"/>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865B5"/>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F865B5"/>
    <w:rPr>
      <w:color w:val="808080"/>
      <w:bdr w:space="0" w:sz="0" w:color="auto" w:val="none"/>
      <w:shd w:fill="auto" w:color="auto" w:val="clear"/>
    </w:rPr>
  </w:style>
  <w:style w:customStyle="true" w:styleId="eSPISCCParagraphDefaultFont" w:type="character">
    <w:name w:val="eSPIS_CC_Paragraph Default Font"/>
    <w:basedOn w:val="Zadanifontodlomka"/>
    <w:rsid w:val="00F865B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865B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865B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865B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F865B5"/>
    <w:rPr>
      <w:color w:val="808080"/>
      <w:bdr w:color="auto" w:space="0" w:sz="0" w:val="none"/>
      <w:shd w:color="auto" w:fill="auto" w:val="clear"/>
    </w:rPr>
  </w:style>
  <w:style w:customStyle="1" w:styleId="eSPISCCParagraphDefaultFont" w:type="character">
    <w:name w:val="eSPIS_CC_Paragraph Default Font"/>
    <w:basedOn w:val="Zadanifontodlomka"/>
    <w:rsid w:val="00F865B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865B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865B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865B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St-80/2018</izvorni_sadrzaj>
    <derivirana_varijabla naziv="DomainObject.Predmet.OznakaBroj_1">St-80/2018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COLD DRINKS j.d.o.o za ugostiteljstvo, turizam i usluge</izvorni_sadrzaj>
    <derivirana_varijabla naziv="DomainObject.Predmet.ProtustrankaFormated_1">  COLD DRINKS j.d.o.o za ugostiteljstvo, turizam i usluge</derivirana_varijabla>
  </DomainObject.Predmet.ProtustrankaFormated>
  <DomainObject.Predmet.ProtustrankaFormatedOIB>
    <izvorni_sadrzaj>  COLD DRINKS j.d.o.o za ugostiteljstvo, turizam i usluge, OIB 37791101276</izvorni_sadrzaj>
    <derivirana_varijabla naziv="DomainObject.Predmet.ProtustrankaFormatedOIB_1">  COLD DRINKS j.d.o.o za ugostiteljstvo, turizam i usluge, OIB 37791101276</derivirana_varijabla>
  </DomainObject.Predmet.ProtustrankaFormatedOIB>
  <DomainObject.Predmet.ProtustrankaFormatedWithAdress>
    <izvorni_sadrzaj> COLD DRINKS j.d.o.o za ugostiteljstvo, turizam i usluge, Četvrt Ribnjak 8, 21310 Omiš</izvorni_sadrzaj>
    <derivirana_varijabla naziv="DomainObject.Predmet.ProtustrankaFormatedWithAdress_1"> COLD DRINKS j.d.o.o za ugostiteljstvo, turizam i usluge, Četvrt Ribnjak 8, 21310 Omiš</derivirana_varijabla>
  </DomainObject.Predmet.ProtustrankaFormatedWithAdress>
  <DomainObject.Predmet.ProtustrankaFormatedWithAdressOIB>
    <izvorni_sadrzaj> COLD DRINKS j.d.o.o za ugostiteljstvo, turizam i usluge, OIB 37791101276, Četvrt Ribnjak 8, 21310 Omiš</izvorni_sadrzaj>
    <derivirana_varijabla naziv="DomainObject.Predmet.ProtustrankaFormatedWithAdressOIB_1"> COLD DRINKS j.d.o.o za ugostiteljstvo, turizam i usluge, OIB 37791101276, Četvrt Ribnjak 8, 21310 Omiš</derivirana_varijabla>
  </DomainObject.Predmet.ProtustrankaFormatedWithAdressOIB>
  <DomainObject.Predmet.ProtustrankaWithAdress>
    <izvorni_sadrzaj>COLD DRINKS j.d.o.o za ugostiteljstvo, turizam i usluge Četvrt Ribnjak 8, 21310 Omiš</izvorni_sadrzaj>
    <derivirana_varijabla naziv="DomainObject.Predmet.ProtustrankaWithAdress_1">COLD DRINKS j.d.o.o za ugostiteljstvo, turizam i usluge Četvrt Ribnjak 8, 21310 Omiš</derivirana_varijabla>
  </DomainObject.Predmet.ProtustrankaWithAdress>
  <DomainObject.Predmet.ProtustrankaWithAdressOIB>
    <izvorni_sadrzaj>COLD DRINKS j.d.o.o za ugostiteljstvo, turizam i usluge, OIB 37791101276, Četvrt Ribnjak 8, 21310 Omiš</izvorni_sadrzaj>
    <derivirana_varijabla naziv="DomainObject.Predmet.ProtustrankaWithAdressOIB_1">COLD DRINKS j.d.o.o za ugostiteljstvo, turizam i usluge, OIB 37791101276, Četvrt Ribnjak 8, 21310 Omiš</derivirana_varijabla>
  </DomainObject.Predmet.ProtustrankaWithAdressOIB>
  <DomainObject.Predmet.ProtustrankaNazivFormated>
    <izvorni_sadrzaj>COLD DRINKS j.d.o.o za ugostiteljstvo, turizam i usluge</izvorni_sadrzaj>
    <derivirana_varijabla naziv="DomainObject.Predmet.ProtustrankaNazivFormated_1">COLD DRINKS j.d.o.o za ugostiteljstvo, turizam i usluge</derivirana_varijabla>
  </DomainObject.Predmet.ProtustrankaNazivFormated>
  <DomainObject.Predmet.ProtustrankaNazivFormatedOIB>
    <izvorni_sadrzaj>COLD DRINKS j.d.o.o za ugostiteljstvo, turizam i usluge, OIB 37791101276</izvorni_sadrzaj>
    <derivirana_varijabla naziv="DomainObject.Predmet.ProtustrankaNazivFormatedOIB_1">COLD DRINKS j.d.o.o za ugostiteljstvo, turizam i usluge, OIB 37791101276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29067.87</izvorni_sadrzaj>
    <derivirana_varijabla naziv="DomainObject.Predmet.TrenutnaVrijednost_1">29067.87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COLD DRINKS j.d.o.o za ugostiteljstvo, turizam i usluge</item>
    </izvorni_sadrzaj>
    <derivirana_varijabla naziv="DomainObject.Predmet.ProtuStrankaListFormated_1">
      <item>COLD DRINKS j.d.o.o za ugostiteljstvo, turizam i usluge</item>
    </derivirana_varijabla>
  </DomainObject.Predmet.ProtuStrankaListFormated>
  <DomainObject.Predmet.ProtuStrankaListFormatedOIB>
    <izvorni_sadrzaj>
      <item>COLD DRINKS j.d.o.o za ugostiteljstvo, turizam i usluge, OIB 37791101276</item>
    </izvorni_sadrzaj>
    <derivirana_varijabla naziv="DomainObject.Predmet.ProtuStrankaListFormatedOIB_1">
      <item>COLD DRINKS j.d.o.o za ugostiteljstvo, turizam i usluge, OIB 37791101276</item>
    </derivirana_varijabla>
  </DomainObject.Predmet.ProtuStrankaListFormatedOIB>
  <DomainObject.Predmet.ProtuStrankaListFormatedWithAdress>
    <izvorni_sadrzaj>
      <item>COLD DRINKS j.d.o.o za ugostiteljstvo, turizam i usluge, Četvrt Ribnjak 8, 21310 Omiš</item>
    </izvorni_sadrzaj>
    <derivirana_varijabla naziv="DomainObject.Predmet.ProtuStrankaListFormatedWithAdress_1">
      <item>COLD DRINKS j.d.o.o za ugostiteljstvo, turizam i usluge, Četvrt Ribnjak 8, 21310 Omiš</item>
    </derivirana_varijabla>
  </DomainObject.Predmet.ProtuStrankaListFormatedWithAdress>
  <DomainObject.Predmet.ProtuStrankaListFormatedWithAdressOIB>
    <izvorni_sadrzaj>
      <item>COLD DRINKS j.d.o.o za ugostiteljstvo, turizam i usluge, OIB 37791101276, Četvrt Ribnjak 8, 21310 Omiš</item>
    </izvorni_sadrzaj>
    <derivirana_varijabla naziv="DomainObject.Predmet.ProtuStrankaListFormatedWithAdressOIB_1">
      <item>COLD DRINKS j.d.o.o za ugostiteljstvo, turizam i usluge, OIB 37791101276, Četvrt Ribnjak 8, 21310 Omiš</item>
    </derivirana_varijabla>
  </DomainObject.Predmet.ProtuStrankaListFormatedWithAdressOIB>
  <DomainObject.Predmet.ProtuStrankaListNazivFormated>
    <izvorni_sadrzaj>
      <item>COLD DRINKS j.d.o.o za ugostiteljstvo, turizam i usluge</item>
    </izvorni_sadrzaj>
    <derivirana_varijabla naziv="DomainObject.Predmet.ProtuStrankaListNazivFormated_1">
      <item>COLD DRINKS j.d.o.o za ugostiteljstvo, turizam i usluge</item>
    </derivirana_varijabla>
  </DomainObject.Predmet.ProtuStrankaListNazivFormated>
  <DomainObject.Predmet.ProtuStrankaListNazivFormatedOIB>
    <izvorni_sadrzaj>
      <item>COLD DRINKS j.d.o.o za ugostiteljstvo, turizam i usluge, OIB 37791101276</item>
    </izvorni_sadrzaj>
    <derivirana_varijabla naziv="DomainObject.Predmet.ProtuStrankaListNazivFormatedOIB_1">
      <item>COLD DRINKS j.d.o.o za ugostiteljstvo, turizam i usluge, OIB 37791101276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COLD DRINKS j.d.o.o za ugostiteljstvo, turizam i usluge</izvorni_sadrzaj>
    <derivirana_varijabla naziv="DomainObject.Predmet.ProtustrankaIDrugi_1">COLD DRINKS j.d.o.o za ugostiteljstvo,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COLD DRINKS j.d.o.o za ugostiteljstvo, turizam i usluge, OIB 37791101276, Četvrt Ribnjak 8, 21310 Omiš</izvorni_sadrzaj>
    <derivirana_varijabla naziv="DomainObject.Predmet.ProtustrankaIDrugiAdressOIB_1">COLD DRINKS j.d.o.o za ugostiteljstvo, turizam i usluge, OIB 37791101276, Četvrt Ribnjak 8,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COLD DRINKS j.d.o.o za ugostiteljstvo, turizam i usluge</item>
      <item>FINANCIJSKA AGENCIJA, RC SPLIT</item>
    </izvorni_sadrzaj>
    <derivirana_varijabla naziv="DomainObject.Predmet.SudioniciListNaziv_1">
      <item>COLD DRINKS j.d.o.o za ugostiteljstvo, turizam i usluge</item>
      <item>FINANCIJSKA AGENCIJA, RC SPLIT</item>
    </derivirana_varijabla>
  </DomainObject.Predmet.SudioniciListNaziv>
  <DomainObject.Predmet.SudioniciListAdressOIB>
    <izvorni_sadrzaj>
      <item>COLD DRINKS j.d.o.o za ugostiteljstvo, turizam i usluge, OIB 37791101276, Četvrt Ribnjak 8,21310 Omiš</item>
      <item>FINANCIJSKA AGENCIJA, RC SPLIT, OIB 85821130368, Mažuranićevo šetalište 24 b,21000 Split</item>
    </izvorni_sadrzaj>
    <derivirana_varijabla naziv="DomainObject.Predmet.SudioniciListAdressOIB_1">
      <item>COLD DRINKS j.d.o.o za ugostiteljstvo, turizam i usluge, OIB 37791101276, Četvrt Ribnjak 8,21310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37791101276</item>
      <item>, OIB 85821130368</item>
    </izvorni_sadrzaj>
    <derivirana_varijabla naziv="DomainObject.Predmet.SudioniciListNazivOIB_1">
      <item>, OIB 37791101276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St-80/2018-10</izvorni_sadrzaj>
    <derivirana_varijabla naziv="DomainObject.PredzadnjaOdlukaIzPredmeta.Oznaka_1">St-80/2018-10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039CAD-5B26-4BCF-9E17-2E7A242529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5744</properties:Characters>
  <properties:Lines>124</properties:Lines>
  <properties:Paragraphs>28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2019-03-01T08:46:00Z</dcterms:created>
  <dc:creator>Zrinka Ćosić</dc:creator>
  <cp:lastModifiedBy>Zrinka Ćosić</cp:lastModifiedBy>
  <cp:lastPrinted>2019-03-01T08:54:00Z</cp:lastPrinted>
  <dcterms:modified xmlns:xsi="http://www.w3.org/2001/XMLSchema-instance" xsi:type="dcterms:W3CDTF">2019-03-01T10:00:00Z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(St-80-2018 -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