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a0e7" w14:paraId="735a0e7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6C028E">
        <w:t>2118</w:t>
      </w:r>
      <w:r w:rsidR="006D3CB6">
        <w:t>/16</w:t>
      </w:r>
      <w:r w:rsidR="00A9215B">
        <w:t>-</w:t>
      </w:r>
      <w:r w:rsidR="006C028E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6C028E" w:rsidRPr="00AC417D">
        <w:t>DOPISNIK j.d.o.o., Vinkovci, Duga ulica 61, MBS: 030164153, OIB: 28627219052</w:t>
      </w:r>
      <w:r w:rsidR="00686ACA">
        <w:t xml:space="preserve">, </w:t>
      </w:r>
      <w:r w:rsidR="003B4C28">
        <w:t xml:space="preserve">dana </w:t>
      </w:r>
      <w:r w:rsidR="006C028E">
        <w:t>14</w:t>
      </w:r>
      <w:r w:rsidR="008F2EFA">
        <w:t xml:space="preserve">. </w:t>
      </w:r>
      <w:r w:rsidR="003809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1E6B68" w:rsidRPr="001E6B68">
        <w:t>Bruno Hranuelli, OIB: 00022020706, Zagreb, Marije Jurić-Zagorke 2</w:t>
      </w:r>
      <w:r w:rsidR="001E6B68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C028E">
        <w:t>4</w:t>
      </w:r>
      <w:r w:rsidR="006E7865">
        <w:t>.</w:t>
      </w:r>
      <w:r w:rsidR="006C028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6C028E">
        <w:t>2118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6C028E" w:rsidRPr="00AC417D">
        <w:t>DOPISNIK j.d.o.o., Vinkovci, Duga ulica 61, MBS: 030164153, OIB: 28627219052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6C028E" w:rsidRPr="001E6B68">
        <w:t>Bruno Hranuelli, OIB: 00022020706, Zagreb, Marije Jurić-Zagorke 2</w:t>
      </w:r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C028E">
        <w:t>14</w:t>
      </w:r>
      <w:r w:rsidR="00E74BCA">
        <w:t xml:space="preserve">. </w:t>
      </w:r>
      <w:r w:rsidR="0038090A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6C028E">
        <w:t>14</w:t>
      </w:r>
      <w:r w:rsidR="00E74BCA">
        <w:t>.</w:t>
      </w:r>
      <w:r w:rsidR="0038090A">
        <w:t>4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6B68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274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C028E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025F"/>
    <w:rsid w:val="008B63B0"/>
    <w:rsid w:val="008E4E04"/>
    <w:rsid w:val="008F2EFA"/>
    <w:rsid w:val="009001D6"/>
    <w:rsid w:val="0093450C"/>
    <w:rsid w:val="00935547"/>
    <w:rsid w:val="00956F21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2A3B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2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2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St-2118/2016</izvorni_sadrzaj>
    <derivirana_varijabla naziv="DomainObject.Predmet.OznakaBroj_1">St-2118/2016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DOPISNIK j.d.o.o. za izdavačku djelatnost</izvorni_sadrzaj>
    <derivirana_varijabla naziv="DomainObject.Predmet.ProtustrankaFormated_1">  DOPISNIK j.d.o.o. za izdavačku djelatnost</derivirana_varijabla>
  </DomainObject.Predmet.ProtustrankaFormated>
  <DomainObject.Predmet.ProtustrankaFormatedOIB>
    <izvorni_sadrzaj>  DOPISNIK j.d.o.o. za izdavačku djelatnost, OIB 28627219052</izvorni_sadrzaj>
    <derivirana_varijabla naziv="DomainObject.Predmet.ProtustrankaFormatedOIB_1">  DOPISNIK j.d.o.o. za izdavačku djelatnost, OIB 28627219052</derivirana_varijabla>
  </DomainObject.Predmet.ProtustrankaFormatedOIB>
  <DomainObject.Predmet.ProtustrankaFormatedWithAdress>
    <izvorni_sadrzaj> DOPISNIK j.d.o.o. za izdavačku djelatnost, Duga ulica 61, 32100 Vinkovci</izvorni_sadrzaj>
    <derivirana_varijabla naziv="DomainObject.Predmet.ProtustrankaFormatedWithAdress_1"> DOPISNIK j.d.o.o. za izdavačku djelatnost, Duga ulica 61, 32100 Vinkovci</derivirana_varijabla>
  </DomainObject.Predmet.ProtustrankaFormatedWithAdress>
  <DomainObject.Predmet.ProtustrankaFormatedWithAdressOIB>
    <izvorni_sadrzaj> DOPISNIK j.d.o.o. za izdavačku djelatnost, OIB 28627219052, Duga ulica 61, 32100 Vinkovci</izvorni_sadrzaj>
    <derivirana_varijabla naziv="DomainObject.Predmet.ProtustrankaFormatedWithAdressOIB_1"> DOPISNIK j.d.o.o. za izdavačku djelatnost, OIB 28627219052, Duga ulica 61, 32100 Vinkovci</derivirana_varijabla>
  </DomainObject.Predmet.ProtustrankaFormatedWithAdressOIB>
  <DomainObject.Predmet.ProtustrankaWithAdress>
    <izvorni_sadrzaj>DOPISNIK j.d.o.o. za izdavačku djelatnost Duga ulica 61, 32100 Vinkovci</izvorni_sadrzaj>
    <derivirana_varijabla naziv="DomainObject.Predmet.ProtustrankaWithAdress_1">DOPISNIK j.d.o.o. za izdavačku djelatnost Duga ulica 61, 32100 Vinkovci</derivirana_varijabla>
  </DomainObject.Predmet.ProtustrankaWithAdress>
  <DomainObject.Predmet.ProtustrankaWithAdressOIB>
    <izvorni_sadrzaj>DOPISNIK j.d.o.o. za izdavačku djelatnost, OIB 28627219052, Duga ulica 61, 32100 Vinkovci</izvorni_sadrzaj>
    <derivirana_varijabla naziv="DomainObject.Predmet.ProtustrankaWithAdressOIB_1">DOPISNIK j.d.o.o. za izdavačku djelatnost, OIB 28627219052, Duga ulica 61, 32100 Vinkovci</derivirana_varijabla>
  </DomainObject.Predmet.ProtustrankaWithAdressOIB>
  <DomainObject.Predmet.ProtustrankaNazivFormated>
    <izvorni_sadrzaj>DOPISNIK j.d.o.o. za izdavačku djelatnost</izvorni_sadrzaj>
    <derivirana_varijabla naziv="DomainObject.Predmet.ProtustrankaNazivFormated_1">DOPISNIK j.d.o.o. za izdavačku djelatnost</derivirana_varijabla>
  </DomainObject.Predmet.ProtustrankaNazivFormated>
  <DomainObject.Predmet.ProtustrankaNazivFormatedOIB>
    <izvorni_sadrzaj>DOPISNIK j.d.o.o. za izdavačku djelatnost, OIB 28627219052</izvorni_sadrzaj>
    <derivirana_varijabla naziv="DomainObject.Predmet.ProtustrankaNazivFormatedOIB_1">DOPISNIK j.d.o.o. za izdavačku djelatnost, OIB 28627219052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28627219052</izvorni_sadrzaj>
    <derivirana_varijabla naziv="DomainObject.Predmet.StrankaFormatedOIB_1">  FINA RC OSIJEK, OIB 28627219052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28627219052</izvorni_sadrzaj>
    <derivirana_varijabla naziv="DomainObject.Predmet.StrankaFormatedWithAdressOIB_1"> FINA RC OSIJEK, OIB 28627219052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28627219052</izvorni_sadrzaj>
    <derivirana_varijabla naziv="DomainObject.Predmet.StrankaWithAdressOIB_1">FINA RC OSIJEK, OIB 28627219052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28627219052</izvorni_sadrzaj>
    <derivirana_varijabla naziv="DomainObject.Predmet.StrankaNazivFormatedOIB_1">FINA RC OSIJEK, OIB 28627219052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28627219052</item>
    </izvorni_sadrzaj>
    <derivirana_varijabla naziv="DomainObject.Predmet.StrankaListFormatedOIB_1">
      <item>FINA RC OSIJEK, OIB 28627219052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28627219052</item>
    </izvorni_sadrzaj>
    <derivirana_varijabla naziv="DomainObject.Predmet.StrankaListFormatedWithAdressOIB_1">
      <item>FINA RC OSIJEK, OIB 28627219052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28627219052</item>
    </izvorni_sadrzaj>
    <derivirana_varijabla naziv="DomainObject.Predmet.StrankaListNazivFormatedOIB_1">
      <item>FINA RC OSIJEK, OIB 28627219052</item>
    </derivirana_varijabla>
  </DomainObject.Predmet.StrankaListNazivFormatedOIB>
  <DomainObject.Predmet.ProtuStrankaListFormated>
    <izvorni_sadrzaj>
      <item>DOPISNIK j.d.o.o. za izdavačku djelatnost</item>
    </izvorni_sadrzaj>
    <derivirana_varijabla naziv="DomainObject.Predmet.ProtuStrankaListFormated_1">
      <item>DOPISNIK j.d.o.o. za izdavačku djelatnost</item>
    </derivirana_varijabla>
  </DomainObject.Predmet.ProtuStrankaListFormated>
  <DomainObject.Predmet.ProtuStrankaListFormatedOIB>
    <izvorni_sadrzaj>
      <item>DOPISNIK j.d.o.o. za izdavačku djelatnost, OIB 28627219052</item>
    </izvorni_sadrzaj>
    <derivirana_varijabla naziv="DomainObject.Predmet.ProtuStrankaListFormatedOIB_1">
      <item>DOPISNIK j.d.o.o. za izdavačku djelatnost, OIB 28627219052</item>
    </derivirana_varijabla>
  </DomainObject.Predmet.ProtuStrankaListFormatedOIB>
  <DomainObject.Predmet.ProtuStrankaListFormatedWithAdress>
    <izvorni_sadrzaj>
      <item>DOPISNIK j.d.o.o. za izdavačku djelatnost, Duga ulica 61, 32100 Vinkovci</item>
    </izvorni_sadrzaj>
    <derivirana_varijabla naziv="DomainObject.Predmet.ProtuStrankaListFormatedWithAdress_1">
      <item>DOPISNIK j.d.o.o. za izdavačku djelatnost, Duga ulica 61, 32100 Vinkovci</item>
    </derivirana_varijabla>
  </DomainObject.Predmet.ProtuStrankaListFormatedWithAdress>
  <DomainObject.Predmet.ProtuStrankaListFormatedWithAdressOIB>
    <izvorni_sadrzaj>
      <item>DOPISNIK j.d.o.o. za izdavačku djelatnost, OIB 28627219052, Duga ulica 61, 32100 Vinkovci</item>
    </izvorni_sadrzaj>
    <derivirana_varijabla naziv="DomainObject.Predmet.ProtuStrankaListFormatedWithAdressOIB_1">
      <item>DOPISNIK j.d.o.o. za izdavačku djelatnost, OIB 28627219052, Duga ulica 61, 32100 Vinkovci</item>
    </derivirana_varijabla>
  </DomainObject.Predmet.ProtuStrankaListFormatedWithAdressOIB>
  <DomainObject.Predmet.ProtuStrankaListNazivFormated>
    <izvorni_sadrzaj>
      <item>DOPISNIK j.d.o.o. za izdavačku djelatnost</item>
    </izvorni_sadrzaj>
    <derivirana_varijabla naziv="DomainObject.Predmet.ProtuStrankaListNazivFormated_1">
      <item>DOPISNIK j.d.o.o. za izdavačku djelatnost</item>
    </derivirana_varijabla>
  </DomainObject.Predmet.ProtuStrankaListNazivFormated>
  <DomainObject.Predmet.ProtuStrankaListNazivFormatedOIB>
    <izvorni_sadrzaj>
      <item>DOPISNIK j.d.o.o. za izdavačku djelatnost, OIB 28627219052</item>
    </izvorni_sadrzaj>
    <derivirana_varijabla naziv="DomainObject.Predmet.ProtuStrankaListNazivFormatedOIB_1">
      <item>DOPISNIK j.d.o.o. za izdavačku djelatnost, OIB 28627219052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DOPISNIK j.d.o.o. za izdavačku djelatnost</izvorni_sadrzaj>
    <derivirana_varijabla naziv="DomainObject.Predmet.ProtustrankaIDrugi_1">DOPISNIK j.d.o.o. za izdavačku djelatnost</derivirana_varijabla>
  </DomainObject.Predmet.ProtustrankaIDrugi>
  <DomainObject.Predmet.StrankaIDrugiAdressOIB>
    <izvorni_sadrzaj>FINA RC OSIJEK, OIB 28627219052</izvorni_sadrzaj>
    <derivirana_varijabla naziv="DomainObject.Predmet.StrankaIDrugiAdressOIB_1">FINA RC OSIJEK, OIB 28627219052</derivirana_varijabla>
  </DomainObject.Predmet.StrankaIDrugiAdressOIB>
  <DomainObject.Predmet.ProtustrankaIDrugiAdressOIB>
    <izvorni_sadrzaj>DOPISNIK j.d.o.o. za izdavačku djelatnost, OIB 28627219052, Duga ulica 61, 32100 Vinkovci</izvorni_sadrzaj>
    <derivirana_varijabla naziv="DomainObject.Predmet.ProtustrankaIDrugiAdressOIB_1">DOPISNIK j.d.o.o. za izdavačku djelatnost, OIB 28627219052, Duga ulica 61,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DOPISNIK j.d.o.o. za izdavačku djelatnost</item>
    </izvorni_sadrzaj>
    <derivirana_varijabla naziv="DomainObject.Predmet.SudioniciListNaziv_1">
      <item>FINA RC OSIJEK</item>
      <item>DOPISNIK j.d.o.o. za izdavačku djelatnost</item>
    </derivirana_varijabla>
  </DomainObject.Predmet.SudioniciListNaziv>
  <DomainObject.Predmet.SudioniciListAdressOIB>
    <izvorni_sadrzaj>
      <item>FINA RC OSIJEK, OIB 28627219052</item>
      <item>DOPISNIK j.d.o.o. za izdavačku djelatnost, OIB 28627219052, Duga ulica 61,32100 Vinkovci</item>
    </izvorni_sadrzaj>
    <derivirana_varijabla naziv="DomainObject.Predmet.SudioniciListAdressOIB_1">
      <item>FINA RC OSIJEK, OIB 28627219052</item>
      <item>DOPISNIK j.d.o.o. za izdavačku djelatnost, OIB 28627219052, Duga ulica 61,32100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28627219052</item>
      <item>, OIB 28627219052</item>
    </izvorni_sadrzaj>
    <derivirana_varijabla naziv="DomainObject.Predmet.SudioniciListNazivOIB_1">
      <item>, OIB 28627219052</item>
      <item>, OIB 28627219052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BE7BE-9690-465B-B46C-77C58425B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243</properties:Words>
  <properties:Characters>1240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2017-03-14T12:13:00Z</dcterms:created>
  <dc:creator>hermanj</dc:creator>
  <cp:lastModifiedBy>Maja Videnović</cp:lastModifiedBy>
  <cp:lastPrinted>2017-03-14T12:16:00Z</cp:lastPrinted>
  <dcterms:modified xmlns:xsi="http://www.w3.org/2001/XMLSchema-instance" xsi:type="dcterms:W3CDTF">2017-03-14T12:22:00Z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