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9946" w14:paraId="5cc994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930E47">
        <w:rPr>
          <w:rStyle w:val="Naglaeno"/>
          <w:b w:val="false"/>
        </w:rPr>
        <w:t>4</w:t>
      </w:r>
      <w:r w:rsidR="006C4ECC">
        <w:rPr>
          <w:rStyle w:val="Naglaeno"/>
          <w:b w:val="false"/>
        </w:rPr>
        <w:t>9</w:t>
      </w:r>
      <w:r w:rsidR="004E39CC">
        <w:rPr>
          <w:rStyle w:val="Naglaeno"/>
          <w:b w:val="false"/>
        </w:rPr>
        <w:t>1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6C4ECC">
        <w:t>GEOZONA j.d.o.o. za ispitivanje građevinskih materijala i konstrukcija, projektiranje i nadzor, Osijek, Vinkovačka 38</w:t>
      </w:r>
      <w:r w:rsidR="004E39CC">
        <w:t>, MBS 0301</w:t>
      </w:r>
      <w:r w:rsidR="006C4ECC">
        <w:t>59189</w:t>
      </w:r>
      <w:r w:rsidR="00331402">
        <w:t xml:space="preserve">, OIB: </w:t>
      </w:r>
      <w:r w:rsidR="006C4ECC">
        <w:t>76052833373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4ECC">
        <w:t>23</w:t>
      </w:r>
      <w:r w:rsidR="000408AE">
        <w:t xml:space="preserve">. </w:t>
      </w:r>
      <w:r w:rsidR="00ED623A">
        <w:t>listopad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6C4ECC">
        <w:t>GEOZONA j.d.o.o. za ispitivanje građevinskih materijala i konstrukcija, projektiranje i nadzor, Osijek, Vinkovačka 38, MBS 030159189, OIB: 76052833373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FD1DC5">
        <w:t>6.048,46</w:t>
      </w:r>
      <w:r w:rsidR="00F528AF">
        <w:t xml:space="preserve"> </w:t>
      </w:r>
      <w:r>
        <w:t>kn</w:t>
      </w:r>
      <w:r w:rsidR="0074540E">
        <w:t xml:space="preserve"> na dan </w:t>
      </w:r>
      <w:r w:rsidR="0046376A">
        <w:t>1</w:t>
      </w:r>
      <w:r w:rsidR="00FD1DC5">
        <w:t>8</w:t>
      </w:r>
      <w:r w:rsidR="0074540E">
        <w:t>.</w:t>
      </w:r>
      <w:r w:rsidR="0046376A">
        <w:t>1</w:t>
      </w:r>
      <w:r w:rsidR="0074540E">
        <w:t>0.2017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 xml:space="preserve">direktor dužnika </w:t>
      </w:r>
      <w:r w:rsidR="00FD1DC5">
        <w:t>Lilian Pogledić, Osijek, Sjenjak 44</w:t>
      </w:r>
      <w:r w:rsidR="00D71700">
        <w:t xml:space="preserve">, </w:t>
      </w:r>
      <w:r w:rsidR="00AE66C9">
        <w:t xml:space="preserve">OIB </w:t>
      </w:r>
      <w:r w:rsidR="00FD1DC5">
        <w:t>76423</w:t>
      </w:r>
      <w:r w:rsidR="005178B0">
        <w:t>797596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253FF">
        <w:t>4</w:t>
      </w:r>
      <w:r w:rsidR="005178B0">
        <w:t>9</w:t>
      </w:r>
      <w:r w:rsidR="00166BF6">
        <w:t>1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178B0">
        <w:t>23</w:t>
      </w:r>
      <w:r w:rsidR="00BE6FE1" w:rsidRPr="00BE6FE1">
        <w:t xml:space="preserve">. listopada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178B0">
        <w:t>22</w:t>
      </w:r>
      <w:r w:rsidR="005B3A79">
        <w:t>/1</w:t>
      </w:r>
      <w:r w:rsidR="00BE6FE1">
        <w:t>2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09F"/>
    <w:rsid w:val="00434C25"/>
    <w:rsid w:val="004351D0"/>
    <w:rsid w:val="00436570"/>
    <w:rsid w:val="00443F69"/>
    <w:rsid w:val="004545C4"/>
    <w:rsid w:val="00457B91"/>
    <w:rsid w:val="0046376A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5126B5"/>
    <w:rsid w:val="005159C5"/>
    <w:rsid w:val="00515F79"/>
    <w:rsid w:val="005167FF"/>
    <w:rsid w:val="005178B0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5F3F47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ECC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82540"/>
    <w:rsid w:val="00B931A9"/>
    <w:rsid w:val="00B95B20"/>
    <w:rsid w:val="00BA0255"/>
    <w:rsid w:val="00BA204A"/>
    <w:rsid w:val="00BD7ADD"/>
    <w:rsid w:val="00BE33FF"/>
    <w:rsid w:val="00BE6FE1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14D8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23A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1DC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A14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14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4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4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A14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14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4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4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St-1491/2017</izvorni_sadrzaj>
    <derivirana_varijabla naziv="DomainObject.Predmet.OznakaBroj_1">St-1491/2017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GEOZONA j.d.o.o. za ispitivanje građevinskih materijala i konstrukcija, projektiranje i nadzor</izvorni_sadrzaj>
    <derivirana_varijabla naziv="DomainObject.Predmet.ProtustrankaFormated_1">  GEOZONA j.d.o.o. za ispitivanje građevinskih materijala i konstrukcija, projektiranje i nadzor</derivirana_varijabla>
  </DomainObject.Predmet.ProtustrankaFormated>
  <DomainObject.Predmet.ProtustrankaFormatedOIB>
    <izvorni_sadrzaj>  GEOZONA j.d.o.o. za ispitivanje građevinskih materijala i konstrukcija, projektiranje i nadzor, OIB 76052833373</izvorni_sadrzaj>
    <derivirana_varijabla naziv="DomainObject.Predmet.ProtustrankaFormatedOIB_1">  GEOZONA j.d.o.o. za ispitivanje građevinskih materijala i konstrukcija, projektiranje i nadzor, OIB 76052833373</derivirana_varijabla>
  </DomainObject.Predmet.ProtustrankaFormatedOIB>
  <DomainObject.Predmet.ProtustrankaFormatedWithAdress>
    <izvorni_sadrzaj> GEOZONA j.d.o.o. za ispitivanje građevinskih materijala i konstrukcija, projektiranje i nadzor, Vinkovačka 38, 31000 Osijek</izvorni_sadrzaj>
    <derivirana_varijabla naziv="DomainObject.Predmet.ProtustrankaFormatedWithAdress_1"> GEOZONA j.d.o.o. za ispitivanje građevinskih materijala i konstrukcija, projektiranje i nadzor, Vinkovačka 38, 31000 Osijek</derivirana_varijabla>
  </DomainObject.Predmet.ProtustrankaFormatedWithAdress>
  <DomainObject.Predmet.ProtustrankaFormatedWithAdressOIB>
    <izvorni_sadrzaj> GEOZONA j.d.o.o. za ispitivanje građevinskih materijala i konstrukcija, projektiranje i nadzor, OIB 76052833373, Vinkovačka 38, 31000 Osijek</izvorni_sadrzaj>
    <derivirana_varijabla naziv="DomainObject.Predmet.ProtustrankaFormatedWithAdressOIB_1"> GEOZONA j.d.o.o. za ispitivanje građevinskih materijala i konstrukcija, projektiranje i nadzor, OIB 76052833373, Vinkovačka 38, 31000 Osijek</derivirana_varijabla>
  </DomainObject.Predmet.ProtustrankaFormatedWithAdressOIB>
  <DomainObject.Predmet.ProtustrankaWithAdress>
    <izvorni_sadrzaj>GEOZONA j.d.o.o. za ispitivanje građevinskih materijala i konstrukcija, projektiranje i nadzor Vinkovačka 38, 31000 Osijek</izvorni_sadrzaj>
    <derivirana_varijabla naziv="DomainObject.Predmet.ProtustrankaWithAdress_1">GEOZONA j.d.o.o. za ispitivanje građevinskih materijala i konstrukcija, projektiranje i nadzor Vinkovačka 38, 31000 Osijek</derivirana_varijabla>
  </DomainObject.Predmet.ProtustrankaWithAdress>
  <DomainObject.Predmet.ProtustrankaWithAdressOIB>
    <izvorni_sadrzaj>GEOZONA j.d.o.o. za ispitivanje građevinskih materijala i konstrukcija, projektiranje i nadzor, OIB 76052833373, Vinkovačka 38, 31000 Osijek</izvorni_sadrzaj>
    <derivirana_varijabla naziv="DomainObject.Predmet.ProtustrankaWithAdressOIB_1">GEOZONA j.d.o.o. za ispitivanje građevinskih materijala i konstrukcija, projektiranje i nadzor, OIB 76052833373, Vinkovačka 38, 31000 Osijek</derivirana_varijabla>
  </DomainObject.Predmet.ProtustrankaWithAdressOIB>
  <DomainObject.Predmet.ProtustrankaNazivFormated>
    <izvorni_sadrzaj>GEOZONA j.d.o.o. za ispitivanje građevinskih materijala i konstrukcija, projektiranje i nadzor</izvorni_sadrzaj>
    <derivirana_varijabla naziv="DomainObject.Predmet.ProtustrankaNazivFormated_1">GEOZONA j.d.o.o. za ispitivanje građevinskih materijala i konstrukcija, projektiranje i nadzor</derivirana_varijabla>
  </DomainObject.Predmet.ProtustrankaNazivFormated>
  <DomainObject.Predmet.ProtustrankaNazivFormatedOIB>
    <izvorni_sadrzaj>GEOZONA j.d.o.o. za ispitivanje građevinskih materijala i konstrukcija, projektiranje i nadzor, OIB 76052833373</izvorni_sadrzaj>
    <derivirana_varijabla naziv="DomainObject.Predmet.ProtustrankaNazivFormatedOIB_1">GEOZONA j.d.o.o. za ispitivanje građevinskih materijala i konstrukcija, projektiranje i nadzor, OIB 76052833373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GEOZONA j.d.o.o. za ispitivanje građevinskih materijala i konstrukcija, projektiranje i nadzor</item>
    </izvorni_sadrzaj>
    <derivirana_varijabla naziv="DomainObject.Predmet.ProtuStrankaListFormated_1">
      <item>GEOZONA j.d.o.o. za ispitivanje građevinskih materijala i konstrukcija, projektiranje i nadzor</item>
    </derivirana_varijabla>
  </DomainObject.Predmet.ProtuStrankaListFormated>
  <DomainObject.Predmet.ProtuStrankaListFormatedOIB>
    <izvorni_sadrzaj>
      <item>GEOZONA j.d.o.o. za ispitivanje građevinskih materijala i konstrukcija, projektiranje i nadzor, OIB 76052833373</item>
    </izvorni_sadrzaj>
    <derivirana_varijabla naziv="DomainObject.Predmet.ProtuStrankaListFormatedOIB_1">
      <item>GEOZONA j.d.o.o. za ispitivanje građevinskih materijala i konstrukcija, projektiranje i nadzor, OIB 76052833373</item>
    </derivirana_varijabla>
  </DomainObject.Predmet.ProtuStrankaListFormatedOIB>
  <DomainObject.Predmet.ProtuStrankaListFormatedWithAdress>
    <izvorni_sadrzaj>
      <item>GEOZONA j.d.o.o. za ispitivanje građevinskih materijala i konstrukcija, projektiranje i nadzor, Vinkovačka 38, 31000 Osijek</item>
    </izvorni_sadrzaj>
    <derivirana_varijabla naziv="DomainObject.Predmet.ProtuStrankaListFormatedWithAdress_1">
      <item>GEOZONA j.d.o.o. za ispitivanje građevinskih materijala i konstrukcija, projektiranje i nadzor, Vinkovačka 38, 31000 Osijek</item>
    </derivirana_varijabla>
  </DomainObject.Predmet.ProtuStrankaListFormatedWithAdress>
  <DomainObject.Predmet.ProtuStrankaListFormatedWithAdressOIB>
    <izvorni_sadrzaj>
      <item>GEOZONA j.d.o.o. za ispitivanje građevinskih materijala i konstrukcija, projektiranje i nadzor, OIB 76052833373, Vinkovačka 38, 31000 Osijek</item>
    </izvorni_sadrzaj>
    <derivirana_varijabla naziv="DomainObject.Predmet.ProtuStrankaListFormatedWithAdressOIB_1">
      <item>GEOZONA j.d.o.o. za ispitivanje građevinskih materijala i konstrukcija, projektiranje i nadzor, OIB 76052833373, Vinkovačka 38, 31000 Osijek</item>
    </derivirana_varijabla>
  </DomainObject.Predmet.ProtuStrankaListFormatedWithAdressOIB>
  <DomainObject.Predmet.ProtuStrankaListNazivFormated>
    <izvorni_sadrzaj>
      <item>GEOZONA j.d.o.o. za ispitivanje građevinskih materijala i konstrukcija, projektiranje i nadzor</item>
    </izvorni_sadrzaj>
    <derivirana_varijabla naziv="DomainObject.Predmet.ProtuStrankaListNazivFormated_1">
      <item>GEOZONA j.d.o.o. za ispitivanje građevinskih materijala i konstrukcija, projektiranje i nadzor</item>
    </derivirana_varijabla>
  </DomainObject.Predmet.ProtuStrankaListNazivFormated>
  <DomainObject.Predmet.ProtuStrankaListNazivFormatedOIB>
    <izvorni_sadrzaj>
      <item>GEOZONA j.d.o.o. za ispitivanje građevinskih materijala i konstrukcija, projektiranje i nadzor, OIB 76052833373</item>
    </izvorni_sadrzaj>
    <derivirana_varijabla naziv="DomainObject.Predmet.ProtuStrankaListNazivFormatedOIB_1">
      <item>GEOZONA j.d.o.o. za ispitivanje građevinskih materijala i konstrukcija, projektiranje i nadzor, OIB 76052833373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GEOZONA j.d.o.o. za ispitivanje građevinskih materijala i konstrukcija, projektiranje i nadzor</izvorni_sadrzaj>
    <derivirana_varijabla naziv="DomainObject.Predmet.ProtustrankaIDrugi_1">GEOZONA j.d.o.o. za ispitivanje građevinskih materijala i konstrukcija, projektiranje i nadzor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GEOZONA j.d.o.o. za ispitivanje građevinskih materijala i konstrukcija, projektiranje i nadzor, OIB 76052833373, Vinkovačka 38, 31000 Osijek</izvorni_sadrzaj>
    <derivirana_varijabla naziv="DomainObject.Predmet.ProtustrankaIDrugiAdressOIB_1">GEOZONA j.d.o.o. za ispitivanje građevinskih materijala i konstrukcija, projektiranje i nadzor, OIB 76052833373, Vinkovačka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GEOZONA j.d.o.o. za ispitivanje građevinskih materijala i konstrukcija, projektiranje i nadzor</item>
    </izvorni_sadrzaj>
    <derivirana_varijabla naziv="DomainObject.Predmet.SudioniciListNaziv_1">
      <item>FINA RC OSIJEK</item>
      <item>GEOZONA j.d.o.o. za ispitivanje građevinskih materijala i konstrukcija, projektiranje i nadzor</item>
    </derivirana_varijabla>
  </DomainObject.Predmet.SudioniciListNaziv>
  <DomainObject.Predmet.SudioniciListAdressOIB>
    <izvorni_sadrzaj>
      <item>FINA RC OSIJEK, OIB 85821130368</item>
      <item>GEOZONA j.d.o.o. za ispitivanje građevinskih materijala i konstrukcija, projektiranje i nadzor, OIB 76052833373, Vinkovačka 38,31000 Osijek</item>
    </izvorni_sadrzaj>
    <derivirana_varijabla naziv="DomainObject.Predmet.SudioniciListAdressOIB_1">
      <item>FINA RC OSIJEK, OIB 85821130368</item>
      <item>GEOZONA j.d.o.o. za ispitivanje građevinskih materijala i konstrukcija, projektiranje i nadzor, OIB 76052833373, Vinkovačka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76052833373</item>
    </izvorni_sadrzaj>
    <derivirana_varijabla naziv="DomainObject.Predmet.SudioniciListNazivOIB_1">
      <item>, OIB 85821130368</item>
      <item>, OIB 76052833373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8DB2F-F919-4F01-BE19-4D5301329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414</properties:Words>
  <properties:Characters>2257</properties:Characters>
  <properties:Lines>51</properties:Lines>
  <properties:Paragraphs>16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2017-10-23T09:40:00Z</dcterms:modified>
  <cp:revision>27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