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739c" w14:paraId="24f739c" w:rsidRDefault="004C3BAF" w:rsidP="00DC2BB0" w:rsidR="00DC2BB0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</w:t>
      </w:r>
      <w:r w:rsidR="00DC2BB0">
        <w:rPr>
          <w:noProof/>
        </w:rPr>
        <w:t xml:space="preserve">           </w:t>
      </w:r>
      <w:r w:rsidR="00DC2BB0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2BB0" w:rsidP="00DC2BB0" w:rsidR="00DC2BB0">
      <w:r>
        <w:t xml:space="preserve">   Republika Hrvatska</w:t>
      </w:r>
    </w:p>
    <w:p w:rsidRDefault="00DC2BB0" w:rsidP="00DC2BB0" w:rsidR="00DC2BB0">
      <w:r>
        <w:t>Trgovački sud u Osijeku</w:t>
      </w:r>
    </w:p>
    <w:p w:rsidRDefault="00DC2BB0" w:rsidP="00DC2BB0" w:rsidR="00DC2BB0">
      <w:r>
        <w:t xml:space="preserve">  Osijek, Zagrebačka 2</w:t>
      </w:r>
    </w:p>
    <w:p w:rsidRDefault="0038778C" w:rsidP="0085221D" w:rsidR="00750685" w:rsidRPr="00B37760">
      <w:pPr>
        <w:ind w:hanging="720" w:left="36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                                                    </w:t>
      </w:r>
      <w:r w:rsidR="00DC2BB0">
        <w:rPr>
          <w:rStyle w:val="Naglaeno"/>
          <w:b w:val="false"/>
        </w:rPr>
        <w:tab/>
      </w:r>
      <w:r w:rsidR="00DC2BB0">
        <w:rPr>
          <w:rStyle w:val="Naglaeno"/>
          <w:b w:val="false"/>
        </w:rPr>
        <w:tab/>
      </w:r>
      <w:r w:rsidR="00DC2BB0">
        <w:rPr>
          <w:rStyle w:val="Naglaeno"/>
          <w:b w:val="false"/>
        </w:rPr>
        <w:tab/>
      </w:r>
      <w:r w:rsidR="00DC2BB0">
        <w:rPr>
          <w:rStyle w:val="Naglaeno"/>
          <w:b w:val="false"/>
        </w:rPr>
        <w:tab/>
      </w:r>
      <w:r w:rsidR="00DC2BB0">
        <w:rPr>
          <w:rStyle w:val="Naglaeno"/>
          <w:b w:val="false"/>
        </w:rPr>
        <w:tab/>
      </w:r>
      <w:r w:rsidR="00DC2BB0">
        <w:rPr>
          <w:rStyle w:val="Naglaeno"/>
          <w:b w:val="false"/>
        </w:rPr>
        <w:tab/>
      </w:r>
      <w:r>
        <w:rPr>
          <w:rStyle w:val="Naglaeno"/>
          <w:b w:val="false"/>
        </w:rPr>
        <w:t xml:space="preserve">       3 St-</w:t>
      </w:r>
      <w:r w:rsidR="00595A0C">
        <w:rPr>
          <w:rStyle w:val="Naglaeno"/>
          <w:b w:val="false"/>
        </w:rPr>
        <w:t>568</w:t>
      </w:r>
      <w:r w:rsidR="001B4915">
        <w:rPr>
          <w:rStyle w:val="Naglaeno"/>
          <w:b w:val="false"/>
        </w:rPr>
        <w:t>/18-</w:t>
      </w:r>
      <w:r w:rsidR="00DC2BB0">
        <w:rPr>
          <w:rStyle w:val="Naglaeno"/>
          <w:b w:val="false"/>
        </w:rPr>
        <w:t>4</w:t>
      </w:r>
      <w:r w:rsidR="001B4915">
        <w:rPr>
          <w:rStyle w:val="Naglaeno"/>
          <w:b w:val="false"/>
        </w:rPr>
        <w:t xml:space="preserve">    </w:t>
      </w:r>
      <w:r w:rsidR="00AF3E8A">
        <w:rPr>
          <w:rStyle w:val="Naglaeno"/>
          <w:b w:val="false"/>
        </w:rPr>
        <w:t xml:space="preserve">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8C3490">
        <w:rPr>
          <w:color w:val="000000"/>
        </w:rPr>
        <w:t>FINANCIJSKE AGENCIJE</w:t>
      </w:r>
      <w:r w:rsidR="0038778C">
        <w:t>, OIB 85821130368,</w:t>
      </w:r>
      <w:r w:rsidR="008B10D2">
        <w:t xml:space="preserve"> Regionalni centar Zagreb, Trg svibanjskih žrtava 1995. 1, Zagreb</w:t>
      </w:r>
      <w:r w:rsidR="008B10D2" w:rsidRPr="0021249D">
        <w:t xml:space="preserve"> </w:t>
      </w:r>
      <w:r w:rsidR="009745DD">
        <w:t xml:space="preserve">za otvaranje stečajnog postupka nad dužnikom </w:t>
      </w:r>
      <w:r w:rsidR="00177098">
        <w:t>Balmoral-Tim j.d.o.o. Zagreb, Ključarići 13, OIB 31154279355, MBS 080992722,</w:t>
      </w:r>
      <w:r w:rsidR="00C45AD6">
        <w:t xml:space="preserve">  </w:t>
      </w:r>
      <w:r w:rsidRPr="00B37760">
        <w:rPr>
          <w:color w:val="000000"/>
        </w:rPr>
        <w:t xml:space="preserve">dana </w:t>
      </w:r>
      <w:r w:rsidR="00C34748">
        <w:rPr>
          <w:color w:val="000000"/>
        </w:rPr>
        <w:t>4. prosinca 2018.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495BC1">
        <w:t xml:space="preserve">Balmoral-Tim j.d.o.o. Zagreb, Ključarići 13, OIB 31154279355, MBS 080992722. 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>Za privremenog stečajnog upravitelja dužnika imenuje se</w:t>
      </w:r>
      <w:r w:rsidR="0081081B">
        <w:rPr>
          <w:color w:val="000000"/>
        </w:rPr>
        <w:t xml:space="preserve">  NADA GAGRO, OIB </w:t>
      </w:r>
      <w:r w:rsidR="00965A7B">
        <w:rPr>
          <w:color w:val="000000"/>
        </w:rPr>
        <w:t xml:space="preserve">04212100945, Vinkovci, Glagoljaška 52.                                               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495BC1">
        <w:t>Balmoral-Tim j.d.o.o. Zagreb, Ključarići 13, OIB 31154279355, MBS 080992722</w:t>
      </w:r>
      <w:r w:rsidR="006E671D">
        <w:t>,</w:t>
      </w:r>
      <w:r w:rsidR="005D1B0C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012487" w:rsidP="00012487" w:rsidR="0085221D" w:rsidRPr="00012487">
      <w:pPr>
        <w:pStyle w:val="Odlomakpopisa"/>
        <w:numPr>
          <w:ilvl w:val="0"/>
          <w:numId w:val="23"/>
        </w:numPr>
        <w:jc w:val="center"/>
        <w:rPr>
          <w:b/>
        </w:rPr>
      </w:pPr>
      <w:r>
        <w:rPr>
          <w:b/>
          <w:color w:val="000000"/>
        </w:rPr>
        <w:t xml:space="preserve">siječnja 2019. u </w:t>
      </w:r>
      <w:r w:rsidR="00495BC1">
        <w:rPr>
          <w:b/>
          <w:color w:val="000000"/>
        </w:rPr>
        <w:t xml:space="preserve">10,00 </w:t>
      </w:r>
      <w:r w:rsidR="0085221D" w:rsidRPr="00012487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495BC1" w:rsidP="00495BC1" w:rsidR="00495BC1" w:rsidRPr="00693CFE">
      <w:pPr>
        <w:pStyle w:val="Tijeloteksta"/>
        <w:ind w:firstLine="708"/>
        <w:rPr>
          <w:sz w:val="24"/>
        </w:rPr>
      </w:pPr>
      <w:r w:rsidRPr="00693CFE">
        <w:rPr>
          <w:sz w:val="24"/>
        </w:rPr>
        <w:t xml:space="preserve">FINA Regionalni centar Zagreb je 17. kolovoza 2017. dostavila Trgovačkom sudu u Zagrebu prijedlog za otvaranje stečajnog postupka nad dužnikom Balmoral-Tim j.d.o.o. Zagreb, Ključarići 13, OIB 31154279355, MBS 080992722  Klasa: 110-07/17-01/04, Ur.broj: 04-06-17-4199 jer na dan 15. kolovoza 2017. ima ima evidentirane neizvršene osnove za plaćanje u neprekinutom razdoblju od 120 dana u ukupnom iznosu od 24.987,23 kn. </w:t>
      </w:r>
    </w:p>
    <w:p w:rsidRDefault="00495BC1" w:rsidP="00495BC1" w:rsidR="00495BC1">
      <w:pPr>
        <w:jc w:val="both"/>
      </w:pPr>
    </w:p>
    <w:p w:rsidRDefault="00495BC1" w:rsidP="00495BC1" w:rsidR="00495BC1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9157E" w:rsidP="00905B9F" w:rsidR="00C9157E">
      <w:pPr>
        <w:jc w:val="both"/>
      </w:pPr>
    </w:p>
    <w:p w:rsidRDefault="00905B9F" w:rsidP="00FC218C" w:rsidR="00FC218C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693CFE">
        <w:t>15. kolovoza 201</w:t>
      </w:r>
      <w:r w:rsidR="000D343F">
        <w:t xml:space="preserve">7. 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A71D53">
        <w:t xml:space="preserve">24.987,23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</w:t>
      </w:r>
      <w:r w:rsidR="009773F8">
        <w:t xml:space="preserve"> te da dužnik ima jednog zaposlenog djelatnika.    </w:t>
      </w:r>
    </w:p>
    <w:p w:rsidRDefault="00793E2E" w:rsidP="00793E2E" w:rsidR="00793E2E">
      <w:pPr>
        <w:jc w:val="both"/>
      </w:pPr>
    </w:p>
    <w:p w:rsidRDefault="00EC2419" w:rsidP="00EF004E" w:rsidR="00EC2419" w:rsidRPr="00223EEF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7F1583">
        <w:rPr>
          <w:color w:val="000000"/>
        </w:rPr>
        <w:t xml:space="preserve"> </w:t>
      </w:r>
      <w:r w:rsidR="00B74D1B">
        <w:rPr>
          <w:color w:val="000000"/>
        </w:rPr>
        <w:t>automatskim odabirom s</w:t>
      </w:r>
      <w:r w:rsidR="007F1583">
        <w:rPr>
          <w:color w:val="000000"/>
        </w:rPr>
        <w:t xml:space="preserve">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 w:rsidRPr="00223EEF">
        <w:rPr>
          <w:color w:val="000000"/>
        </w:rPr>
        <w:t xml:space="preserve">sukladno </w:t>
      </w:r>
      <w:r w:rsidRPr="00223EEF">
        <w:rPr>
          <w:color w:val="000000"/>
        </w:rPr>
        <w:t>čl. 123. i čl. 128. st.1. SZ</w:t>
      </w:r>
      <w:r w:rsidR="00CF5A9F" w:rsidRPr="00223EEF">
        <w:rPr>
          <w:color w:val="000000"/>
        </w:rPr>
        <w:t>-a</w:t>
      </w:r>
      <w:r w:rsidRPr="00223EEF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C34748">
        <w:t>, 4. prosinca 2018.</w:t>
      </w:r>
    </w:p>
    <w:p w:rsidRDefault="00414280" w:rsidP="00414280" w:rsidR="00414280">
      <w:pPr>
        <w:jc w:val="both"/>
      </w:pPr>
    </w:p>
    <w:p w:rsidRDefault="00414280" w:rsidP="00414280" w:rsidR="00414280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14280" w:rsidP="00414280" w:rsidR="00414280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14280" w:rsidP="00414280" w:rsidR="00414280">
      <w:pPr>
        <w:jc w:val="both"/>
      </w:pPr>
    </w:p>
    <w:p w:rsidRDefault="00414280" w:rsidP="00414280" w:rsidR="004142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14280" w:rsidP="00414280" w:rsidR="00414280">
      <w:pPr>
        <w:jc w:val="both"/>
      </w:pPr>
      <w:r>
        <w:rPr>
          <w:color w:val="000000"/>
        </w:rPr>
        <w:t>UPUTA O PRAVNOM LIJEKU:</w:t>
      </w:r>
    </w:p>
    <w:p w:rsidRDefault="00414280" w:rsidP="00414280" w:rsidR="00414280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414280" w:rsidP="00414280" w:rsidR="00414280">
      <w:pPr>
        <w:jc w:val="both"/>
      </w:pPr>
    </w:p>
    <w:p w:rsidRDefault="00414280" w:rsidP="00414280" w:rsidR="00414280">
      <w:pPr>
        <w:jc w:val="both"/>
      </w:pPr>
    </w:p>
    <w:p w:rsidRDefault="00414280" w:rsidP="00414280" w:rsidR="00414280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414280" w:rsidP="00414280" w:rsidR="00414280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414280" w:rsidP="00414280" w:rsidR="00414280">
      <w:pPr>
        <w:jc w:val="both"/>
      </w:pPr>
      <w:r>
        <w:t>2.</w:t>
      </w:r>
      <w:r>
        <w:tab/>
        <w:t xml:space="preserve">Dužnik – Balmoral-Tim j.d.o.o. Zagreb, Ključarići 13, </w:t>
      </w:r>
    </w:p>
    <w:p w:rsidRDefault="00414280" w:rsidP="00414280" w:rsidR="00414280">
      <w:pPr>
        <w:jc w:val="both"/>
      </w:pPr>
      <w:r>
        <w:t>3.</w:t>
      </w:r>
      <w:r>
        <w:tab/>
        <w:t xml:space="preserve">Privremeni stečajni upravitelj </w:t>
      </w:r>
    </w:p>
    <w:p w:rsidRDefault="00414280" w:rsidP="00414280" w:rsidR="00414280">
      <w:pPr>
        <w:jc w:val="both"/>
      </w:pPr>
      <w:r>
        <w:t>4.</w:t>
      </w:r>
      <w:r>
        <w:tab/>
        <w:t xml:space="preserve">zz dužnika Vlado Kobasić, OIB 41497914891, Zagreb, Ključarići 13    </w:t>
      </w:r>
    </w:p>
    <w:p w:rsidRDefault="00414280" w:rsidP="00414280" w:rsidR="00414280">
      <w:pPr>
        <w:jc w:val="both"/>
      </w:pPr>
      <w:r>
        <w:t>5.        e-oglasna ploča uz prijedlog</w:t>
      </w:r>
    </w:p>
    <w:p w:rsidRDefault="00414280" w:rsidP="00414280" w:rsidR="00414280">
      <w:pPr>
        <w:jc w:val="both"/>
      </w:pPr>
      <w:r>
        <w:t>6</w:t>
      </w:r>
      <w:r>
        <w:tab/>
        <w:t xml:space="preserve">R 10.1.    </w:t>
      </w:r>
    </w:p>
    <w:p w:rsidRDefault="00414280" w:rsidP="003E1D13" w:rsidR="00414280">
      <w:pPr>
        <w:ind w:left="5760"/>
        <w:jc w:val="center"/>
        <w:rPr>
          <w:b/>
        </w:rPr>
      </w:pPr>
    </w:p>
    <w:p w:rsidRDefault="00414280" w:rsidP="003E1D13" w:rsidR="00414280">
      <w:pPr>
        <w:ind w:left="5760"/>
        <w:jc w:val="center"/>
        <w:rPr>
          <w:b/>
        </w:rPr>
      </w:pPr>
    </w:p>
    <w:p w:rsidRDefault="00414280" w:rsidP="003E1D13" w:rsidR="00414280">
      <w:pPr>
        <w:ind w:left="5760"/>
        <w:jc w:val="center"/>
        <w:rPr>
          <w:b/>
        </w:rPr>
      </w:pPr>
    </w:p>
    <w:p w:rsidRDefault="00414280" w:rsidP="003E1D13" w:rsidR="00414280">
      <w:pPr>
        <w:ind w:left="5760"/>
        <w:jc w:val="center"/>
        <w:rPr>
          <w:b/>
        </w:rPr>
      </w:pPr>
    </w:p>
    <w:p w:rsidRDefault="00414280" w:rsidP="00DE0EB8" w:rsidR="00414280">
      <w:pPr>
        <w:rPr>
          <w:b/>
        </w:rPr>
      </w:pPr>
    </w:p>
    <w:sectPr w:rsidSect="00606835" w:rsidR="0041428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4BA" w:rsidR="00A934BA">
      <w:r>
        <w:separator/>
      </w:r>
    </w:p>
  </w:endnote>
  <w:endnote w:id="0" w:type="continuationSeparator">
    <w:p w:rsidRDefault="00A934BA" w:rsidR="00A9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4BA" w:rsidR="00A934BA">
      <w:r>
        <w:separator/>
      </w:r>
    </w:p>
  </w:footnote>
  <w:footnote w:id="0" w:type="continuationSeparator">
    <w:p w:rsidRDefault="00A934BA" w:rsidR="00A93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2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E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595A0C">
      <w:t>568</w:t>
    </w:r>
    <w:r w:rsidR="001B4915">
      <w:t>/18-</w:t>
    </w:r>
    <w:r w:rsidR="00DC2BB0">
      <w:t>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AD6CC1"/>
    <w:multiLevelType w:val="hybridMultilevel"/>
    <w:tmpl w:val="8EC0D330"/>
    <w:lvl w:tplc="19E6064A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487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0872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343F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098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915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0D87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280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5BC1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A0C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1E99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3CFE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20F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081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278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C702A"/>
    <w:rsid w:val="008D13DA"/>
    <w:rsid w:val="008D4937"/>
    <w:rsid w:val="008D5F88"/>
    <w:rsid w:val="008E175A"/>
    <w:rsid w:val="008E27E6"/>
    <w:rsid w:val="008E2D4B"/>
    <w:rsid w:val="008E439F"/>
    <w:rsid w:val="008E6F1B"/>
    <w:rsid w:val="008F05C5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5A7B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773F8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0EF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004B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1D53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34BA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2999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4BA"/>
    <w:rsid w:val="00B7092A"/>
    <w:rsid w:val="00B70C4C"/>
    <w:rsid w:val="00B71AE4"/>
    <w:rsid w:val="00B71B8B"/>
    <w:rsid w:val="00B737B4"/>
    <w:rsid w:val="00B73CC6"/>
    <w:rsid w:val="00B74D1B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04E"/>
    <w:rsid w:val="00C3474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2BB0"/>
    <w:rsid w:val="00DC7EA3"/>
    <w:rsid w:val="00DD1593"/>
    <w:rsid w:val="00DD24EA"/>
    <w:rsid w:val="00DD3504"/>
    <w:rsid w:val="00DD58B4"/>
    <w:rsid w:val="00DD6F38"/>
    <w:rsid w:val="00DD7E77"/>
    <w:rsid w:val="00DE05E4"/>
    <w:rsid w:val="00DE0EB8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E0E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0E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E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E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E0E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0E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E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E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9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12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34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St-568/2018</izvorni_sadrzaj>
    <derivirana_varijabla naziv="DomainObject.Predmet.OznakaBroj_1">St-568/2018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Balmoral-Tim j.d.o.o.</izvorni_sadrzaj>
    <derivirana_varijabla naziv="DomainObject.Predmet.ProtustrankaFormated_1">  Balmoral-Tim j.d.o.o.</derivirana_varijabla>
  </DomainObject.Predmet.ProtustrankaFormated>
  <DomainObject.Predmet.ProtustrankaFormatedOIB>
    <izvorni_sadrzaj>  Balmoral-Tim j.d.o.o., OIB 31154279355</izvorni_sadrzaj>
    <derivirana_varijabla naziv="DomainObject.Predmet.ProtustrankaFormatedOIB_1">  Balmoral-Tim j.d.o.o., OIB 31154279355</derivirana_varijabla>
  </DomainObject.Predmet.ProtustrankaFormatedOIB>
  <DomainObject.Predmet.ProtustrankaFormatedWithAdress>
    <izvorni_sadrzaj> Balmoral-Tim j.d.o.o., Ključarići 13, 10000 Zagreb</izvorni_sadrzaj>
    <derivirana_varijabla naziv="DomainObject.Predmet.ProtustrankaFormatedWithAdress_1"> Balmoral-Tim j.d.o.o., Ključarići 13, 10000 Zagreb</derivirana_varijabla>
  </DomainObject.Predmet.ProtustrankaFormatedWithAdress>
  <DomainObject.Predmet.ProtustrankaFormatedWithAdressOIB>
    <izvorni_sadrzaj> Balmoral-Tim j.d.o.o., OIB 31154279355, Ključarići 13, 10000 Zagreb</izvorni_sadrzaj>
    <derivirana_varijabla naziv="DomainObject.Predmet.ProtustrankaFormatedWithAdressOIB_1"> Balmoral-Tim j.d.o.o., OIB 31154279355, Ključarići 13, 10000 Zagreb</derivirana_varijabla>
  </DomainObject.Predmet.ProtustrankaFormatedWithAdressOIB>
  <DomainObject.Predmet.ProtustrankaWithAdress>
    <izvorni_sadrzaj>Balmoral-Tim j.d.o.o. Ključarići 13, 10000 Zagreb</izvorni_sadrzaj>
    <derivirana_varijabla naziv="DomainObject.Predmet.ProtustrankaWithAdress_1">Balmoral-Tim j.d.o.o. Ključarići 13, 10000 Zagreb</derivirana_varijabla>
  </DomainObject.Predmet.ProtustrankaWithAdress>
  <DomainObject.Predmet.ProtustrankaWithAdressOIB>
    <izvorni_sadrzaj>Balmoral-Tim j.d.o.o., OIB 31154279355, Ključarići 13, 10000 Zagreb</izvorni_sadrzaj>
    <derivirana_varijabla naziv="DomainObject.Predmet.ProtustrankaWithAdressOIB_1">Balmoral-Tim j.d.o.o., OIB 31154279355, Ključarići 13, 10000 Zagreb</derivirana_varijabla>
  </DomainObject.Predmet.ProtustrankaWithAdressOIB>
  <DomainObject.Predmet.ProtustrankaNazivFormated>
    <izvorni_sadrzaj>Balmoral-Tim j.d.o.o.</izvorni_sadrzaj>
    <derivirana_varijabla naziv="DomainObject.Predmet.ProtustrankaNazivFormated_1">Balmoral-Tim j.d.o.o.</derivirana_varijabla>
  </DomainObject.Predmet.ProtustrankaNazivFormated>
  <DomainObject.Predmet.ProtustrankaNazivFormatedOIB>
    <izvorni_sadrzaj>Balmoral-Tim j.d.o.o., OIB 31154279355</izvorni_sadrzaj>
    <derivirana_varijabla naziv="DomainObject.Predmet.ProtustrankaNazivFormatedOIB_1">Balmoral-Tim j.d.o.o., OIB 31154279355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Balmoral-Tim j.d.o.o.</item>
    </izvorni_sadrzaj>
    <derivirana_varijabla naziv="DomainObject.Predmet.ProtuStrankaListFormated_1">
      <item>Balmoral-Tim j.d.o.o.</item>
    </derivirana_varijabla>
  </DomainObject.Predmet.ProtuStrankaListFormated>
  <DomainObject.Predmet.ProtuStrankaListFormatedOIB>
    <izvorni_sadrzaj>
      <item>Balmoral-Tim j.d.o.o., OIB 31154279355</item>
    </izvorni_sadrzaj>
    <derivirana_varijabla naziv="DomainObject.Predmet.ProtuStrankaListFormatedOIB_1">
      <item>Balmoral-Tim j.d.o.o., OIB 31154279355</item>
    </derivirana_varijabla>
  </DomainObject.Predmet.ProtuStrankaListFormatedOIB>
  <DomainObject.Predmet.ProtuStrankaListFormatedWithAdress>
    <izvorni_sadrzaj>
      <item>Balmoral-Tim j.d.o.o., Ključarići 13, 10000 Zagreb</item>
    </izvorni_sadrzaj>
    <derivirana_varijabla naziv="DomainObject.Predmet.ProtuStrankaListFormatedWithAdress_1">
      <item>Balmoral-Tim j.d.o.o., Ključarići 13, 10000 Zagreb</item>
    </derivirana_varijabla>
  </DomainObject.Predmet.ProtuStrankaListFormatedWithAdress>
  <DomainObject.Predmet.ProtuStrankaListFormatedWithAdressOIB>
    <izvorni_sadrzaj>
      <item>Balmoral-Tim j.d.o.o., OIB 31154279355, Ključarići 13, 10000 Zagreb</item>
    </izvorni_sadrzaj>
    <derivirana_varijabla naziv="DomainObject.Predmet.ProtuStrankaListFormatedWithAdressOIB_1">
      <item>Balmoral-Tim j.d.o.o., OIB 31154279355, Ključarići 13, 10000 Zagreb</item>
    </derivirana_varijabla>
  </DomainObject.Predmet.ProtuStrankaListFormatedWithAdressOIB>
  <DomainObject.Predmet.ProtuStrankaListNazivFormated>
    <izvorni_sadrzaj>
      <item>Balmoral-Tim j.d.o.o.</item>
    </izvorni_sadrzaj>
    <derivirana_varijabla naziv="DomainObject.Predmet.ProtuStrankaListNazivFormated_1">
      <item>Balmoral-Tim j.d.o.o.</item>
    </derivirana_varijabla>
  </DomainObject.Predmet.ProtuStrankaListNazivFormated>
  <DomainObject.Predmet.ProtuStrankaListNazivFormatedOIB>
    <izvorni_sadrzaj>
      <item>Balmoral-Tim j.d.o.o., OIB 31154279355</item>
    </izvorni_sadrzaj>
    <derivirana_varijabla naziv="DomainObject.Predmet.ProtuStrankaListNazivFormatedOIB_1">
      <item>Balmoral-Tim j.d.o.o., OIB 31154279355</item>
    </derivirana_varijabla>
  </DomainObject.Predmet.ProtuStrankaListNazivFormatedOIB>
  <DomainObject.Predmet.OstaliListFormated>
    <izvorni_sadrzaj>
      <item>Vlado Kobasić</item>
    </izvorni_sadrzaj>
    <derivirana_varijabla naziv="DomainObject.Predmet.OstaliListFormated_1">
      <item>Vlado Kobasić</item>
    </derivirana_varijabla>
  </DomainObject.Predmet.OstaliListFormated>
  <DomainObject.Predmet.OstaliListFormatedOIB>
    <izvorni_sadrzaj>
      <item>Vlado Kobasić, OIB 41497914891</item>
    </izvorni_sadrzaj>
    <derivirana_varijabla naziv="DomainObject.Predmet.OstaliListFormatedOIB_1">
      <item>Vlado Kobasić, OIB 41497914891</item>
    </derivirana_varijabla>
  </DomainObject.Predmet.OstaliListFormatedOIB>
  <DomainObject.Predmet.OstaliListFormatedWithAdress>
    <izvorni_sadrzaj>
      <item>Vlado Kobasić, Ključarići 13, 10000 Zagreb</item>
    </izvorni_sadrzaj>
    <derivirana_varijabla naziv="DomainObject.Predmet.OstaliListFormatedWithAdress_1">
      <item>Vlado Kobasić, Ključarići 13, 10000 Zagreb</item>
    </derivirana_varijabla>
  </DomainObject.Predmet.OstaliListFormatedWithAdress>
  <DomainObject.Predmet.OstaliListFormatedWithAdressOIB>
    <izvorni_sadrzaj>
      <item>Vlado Kobasić, OIB 41497914891, Ključarići 13, 10000 Zagreb</item>
    </izvorni_sadrzaj>
    <derivirana_varijabla naziv="DomainObject.Predmet.OstaliListFormatedWithAdressOIB_1">
      <item>Vlado Kobasić, OIB 41497914891, Ključarići 13, 10000 Zagreb</item>
    </derivirana_varijabla>
  </DomainObject.Predmet.OstaliListFormatedWithAdressOIB>
  <DomainObject.Predmet.OstaliListNazivFormated>
    <izvorni_sadrzaj>
      <item>Vlado Kobasić</item>
    </izvorni_sadrzaj>
    <derivirana_varijabla naziv="DomainObject.Predmet.OstaliListNazivFormated_1">
      <item>Vlado Kobasić</item>
    </derivirana_varijabla>
  </DomainObject.Predmet.OstaliListNazivFormated>
  <DomainObject.Predmet.OstaliListNazivFormatedOIB>
    <izvorni_sadrzaj>
      <item>Vlado Kobasić, OIB 41497914891</item>
    </izvorni_sadrzaj>
    <derivirana_varijabla naziv="DomainObject.Predmet.OstaliListNazivFormatedOIB_1">
      <item>Vlado Kobasić, OIB 41497914891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Balmoral-Tim j.d.o.o.</izvorni_sadrzaj>
    <derivirana_varijabla naziv="DomainObject.Predmet.ProtustrankaIDrugi_1">Balmoral-Tim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Balmoral-Tim j.d.o.o., OIB 31154279355, Ključarići 13, 10000 Zagreb</izvorni_sadrzaj>
    <derivirana_varijabla naziv="DomainObject.Predmet.ProtustrankaIDrugiAdressOIB_1">Balmoral-Tim j.d.o.o., OIB 31154279355, Ključarići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Balmoral-Tim j.d.o.o.</item>
      <item>FINA Regionalni centar Zagreb</item>
      <item>Vlado Kobasić</item>
    </izvorni_sadrzaj>
    <derivirana_varijabla naziv="DomainObject.Predmet.SudioniciListNaziv_1">
      <item>Balmoral-Tim j.d.o.o.</item>
      <item>FINA Regionalni centar Zagreb</item>
      <item>Vlado Kobasić</item>
    </derivirana_varijabla>
  </DomainObject.Predmet.SudioniciListNaziv>
  <DomainObject.Predmet.SudioniciListAdressOIB>
    <izvorni_sadrzaj>
      <item>Balmoral-Tim j.d.o.o., OIB 31154279355, Ključarići 13,10000 Zagreb</item>
      <item>FINA Regionalni centar Zagreb, OIB 85821130368, Trg svibanjskih žrtava 1995. 1,10000 Zagreb</item>
      <item>Vlado Kobasić, OIB 41497914891, Ključarići 13,10000 Zagreb</item>
    </izvorni_sadrzaj>
    <derivirana_varijabla naziv="DomainObject.Predmet.SudioniciListAdressOIB_1">
      <item>Balmoral-Tim j.d.o.o., OIB 31154279355, Ključarići 13,10000 Zagreb</item>
      <item>FINA Regionalni centar Zagreb, OIB 85821130368, Trg svibanjskih žrtava 1995. 1,10000 Zagreb</item>
      <item>Vlado Kobasić, OIB 41497914891, Ključarići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31154279355</item>
      <item>, OIB 85821130368</item>
      <item>, OIB 41497914891</item>
    </izvorni_sadrzaj>
    <derivirana_varijabla naziv="DomainObject.Predmet.SudioniciListNazivOIB_1">
      <item>, OIB 31154279355</item>
      <item>, OIB 85821130368</item>
      <item>, OIB 41497914891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D457E-6421-413E-8322-4DE03737F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3157</properties:Characters>
  <properties:Lines>96</properties:Lines>
  <properties:Paragraphs>34</properties:Paragraphs>
  <properties:TotalTime>965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2018-12-04T12:28:00Z</cp:lastPrinted>
  <dcterms:modified xmlns:xsi="http://www.w3.org/2001/XMLSchema-instance" xsi:type="dcterms:W3CDTF">2018-12-04T12:31:00Z</dcterms:modified>
  <cp:revision>857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