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174f" w14:paraId="701174f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0C192E">
        <w:t>85</w:t>
      </w:r>
      <w:r w:rsidR="00634718">
        <w:t>/2016-6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0C192E">
        <w:t>BLITVA</w:t>
      </w:r>
      <w:r w:rsidR="00D932F6">
        <w:t xml:space="preserve"> d.o.o. </w:t>
      </w:r>
      <w:r w:rsidR="000C192E">
        <w:t>Ošljak, Ošljak 28, Ošljak</w:t>
      </w:r>
      <w:r w:rsidR="00FF5B75">
        <w:t>,</w:t>
      </w:r>
      <w:r w:rsidR="00B7710A">
        <w:t xml:space="preserve"> </w:t>
      </w:r>
      <w:r w:rsidR="00A54C72" w:rsidRPr="00FF7529">
        <w:t>OIB:</w:t>
      </w:r>
      <w:r w:rsidR="000C192E">
        <w:t>26493411792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0C192E">
        <w:t>19</w:t>
      </w:r>
      <w:r>
        <w:t xml:space="preserve">. </w:t>
      </w:r>
      <w:r w:rsidR="00634718">
        <w:t>siječnja 2016</w:t>
      </w:r>
      <w:r w:rsidRPr="00FC1537">
        <w:t>.</w:t>
      </w:r>
      <w:r>
        <w:t xml:space="preserve">, </w:t>
      </w:r>
      <w:r w:rsidR="000C192E">
        <w:t>15</w:t>
      </w:r>
      <w:r>
        <w:t xml:space="preserve">. </w:t>
      </w:r>
      <w:r w:rsidR="00634718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0C192E">
        <w:t xml:space="preserve">BLITVA d.o.o. Ošljak, Ošljak 28, Ošljak, </w:t>
      </w:r>
      <w:r w:rsidR="000C192E" w:rsidRPr="00FF7529">
        <w:t>OIB:</w:t>
      </w:r>
      <w:r w:rsidR="000C192E">
        <w:t>26493411792</w:t>
      </w:r>
      <w:r w:rsidR="00FF5B75">
        <w:t xml:space="preserve"> </w:t>
      </w:r>
      <w:r>
        <w:t xml:space="preserve">na temelju neizvršenih osnova za plaćanje iznosi </w:t>
      </w:r>
      <w:r w:rsidR="000C192E">
        <w:t>10.351,33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634718">
        <w:t>a</w:t>
      </w:r>
      <w:r w:rsidR="007B0F30">
        <w:t xml:space="preserve"> ovlašten</w:t>
      </w:r>
      <w:r w:rsidR="00634718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0C192E">
        <w:t>Davor Valčić, Ošljak, Ošljak 28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34718">
        <w:t xml:space="preserve">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0C192E">
        <w:t>85</w:t>
      </w:r>
      <w:r w:rsidR="00634718">
        <w:t>-2016</w:t>
      </w:r>
      <w:r w:rsidR="00A30CC8">
        <w:t>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192E">
        <w:t>15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2D0B17" w:rsidP="002D0B17" w:rsidR="002D0B17">
      <w:pPr>
        <w:jc w:val="right"/>
      </w:pPr>
      <w:r>
        <w:t>Sutkinja</w:t>
      </w:r>
    </w:p>
    <w:p w:rsidRDefault="002D0B17" w:rsidP="002D0B17" w:rsidR="002D0B17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C5D67">
      <w:rPr>
        <w:noProof/>
      </w:rPr>
      <w:t>2</w:t>
    </w:r>
    <w:r>
      <w:fldChar w:fldCharType="end"/>
    </w:r>
  </w:p>
  <w:p w:rsidRDefault="00BC5D6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C5D6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0C192E">
      <w:t>85</w:t>
    </w:r>
    <w:r w:rsidR="00634718">
      <w:t>/2016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72E91"/>
    <w:rsid w:val="000C192E"/>
    <w:rsid w:val="000C79E0"/>
    <w:rsid w:val="00111686"/>
    <w:rsid w:val="00116B4E"/>
    <w:rsid w:val="00134DB4"/>
    <w:rsid w:val="00142AA0"/>
    <w:rsid w:val="00142E80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A0FDA"/>
    <w:rsid w:val="004D2F0F"/>
    <w:rsid w:val="004F472B"/>
    <w:rsid w:val="005C5CF2"/>
    <w:rsid w:val="00634718"/>
    <w:rsid w:val="00676CAC"/>
    <w:rsid w:val="006843B3"/>
    <w:rsid w:val="006B79A8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B7A6B"/>
    <w:rsid w:val="009C5A42"/>
    <w:rsid w:val="00A30CC8"/>
    <w:rsid w:val="00A54C72"/>
    <w:rsid w:val="00AC2CED"/>
    <w:rsid w:val="00AF74BD"/>
    <w:rsid w:val="00B7710A"/>
    <w:rsid w:val="00BC5D67"/>
    <w:rsid w:val="00BE1256"/>
    <w:rsid w:val="00C71E7F"/>
    <w:rsid w:val="00C73DB2"/>
    <w:rsid w:val="00C97E68"/>
    <w:rsid w:val="00D932F6"/>
    <w:rsid w:val="00DB0E67"/>
    <w:rsid w:val="00E04753"/>
    <w:rsid w:val="00E13823"/>
    <w:rsid w:val="00E17770"/>
    <w:rsid w:val="00E97FAB"/>
    <w:rsid w:val="00EC291A"/>
    <w:rsid w:val="00EF524A"/>
    <w:rsid w:val="00F2052F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5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D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D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D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D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5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D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D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D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D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St-85/2016</izvorni_sadrzaj>
    <derivirana_varijabla naziv="DomainObject.Predmet.OznakaBroj_1">St-85/2016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BLITVA d.o.o. za trgovinu i turizam</izvorni_sadrzaj>
    <derivirana_varijabla naziv="DomainObject.Predmet.ProtustrankaFormated_1">  BLITVA d.o.o. za trgovinu i turizam</derivirana_varijabla>
  </DomainObject.Predmet.ProtustrankaFormated>
  <DomainObject.Predmet.ProtustrankaFormatedOIB>
    <izvorni_sadrzaj>  BLITVA d.o.o. za trgovinu i turizam, OIB 26493411792</izvorni_sadrzaj>
    <derivirana_varijabla naziv="DomainObject.Predmet.ProtustrankaFormatedOIB_1">  BLITVA d.o.o. za trgovinu i turizam, OIB 26493411792</derivirana_varijabla>
  </DomainObject.Predmet.ProtustrankaFormatedOIB>
  <DomainObject.Predmet.ProtustrankaFormatedWithAdress>
    <izvorni_sadrzaj> BLITVA d.o.o. za trgovinu i turizam, Ošljak 28, 23273 Ošljak</izvorni_sadrzaj>
    <derivirana_varijabla naziv="DomainObject.Predmet.ProtustrankaFormatedWithAdress_1"> BLITVA d.o.o. za trgovinu i turizam, Ošljak 28, 23273 Ošljak</derivirana_varijabla>
  </DomainObject.Predmet.ProtustrankaFormatedWithAdress>
  <DomainObject.Predmet.ProtustrankaFormatedWithAdressOIB>
    <izvorni_sadrzaj> BLITVA d.o.o. za trgovinu i turizam, OIB 26493411792, Ošljak 28, 23273 Ošljak</izvorni_sadrzaj>
    <derivirana_varijabla naziv="DomainObject.Predmet.ProtustrankaFormatedWithAdressOIB_1"> BLITVA d.o.o. za trgovinu i turizam, OIB 26493411792, Ošljak 28, 23273 Ošljak</derivirana_varijabla>
  </DomainObject.Predmet.ProtustrankaFormatedWithAdressOIB>
  <DomainObject.Predmet.ProtustrankaWithAdress>
    <izvorni_sadrzaj>BLITVA d.o.o. za trgovinu i turizam Ošljak 28, 23273 Ošljak</izvorni_sadrzaj>
    <derivirana_varijabla naziv="DomainObject.Predmet.ProtustrankaWithAdress_1">BLITVA d.o.o. za trgovinu i turizam Ošljak 28, 23273 Ošljak</derivirana_varijabla>
  </DomainObject.Predmet.ProtustrankaWithAdress>
  <DomainObject.Predmet.ProtustrankaWithAdressOIB>
    <izvorni_sadrzaj>BLITVA d.o.o. za trgovinu i turizam, OIB 26493411792, Ošljak 28, 23273 Ošljak</izvorni_sadrzaj>
    <derivirana_varijabla naziv="DomainObject.Predmet.ProtustrankaWithAdressOIB_1">BLITVA d.o.o. za trgovinu i turizam, OIB 26493411792, Ošljak 28, 23273 Ošljak</derivirana_varijabla>
  </DomainObject.Predmet.ProtustrankaWithAdressOIB>
  <DomainObject.Predmet.ProtustrankaNazivFormated>
    <izvorni_sadrzaj>BLITVA d.o.o. za trgovinu i turizam</izvorni_sadrzaj>
    <derivirana_varijabla naziv="DomainObject.Predmet.ProtustrankaNazivFormated_1">BLITVA d.o.o. za trgovinu i turizam</derivirana_varijabla>
  </DomainObject.Predmet.ProtustrankaNazivFormated>
  <DomainObject.Predmet.ProtustrankaNazivFormatedOIB>
    <izvorni_sadrzaj>BLITVA d.o.o. za trgovinu i turizam, OIB 26493411792</izvorni_sadrzaj>
    <derivirana_varijabla naziv="DomainObject.Predmet.ProtustrankaNazivFormatedOIB_1">BLITVA d.o.o. za trgovinu i turizam, OIB 26493411792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10351.33</izvorni_sadrzaj>
    <derivirana_varijabla naziv="DomainObject.Predmet.TrenutnaVrijednost_1">10351.33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BLITVA d.o.o. za trgovinu i turizam</item>
    </izvorni_sadrzaj>
    <derivirana_varijabla naziv="DomainObject.Predmet.ProtuStrankaListFormated_1">
      <item>BLITVA d.o.o. za trgovinu i turizam</item>
    </derivirana_varijabla>
  </DomainObject.Predmet.ProtuStrankaListFormated>
  <DomainObject.Predmet.ProtuStrankaListFormatedOIB>
    <izvorni_sadrzaj>
      <item>BLITVA d.o.o. za trgovinu i turizam, OIB 26493411792</item>
    </izvorni_sadrzaj>
    <derivirana_varijabla naziv="DomainObject.Predmet.ProtuStrankaListFormatedOIB_1">
      <item>BLITVA d.o.o. za trgovinu i turizam, OIB 26493411792</item>
    </derivirana_varijabla>
  </DomainObject.Predmet.ProtuStrankaListFormatedOIB>
  <DomainObject.Predmet.ProtuStrankaListFormatedWithAdress>
    <izvorni_sadrzaj>
      <item>BLITVA d.o.o. za trgovinu i turizam, Ošljak 28, 23273 Ošljak</item>
    </izvorni_sadrzaj>
    <derivirana_varijabla naziv="DomainObject.Predmet.ProtuStrankaListFormatedWithAdress_1">
      <item>BLITVA d.o.o. za trgovinu i turizam, Ošljak 28, 23273 Ošljak</item>
    </derivirana_varijabla>
  </DomainObject.Predmet.ProtuStrankaListFormatedWithAdress>
  <DomainObject.Predmet.ProtuStrankaListFormatedWithAdressOIB>
    <izvorni_sadrzaj>
      <item>BLITVA d.o.o. za trgovinu i turizam, OIB 26493411792, Ošljak 28, 23273 Ošljak</item>
    </izvorni_sadrzaj>
    <derivirana_varijabla naziv="DomainObject.Predmet.ProtuStrankaListFormatedWithAdressOIB_1">
      <item>BLITVA d.o.o. za trgovinu i turizam, OIB 26493411792, Ošljak 28, 23273 Ošljak</item>
    </derivirana_varijabla>
  </DomainObject.Predmet.ProtuStrankaListFormatedWithAdressOIB>
  <DomainObject.Predmet.ProtuStrankaListNazivFormated>
    <izvorni_sadrzaj>
      <item>BLITVA d.o.o. za trgovinu i turizam</item>
    </izvorni_sadrzaj>
    <derivirana_varijabla naziv="DomainObject.Predmet.ProtuStrankaListNazivFormated_1">
      <item>BLITVA d.o.o. za trgovinu i turizam</item>
    </derivirana_varijabla>
  </DomainObject.Predmet.ProtuStrankaListNazivFormated>
  <DomainObject.Predmet.ProtuStrankaListNazivFormatedOIB>
    <izvorni_sadrzaj>
      <item>BLITVA d.o.o. za trgovinu i turizam, OIB 26493411792</item>
    </izvorni_sadrzaj>
    <derivirana_varijabla naziv="DomainObject.Predmet.ProtuStrankaListNazivFormatedOIB_1">
      <item>BLITVA d.o.o. za trgovinu i turizam, OIB 26493411792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BLITVA d.o.o. za trgovinu i turizam</izvorni_sadrzaj>
    <derivirana_varijabla naziv="DomainObject.Predmet.ProtustrankaIDrugi_1">BLITVA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BLITVA d.o.o. za trgovinu i turizam, OIB 26493411792, Ošljak 28, 23273 Ošljak</izvorni_sadrzaj>
    <derivirana_varijabla naziv="DomainObject.Predmet.ProtustrankaIDrugiAdressOIB_1">BLITVA d.o.o. za trgovinu i turizam, OIB 26493411792, Ošljak 28, 23273 Ošljak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BLITVA d.o.o. za trgovinu i turizam</item>
    </izvorni_sadrzaj>
    <derivirana_varijabla naziv="DomainObject.Predmet.SudioniciListNaziv_1">
      <item>FINA</item>
      <item>BLITVA d.o.o. za trgovinu i turizam</item>
    </derivirana_varijabla>
  </DomainObject.Predmet.SudioniciListNaziv>
  <DomainObject.Predmet.SudioniciListAdressOIB>
    <izvorni_sadrzaj>
      <item>FINA, OIB 85821130368</item>
      <item>BLITVA d.o.o. za trgovinu i turizam, OIB 26493411792, Ošljak 28,23273 Ošljak</item>
    </izvorni_sadrzaj>
    <derivirana_varijabla naziv="DomainObject.Predmet.SudioniciListAdressOIB_1">
      <item>FINA, OIB 85821130368</item>
      <item>BLITVA d.o.o. za trgovinu i turizam, OIB 26493411792, Ošljak 28,23273 Ošljak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26493411792</item>
    </izvorni_sadrzaj>
    <derivirana_varijabla naziv="DomainObject.Predmet.SudioniciListNazivOIB_1">
      <item>, OIB 85821130368</item>
      <item>, OIB 26493411792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2010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2016-02-15T08:30:00Z</dcterms:created>
  <dc:creator>Tina Grgas</dc:creator>
  <cp:lastModifiedBy>Martina Kalmeta</cp:lastModifiedBy>
  <cp:lastPrinted>2016-02-10T07:24:00Z</cp:lastPrinted>
  <dcterms:modified xmlns:xsi="http://www.w3.org/2001/XMLSchema-instance" xsi:type="dcterms:W3CDTF">2016-02-15T08:33:00Z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