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03d9" w14:paraId="3d103d9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1D0FC3">
        <w:t>22</w:t>
      </w:r>
      <w:r w:rsidR="00A10317">
        <w:t>8</w:t>
      </w:r>
      <w:r w:rsidR="000B7D73">
        <w:t>5</w:t>
      </w:r>
      <w:r w:rsidR="001D0FC3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B7D73" w:rsidP="00450643" w:rsidR="000B22E7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 xml:space="preserve">stečajnog postupka nad dužnikom PROMET TOPUSKO d.o.o., OIB: 19012799206, MBS: </w:t>
      </w:r>
      <w:r w:rsidRPr="003A3E88">
        <w:rPr>
          <w:lang w:val="pt-BR"/>
        </w:rPr>
        <w:t>080066440</w:t>
      </w:r>
      <w:r>
        <w:rPr>
          <w:lang w:val="pt-BR"/>
        </w:rPr>
        <w:t>, Topusko, Vranovinska 5,</w:t>
      </w:r>
      <w:r w:rsidR="00450643" w:rsidRPr="00450643">
        <w:rPr>
          <w:lang w:val="pt-BR"/>
        </w:rPr>
        <w:t xml:space="preserve"> dana</w:t>
      </w:r>
      <w:r w:rsidR="00E466D0">
        <w:rPr>
          <w:lang w:val="pt-BR"/>
        </w:rPr>
        <w:t xml:space="preserve"> 11. rujna 2017. </w:t>
      </w:r>
      <w:r w:rsidR="00866B31"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0B7D73">
        <w:rPr>
          <w:lang w:val="pt-BR"/>
        </w:rPr>
        <w:t xml:space="preserve">PROMET TOPUSKO d.o.o., OIB: 19012799206, MBS: </w:t>
      </w:r>
      <w:r w:rsidR="000B7D73" w:rsidRPr="003A3E88">
        <w:rPr>
          <w:lang w:val="pt-BR"/>
        </w:rPr>
        <w:t>080066440</w:t>
      </w:r>
      <w:r w:rsidR="000B7D73">
        <w:rPr>
          <w:lang w:val="pt-BR"/>
        </w:rPr>
        <w:t>, Topusko, Vranovinska 5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7EC3">
        <w:t>22</w:t>
      </w:r>
      <w:r w:rsidR="00A10317">
        <w:t>8</w:t>
      </w:r>
      <w:r w:rsidR="000B7D73">
        <w:t>5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91078A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0B7D73">
        <w:rPr>
          <w:lang w:val="pt-BR"/>
        </w:rPr>
        <w:t xml:space="preserve">PROMET TOPUSKO d.o.o., OIB: 19012799206, MBS: </w:t>
      </w:r>
      <w:r w:rsidR="000B7D73" w:rsidRPr="003A3E88">
        <w:rPr>
          <w:lang w:val="pt-BR"/>
        </w:rPr>
        <w:t>080066440</w:t>
      </w:r>
      <w:r w:rsidR="000B7D73">
        <w:rPr>
          <w:lang w:val="pt-BR"/>
        </w:rPr>
        <w:t>, Topusko, Vranovinska 5</w:t>
      </w:r>
      <w:r w:rsidR="0091078A">
        <w:rPr>
          <w:lang w:val="pt-BR"/>
        </w:rPr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0B7D73">
        <w:t>232</w:t>
      </w:r>
      <w:r w:rsidRPr="00BC2D3A">
        <w:t xml:space="preserve"> dana, u ukupnom iznosu od </w:t>
      </w:r>
      <w:r w:rsidR="000B7D73">
        <w:rPr>
          <w:lang w:val="pl-PL"/>
        </w:rPr>
        <w:t>19.611,52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2174D" w:rsidR="0052174D">
      <w:pPr>
        <w:ind w:firstLine="720"/>
        <w:jc w:val="both"/>
        <w:rPr>
          <w:lang w:val="pl-PL"/>
        </w:rPr>
      </w:pPr>
      <w:r>
        <w:lastRenderedPageBreak/>
        <w:t xml:space="preserve">Sud je rješenjem od </w:t>
      </w:r>
      <w:r w:rsidR="000A206E">
        <w:t>05. lipnja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0A206E">
        <w:t>11. rujna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0A206E">
        <w:t>ni</w:t>
      </w:r>
      <w:r w:rsidR="009F490F">
        <w:t xml:space="preserve">je </w:t>
      </w:r>
      <w:r w:rsidR="00E66535" w:rsidRPr="00E66535">
        <w:t>pristupio na navedeno ročište</w:t>
      </w:r>
      <w:r w:rsidR="000A206E">
        <w:t>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0A206E">
        <w:t>11. rujna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283D92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283D92" w:rsidP="004F5146" w:rsidR="00283D92">
      <w:pPr>
        <w:jc w:val="right"/>
      </w:pPr>
      <w:r>
        <w:t>za točnost otpravka-ovlašteni službenik</w:t>
      </w:r>
    </w:p>
    <w:p w:rsidRDefault="00283D92" w:rsidP="004F5146" w:rsidR="00283D92">
      <w:pPr>
        <w:jc w:val="right"/>
      </w:pPr>
      <w:r>
        <w:t xml:space="preserve">Mirjana Gašparić </w:t>
      </w:r>
    </w:p>
    <w:p w:rsidRDefault="00856259" w:rsidP="00283D92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283D92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5B3256">
          <w:rPr>
            <w:sz w:val="24"/>
          </w:rPr>
          <w:t>22</w:t>
        </w:r>
        <w:r w:rsidR="00A10317">
          <w:rPr>
            <w:sz w:val="24"/>
          </w:rPr>
          <w:t>8</w:t>
        </w:r>
        <w:r w:rsidR="000B7D73">
          <w:rPr>
            <w:sz w:val="24"/>
          </w:rPr>
          <w:t>5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A206E"/>
    <w:rsid w:val="000B22E7"/>
    <w:rsid w:val="000B5C4E"/>
    <w:rsid w:val="000B7D73"/>
    <w:rsid w:val="000C1F96"/>
    <w:rsid w:val="000C3FC6"/>
    <w:rsid w:val="000E335E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D0FC3"/>
    <w:rsid w:val="001E1A9A"/>
    <w:rsid w:val="0021298E"/>
    <w:rsid w:val="002132DA"/>
    <w:rsid w:val="00225E5C"/>
    <w:rsid w:val="00257CDB"/>
    <w:rsid w:val="00260C00"/>
    <w:rsid w:val="002817DE"/>
    <w:rsid w:val="00283D92"/>
    <w:rsid w:val="002840C1"/>
    <w:rsid w:val="002923AF"/>
    <w:rsid w:val="002C3072"/>
    <w:rsid w:val="002D5087"/>
    <w:rsid w:val="002D60CE"/>
    <w:rsid w:val="00341F35"/>
    <w:rsid w:val="003459CC"/>
    <w:rsid w:val="003541A8"/>
    <w:rsid w:val="003835F0"/>
    <w:rsid w:val="00384745"/>
    <w:rsid w:val="00396794"/>
    <w:rsid w:val="003D0115"/>
    <w:rsid w:val="003D1F88"/>
    <w:rsid w:val="003F3702"/>
    <w:rsid w:val="00404B33"/>
    <w:rsid w:val="00412D47"/>
    <w:rsid w:val="00450643"/>
    <w:rsid w:val="0046518B"/>
    <w:rsid w:val="00472216"/>
    <w:rsid w:val="00483BAA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2174D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16F5"/>
    <w:rsid w:val="006A7F1A"/>
    <w:rsid w:val="006C79FF"/>
    <w:rsid w:val="006D12ED"/>
    <w:rsid w:val="006E04CA"/>
    <w:rsid w:val="00704DD0"/>
    <w:rsid w:val="007150E9"/>
    <w:rsid w:val="0073524B"/>
    <w:rsid w:val="00754CF2"/>
    <w:rsid w:val="007A193D"/>
    <w:rsid w:val="007B068E"/>
    <w:rsid w:val="007E6A6F"/>
    <w:rsid w:val="007F5CFB"/>
    <w:rsid w:val="00856259"/>
    <w:rsid w:val="00866B31"/>
    <w:rsid w:val="008B669A"/>
    <w:rsid w:val="008B7789"/>
    <w:rsid w:val="008B7EC3"/>
    <w:rsid w:val="008E71FA"/>
    <w:rsid w:val="008F474B"/>
    <w:rsid w:val="00901CFD"/>
    <w:rsid w:val="0091078A"/>
    <w:rsid w:val="009122D6"/>
    <w:rsid w:val="00947BCF"/>
    <w:rsid w:val="009713FB"/>
    <w:rsid w:val="00973C2C"/>
    <w:rsid w:val="009B1748"/>
    <w:rsid w:val="009B3D51"/>
    <w:rsid w:val="009F490F"/>
    <w:rsid w:val="00A0793E"/>
    <w:rsid w:val="00A10317"/>
    <w:rsid w:val="00A179ED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A5"/>
    <w:rsid w:val="00DE0F86"/>
    <w:rsid w:val="00DF2F2C"/>
    <w:rsid w:val="00DF717D"/>
    <w:rsid w:val="00E0682D"/>
    <w:rsid w:val="00E13DC7"/>
    <w:rsid w:val="00E24B5E"/>
    <w:rsid w:val="00E466D0"/>
    <w:rsid w:val="00E66535"/>
    <w:rsid w:val="00E70F28"/>
    <w:rsid w:val="00E776ED"/>
    <w:rsid w:val="00EA7F5E"/>
    <w:rsid w:val="00EF3D26"/>
    <w:rsid w:val="00F11AA4"/>
    <w:rsid w:val="00F31E76"/>
    <w:rsid w:val="00F324F6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3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D9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D9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D9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D9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3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D9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D9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D9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D9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2285</izvorni_sadrzaj>
    <derivirana_varijabla naziv="DomainObject.Predmet.Broj_1">2285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St-2285/2016</izvorni_sadrzaj>
    <derivirana_varijabla naziv="DomainObject.Predmet.OznakaBroj_1">St-2285/2016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PROMET TOPUSKO d.o.o. za unutarnju i vanjsku trgovinu zastupanog po punomoćniku Stanica Putrić</izvorni_sadrzaj>
    <derivirana_varijabla naziv="DomainObject.Predmet.ProtustrankaFormated_1">  PROMET TOPUSKO d.o.o. za unutarnju i vanjsku trgovinu zastupanog po punomoćniku Stanica Putrić</derivirana_varijabla>
  </DomainObject.Predmet.ProtustrankaFormated>
  <DomainObject.Predmet.ProtustrankaFormatedOIB>
    <izvorni_sadrzaj>  PROMET TOPUSKO d.o.o. za unutarnju i vanjsku trgovinu, OIB 19012799206 zastupanog po punomoćniku Stanica Putrić</izvorni_sadrzaj>
    <derivirana_varijabla naziv="DomainObject.Predmet.ProtustrankaFormatedOIB_1">  PROMET TOPUSKO d.o.o. za unutarnju i vanjsku trgovinu, OIB 19012799206 zastupanog po punomoćniku Stanica Putrić</derivirana_varijabla>
  </DomainObject.Predmet.ProtustrankaFormatedOIB>
  <DomainObject.Predmet.ProtustrankaFormatedWithAdress>
    <izvorni_sadrzaj> PROMET TOPUSKO d.o.o. za unutarnju i vanjsku trgovinu, Vranovinska 5, 44415 Topusko zastupanog po punomoćniku Stanica Putrić</izvorni_sadrzaj>
    <derivirana_varijabla naziv="DomainObject.Predmet.ProtustrankaFormatedWithAdress_1"> PROMET TOPUSKO d.o.o. za unutarnju i vanjsku trgovinu, Vranovinska 5, 44415 Topusko zastupanog po punomoćniku Stanica Putrić</derivirana_varijabla>
  </DomainObject.Predmet.ProtustrankaFormatedWithAdress>
  <DomainObject.Predmet.ProtustrankaFormatedWithAdressOIB>
    <izvorni_sadrzaj> PROMET TOPUSKO d.o.o. za unutarnju i vanjsku trgovinu, OIB 19012799206, Vranovinska 5, 44415 Topusko zastupanog po punomoćniku Stanica Putrić</izvorni_sadrzaj>
    <derivirana_varijabla naziv="DomainObject.Predmet.ProtustrankaFormatedWithAdressOIB_1"> PROMET TOPUSKO d.o.o. za unutarnju i vanjsku trgovinu, OIB 19012799206, Vranovinska 5, 44415 Topusko zastupanog po punomoćniku Stanica Putrić</derivirana_varijabla>
  </DomainObject.Predmet.ProtustrankaFormatedWithAdressOIB>
  <DomainObject.Predmet.ProtustrankaWithAdress>
    <izvorni_sadrzaj>PROMET TOPUSKO d.o.o. za unutarnju i vanjsku trgovinu Vranovinska 5, 44415 Topusko</izvorni_sadrzaj>
    <derivirana_varijabla naziv="DomainObject.Predmet.ProtustrankaWithAdress_1">PROMET TOPUSKO d.o.o. za unutarnju i vanjsku trgovinu Vranovinska 5, 44415 Topusko</derivirana_varijabla>
  </DomainObject.Predmet.ProtustrankaWithAdress>
  <DomainObject.Predmet.ProtustrankaWithAdressOIB>
    <izvorni_sadrzaj>PROMET TOPUSKO d.o.o. za unutarnju i vanjsku trgovinu, OIB 19012799206, Vranovinska 5, 44415 Topusko</izvorni_sadrzaj>
    <derivirana_varijabla naziv="DomainObject.Predmet.ProtustrankaWithAdressOIB_1">PROMET TOPUSKO d.o.o. za unutarnju i vanjsku trgovinu, OIB 19012799206, Vranovinska 5, 44415 Topusko</derivirana_varijabla>
  </DomainObject.Predmet.ProtustrankaWithAdressOIB>
  <DomainObject.Predmet.ProtustrankaNazivFormated>
    <izvorni_sadrzaj>PROMET TOPUSKO d.o.o. za unutarnju i vanjsku trgovinu</izvorni_sadrzaj>
    <derivirana_varijabla naziv="DomainObject.Predmet.ProtustrankaNazivFormated_1">PROMET TOPUSKO d.o.o. za unutarnju i vanjsku trgovinu</derivirana_varijabla>
  </DomainObject.Predmet.ProtustrankaNazivFormated>
  <DomainObject.Predmet.ProtustrankaNazivFormatedOIB>
    <izvorni_sadrzaj>PROMET TOPUSKO d.o.o. za unutarnju i vanjsku trgovinu, OIB 19012799206</izvorni_sadrzaj>
    <derivirana_varijabla naziv="DomainObject.Predmet.ProtustrankaNazivFormatedOIB_1">PROMET TOPUSKO d.o.o. za unutarnju i vanjsku trgovinu, OIB 19012799206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PROMET TOPUSKO d.o.o. za unutarnju i vanjsku trgovinu zastupanog po punomoćniku Stanica Putrić</item>
    </izvorni_sadrzaj>
    <derivirana_varijabla naziv="DomainObject.Predmet.ProtuStrankaListFormated_1">
      <item>PROMET TOPUSKO d.o.o. za unutarnju i vanjsku trgovinu zastupanog po punomoćniku Stanica Putrić</item>
    </derivirana_varijabla>
  </DomainObject.Predmet.ProtuStrankaListFormated>
  <DomainObject.Predmet.ProtuStrankaListFormatedOIB>
    <izvorni_sadrzaj>
      <item>PROMET TOPUSKO d.o.o. za unutarnju i vanjsku trgovinu, OIB 19012799206 zastupanog po punomoćniku Stanica Putrić</item>
    </izvorni_sadrzaj>
    <derivirana_varijabla naziv="DomainObject.Predmet.ProtuStrankaListFormatedOIB_1">
      <item>PROMET TOPUSKO d.o.o. za unutarnju i vanjsku trgovinu, OIB 19012799206 zastupanog po punomoćniku Stanica Putrić</item>
    </derivirana_varijabla>
  </DomainObject.Predmet.ProtuStrankaListFormatedOIB>
  <DomainObject.Predmet.ProtuStrankaListFormatedWithAdress>
    <izvorni_sadrzaj>
      <item>PROMET TOPUSKO d.o.o. za unutarnju i vanjsku trgovinu, Vranovinska 5, 44415 Topusko zastupanog po punomoćniku Stanica Putrić</item>
    </izvorni_sadrzaj>
    <derivirana_varijabla naziv="DomainObject.Predmet.ProtuStrankaListFormatedWithAdress_1">
      <item>PROMET TOPUSKO d.o.o. za unutarnju i vanjsku trgovinu, Vranovinska 5, 44415 Topusko zastupanog po punomoćniku Stanica Putrić</item>
    </derivirana_varijabla>
  </DomainObject.Predmet.ProtuStrankaListFormatedWithAdress>
  <DomainObject.Predmet.ProtuStrankaListFormatedWithAdressOIB>
    <izvorni_sadrzaj>
      <item>PROMET TOPUSKO d.o.o. za unutarnju i vanjsku trgovinu, OIB 19012799206, Vranovinska 5, 44415 Topusko zastupanog po punomoćniku Stanica Putrić</item>
    </izvorni_sadrzaj>
    <derivirana_varijabla naziv="DomainObject.Predmet.ProtuStrankaListFormatedWithAdressOIB_1">
      <item>PROMET TOPUSKO d.o.o. za unutarnju i vanjsku trgovinu, OIB 19012799206, Vranovinska 5, 44415 Topusko zastupanog po punomoćniku Stanica Putrić</item>
    </derivirana_varijabla>
  </DomainObject.Predmet.ProtuStrankaListFormatedWithAdressOIB>
  <DomainObject.Predmet.ProtuStrankaListNazivFormated>
    <izvorni_sadrzaj>
      <item>PROMET TOPUSKO d.o.o. za unutarnju i vanjsku trgovinu</item>
    </izvorni_sadrzaj>
    <derivirana_varijabla naziv="DomainObject.Predmet.ProtuStrankaListNazivFormated_1">
      <item>PROMET TOPUSKO d.o.o. za unutarnju i vanjsku trgovinu</item>
    </derivirana_varijabla>
  </DomainObject.Predmet.ProtuStrankaListNazivFormated>
  <DomainObject.Predmet.ProtuStrankaListNazivFormatedOIB>
    <izvorni_sadrzaj>
      <item>PROMET TOPUSKO d.o.o. za unutarnju i vanjsku trgovinu, OIB 19012799206</item>
    </izvorni_sadrzaj>
    <derivirana_varijabla naziv="DomainObject.Predmet.ProtuStrankaListNazivFormatedOIB_1">
      <item>PROMET TOPUSKO d.o.o. za unutarnju i vanjsku trgovinu, OIB 19012799206</item>
    </derivirana_varijabla>
  </DomainObject.Predmet.ProtuStrankaListNazivFormatedOIB>
  <DomainObject.Predmet.OstaliListFormated>
    <izvorni_sadrzaj>
      <item>Stanica Putrić punomoćnik sudionika u postupku PROMET TOPUSKO d.o.o. za unutarnju i vanjsku trgovinu</item>
    </izvorni_sadrzaj>
    <derivirana_varijabla naziv="DomainObject.Predmet.OstaliListFormated_1">
      <item>Stanica Putrić punomoćnik sudionika u postupku PROMET TOPUSKO d.o.o. za unutarnju i vanjsku trgovinu</item>
    </derivirana_varijabla>
  </DomainObject.Predmet.OstaliListFormated>
  <DomainObject.Predmet.OstaliListFormatedOIB>
    <izvorni_sadrzaj>
      <item>Stanica Putrić, OIB 32313306856 punomoćnik sudionika u postupku PROMET TOPUSKO d.o.o. za unutarnju i vanjsku trgovinu</item>
    </izvorni_sadrzaj>
    <derivirana_varijabla naziv="DomainObject.Predmet.OstaliListFormatedOIB_1">
      <item>Stanica Putrić, OIB 32313306856 punomoćnik sudionika u postupku PROMET TOPUSKO d.o.o. za unutarnju i vanjsku trgovinu</item>
    </derivirana_varijabla>
  </DomainObject.Predmet.OstaliListFormatedOIB>
  <DomainObject.Predmet.OstaliListFormatedWithAdress>
    <izvorni_sadrzaj>
      <item>Stanica Putrić, Vranovinska Cesta 5, 44415 Topusko punomoćnik sudionika u postupku PROMET TOPUSKO d.o.o. za unutarnju i vanjsku trgovinu</item>
    </izvorni_sadrzaj>
    <derivirana_varijabla naziv="DomainObject.Predmet.OstaliListFormatedWithAdress_1">
      <item>Stanica Putrić, Vranovinska Cesta 5, 44415 Topusko punomoćnik sudionika u postupku PROMET TOPUSKO d.o.o. za unutarnju i vanjsku trgovinu</item>
    </derivirana_varijabla>
  </DomainObject.Predmet.OstaliListFormatedWithAdress>
  <DomainObject.Predmet.OstaliListFormatedWithAdressOIB>
    <izvorni_sadrzaj>
      <item>Stanica Putrić, OIB 32313306856, Vranovinska Cesta 5, 44415 Topusko punomoćnik sudionika u postupku PROMET TOPUSKO d.o.o. za unutarnju i vanjsku trgovinu</item>
    </izvorni_sadrzaj>
    <derivirana_varijabla naziv="DomainObject.Predmet.OstaliListFormatedWithAdressOIB_1">
      <item>Stanica Putrić, OIB 32313306856, Vranovinska Cesta 5, 44415 Topusko punomoćnik sudionika u postupku PROMET TOPUSKO d.o.o. za unutarnju i vanjsku trgovinu</item>
    </derivirana_varijabla>
  </DomainObject.Predmet.OstaliListFormatedWithAdressOIB>
  <DomainObject.Predmet.OstaliListNazivFormated>
    <izvorni_sadrzaj>
      <item>Stanica Putrić</item>
    </izvorni_sadrzaj>
    <derivirana_varijabla naziv="DomainObject.Predmet.OstaliListNazivFormated_1">
      <item>Stanica Putrić</item>
    </derivirana_varijabla>
  </DomainObject.Predmet.OstaliListNazivFormated>
  <DomainObject.Predmet.OstaliListNazivFormatedOIB>
    <izvorni_sadrzaj>
      <item>Stanica Putrić, OIB 32313306856</item>
    </izvorni_sadrzaj>
    <derivirana_varijabla naziv="DomainObject.Predmet.OstaliListNazivFormatedOIB_1">
      <item>Stanica Putrić, OIB 32313306856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PROMET TOPUSKO d.o.o. za unutarnju i vanjsku trgovinu</izvorni_sadrzaj>
    <derivirana_varijabla naziv="DomainObject.Predmet.ProtustrankaIDrugi_1">PROMET TOPUSKO d.o.o. za unutarnju i vanjsku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PROMET TOPUSKO d.o.o. za unutarnju i vanjsku trgovinu, OIB 19012799206, Vranovinska 5, 44415 Topusko</izvorni_sadrzaj>
    <derivirana_varijabla naziv="DomainObject.Predmet.ProtustrankaIDrugiAdressOIB_1">PROMET TOPUSKO d.o.o. za unutarnju i vanjsku trgovinu, OIB 19012799206, Vranovinska 5, 44415 Topusko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PROMET TOPUSKO d.o.o. za unutarnju i vanjsku trgovinu</item>
      <item>Stanica Putrić</item>
    </izvorni_sadrzaj>
    <derivirana_varijabla naziv="DomainObject.Predmet.SudioniciListNaziv_1">
      <item>FINA Regionalni centar Zagreb</item>
      <item>PROMET TOPUSKO d.o.o. za unutarnju i vanjsku trgovinu</item>
      <item>Stanica Putrić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PROMET TOPUSKO d.o.o. za unutarnju i vanjsku trgovinu, OIB 19012799206, Vranovinska 5,44415 Topusko</item>
      <item>Stanica Putrić, OIB 32313306856, Vranovinska Cesta 5,44415 Topusko</item>
    </izvorni_sadrzaj>
    <derivirana_varijabla naziv="DomainObject.Predmet.SudioniciListAdressOIB_1">
      <item>FINA Regionalni centar Zagreb, OIB 85821130368, Trg svibanjskih žrtava 1995. br. 1,10000 Zagreb</item>
      <item>PROMET TOPUSKO d.o.o. za unutarnju i vanjsku trgovinu, OIB 19012799206, Vranovinska 5,44415 Topusko</item>
      <item>Stanica Putrić, OIB 32313306856, Vranovinska Cesta 5,44415 Topusko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19012799206</item>
      <item>, OIB 32313306856</item>
    </izvorni_sadrzaj>
    <derivirana_varijabla naziv="DomainObject.Predmet.SudioniciListNazivOIB_1">
      <item>, OIB 85821130368</item>
      <item>, OIB 19012799206</item>
      <item>, OIB 32313306856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7DA3ED-74C0-4F60-A336-A82AB4A434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716</properties:Words>
  <properties:Characters>4038</properties:Characters>
  <properties:Lines>85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2017-09-11T11:17:00Z</dcterms:created>
  <dc:creator>gzubak</dc:creator>
  <cp:lastModifiedBy>Mirjana Gašparić</cp:lastModifiedBy>
  <cp:lastPrinted>2017-09-11T09:50:00Z</cp:lastPrinted>
  <dcterms:modified xmlns:xsi="http://www.w3.org/2001/XMLSchema-instance" xsi:type="dcterms:W3CDTF">2017-09-11T11:22:00Z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