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ad1c" w14:paraId="12ead1c" w:rsidRDefault="00DF0665" w:rsidP="00DF0665" w:rsidR="00DF066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F0665" w:rsidP="00DF0665" w:rsidR="00DF066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F0665" w:rsidP="00DF0665" w:rsidR="00DF066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F0665" w:rsidP="00DF0665" w:rsidR="00DF066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>/II</w:t>
      </w:r>
      <w:r>
        <w:rPr>
          <w:bCs/>
          <w:snapToGrid w:val="false"/>
        </w:rPr>
        <w:t xml:space="preserve">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F0665" w:rsidP="00DF0665" w:rsidR="00DF0665">
      <w:pPr>
        <w:spacing w:after="0"/>
        <w:rPr>
          <w:lang w:eastAsia="hr-HR"/>
        </w:rPr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center"/>
      </w:pPr>
      <w:r>
        <w:t>U  I M E  R E P U B L I K E  H R V A T S K E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center"/>
      </w:pPr>
      <w:r>
        <w:t>R J E Š E NJ E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both"/>
        <w:rPr>
          <w:szCs w:val="20"/>
        </w:rPr>
      </w:pPr>
      <w:r>
        <w:tab/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dana 18. svibnja 2017.,</w:t>
      </w:r>
    </w:p>
    <w:p w:rsidRDefault="00DF0665" w:rsidP="00DF0665" w:rsidR="00DF0665">
      <w:pPr>
        <w:spacing w:after="0"/>
        <w:jc w:val="both"/>
      </w:pPr>
    </w:p>
    <w:p w:rsidRDefault="00DF0665" w:rsidP="00DF0665" w:rsidR="00DF0665">
      <w:pPr>
        <w:spacing w:after="0"/>
        <w:jc w:val="both"/>
      </w:pPr>
    </w:p>
    <w:p w:rsidRDefault="00DF0665" w:rsidP="00DF0665" w:rsidR="00DF0665">
      <w:pPr>
        <w:spacing w:after="0"/>
        <w:jc w:val="center"/>
      </w:pPr>
      <w:r>
        <w:t>r i j e š i o  j e</w:t>
      </w:r>
    </w:p>
    <w:p w:rsidRDefault="00DF0665" w:rsidP="00DF0665" w:rsidR="00DF0665">
      <w:pPr>
        <w:spacing w:after="0"/>
        <w:jc w:val="center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both"/>
      </w:pPr>
      <w:r>
        <w:tab/>
        <w:t xml:space="preserve">I Otvara se stečajni postupak nad stečajnim dužnikom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s danom 18. svibnja 2017</w:t>
      </w:r>
      <w:r>
        <w:t>. u 14,30 sati.</w:t>
      </w:r>
    </w:p>
    <w:p w:rsidRDefault="00DF0665" w:rsidP="00DF0665" w:rsidR="00DF0665">
      <w:pPr>
        <w:spacing w:after="0"/>
        <w:jc w:val="both"/>
      </w:pPr>
    </w:p>
    <w:p w:rsidRDefault="00DF0665" w:rsidP="00DF0665" w:rsidR="00DF0665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.</w:t>
      </w:r>
    </w:p>
    <w:p w:rsidRDefault="00DF0665" w:rsidP="00DF0665" w:rsidR="00DF0665">
      <w:pPr>
        <w:spacing w:after="0"/>
        <w:jc w:val="both"/>
      </w:pPr>
    </w:p>
    <w:p w:rsidRDefault="00DF0665" w:rsidP="00DF0665" w:rsidR="00DF0665">
      <w:pPr>
        <w:spacing w:after="0"/>
        <w:jc w:val="both"/>
      </w:pPr>
      <w:r>
        <w:tab/>
        <w:t xml:space="preserve">III Za stečajnog upravitelja imenuje se </w:t>
      </w:r>
      <w:r>
        <w:t>Nikola Remenar, Dubrovačka 14, Velika Gorica, OIB: 48313195864.</w:t>
      </w:r>
    </w:p>
    <w:p w:rsidRDefault="00DF0665" w:rsidP="00DF0665" w:rsidR="00DF0665">
      <w:pPr>
        <w:spacing w:after="0"/>
        <w:jc w:val="both"/>
        <w:rPr>
          <w:color w:val="FF0000"/>
        </w:rPr>
      </w:pPr>
    </w:p>
    <w:p w:rsidRDefault="00DF0665" w:rsidP="00DF0665" w:rsidR="00DF0665">
      <w:pPr>
        <w:spacing w:after="0"/>
        <w:jc w:val="both"/>
      </w:pPr>
      <w:r>
        <w:tab/>
        <w:t>IV Ovo rješenje objavit će se na e-oglasnoj ploči suda.</w:t>
      </w:r>
    </w:p>
    <w:p w:rsidRDefault="00DF0665" w:rsidP="00DF0665" w:rsidR="00DF0665">
      <w:pPr>
        <w:spacing w:after="0"/>
        <w:jc w:val="both"/>
      </w:pPr>
    </w:p>
    <w:p w:rsidRDefault="00DF0665" w:rsidP="00DF0665" w:rsidR="00DF0665">
      <w:pPr>
        <w:spacing w:after="0"/>
        <w:jc w:val="both"/>
      </w:pPr>
      <w:r>
        <w:tab/>
        <w:t xml:space="preserve">V Po pravomoćnosti ovoga rješenja stečajni dužnik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bit će brisan iz sudskog registra.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center"/>
      </w:pPr>
    </w:p>
    <w:p w:rsidRDefault="00DF0665" w:rsidP="00DF0665" w:rsidR="00DF0665">
      <w:pPr>
        <w:spacing w:after="0"/>
        <w:jc w:val="center"/>
      </w:pPr>
      <w:r>
        <w:t>Obrazloženje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both"/>
      </w:pPr>
      <w:r>
        <w:tab/>
        <w:t>Predlagatelj je dana 4. kolovoza 2016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  <w:jc w:val="center"/>
      </w:pPr>
      <w:r>
        <w:t>U Varaždinu, 18. svibnja 2017</w:t>
      </w:r>
      <w:r>
        <w:t>.</w:t>
      </w:r>
    </w:p>
    <w:p w:rsidRDefault="00DF0665" w:rsidP="00DF0665" w:rsidR="00DF0665">
      <w:pPr>
        <w:spacing w:after="0"/>
      </w:pPr>
      <w:r>
        <w:t xml:space="preserve">                                                                                                  </w:t>
      </w:r>
    </w:p>
    <w:p w:rsidRDefault="00DF0665" w:rsidP="00DF0665" w:rsidR="00DF0665">
      <w:pPr>
        <w:spacing w:after="0"/>
      </w:pPr>
      <w:r>
        <w:t xml:space="preserve">     </w:t>
      </w:r>
    </w:p>
    <w:p w:rsidRDefault="00DF0665" w:rsidP="00DF0665" w:rsidR="00DF066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6B04D4">
        <w:t xml:space="preserve">   </w:t>
      </w:r>
      <w:bookmarkStart w:name="_GoBack" w:id="0"/>
      <w:bookmarkEnd w:id="0"/>
      <w:r>
        <w:t>SUDAC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>
        <w:t xml:space="preserve">Hugo </w:t>
      </w:r>
      <w:proofErr w:type="spellStart"/>
      <w:r>
        <w:t>Wedemeyer</w:t>
      </w:r>
      <w:proofErr w:type="spellEnd"/>
      <w:r w:rsidR="006B04D4">
        <w:t>, v.r.</w:t>
      </w:r>
    </w:p>
    <w:p w:rsidRDefault="00DF0665" w:rsidP="00DF0665" w:rsidR="00DF0665">
      <w:pPr>
        <w:spacing w:after="0"/>
      </w:pPr>
      <w:r>
        <w:t xml:space="preserve"> 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  <w:r>
        <w:t xml:space="preserve">                              </w:t>
      </w:r>
    </w:p>
    <w:p w:rsidRDefault="00DF0665" w:rsidP="00DF0665" w:rsidR="00DF0665">
      <w:pPr>
        <w:spacing w:after="0"/>
      </w:pPr>
      <w:r>
        <w:tab/>
        <w:t>Uputa o pravnom lijeku:</w:t>
      </w:r>
    </w:p>
    <w:p w:rsidRDefault="00DF0665" w:rsidP="00DF0665" w:rsidR="00DF066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F0665" w:rsidP="00DF0665" w:rsidR="00DF066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  <w:r>
        <w:t>DNA:</w:t>
      </w:r>
    </w:p>
    <w:p w:rsidRDefault="00DF0665" w:rsidP="00DF0665" w:rsidR="00DF066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F0665" w:rsidP="00DF0665" w:rsidR="00DF066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F0665" w:rsidP="00DF0665" w:rsidR="00DF0665">
      <w:pPr>
        <w:numPr>
          <w:ilvl w:val="0"/>
          <w:numId w:val="47"/>
        </w:numPr>
        <w:spacing w:after="0"/>
      </w:pPr>
      <w:r>
        <w:t xml:space="preserve">Dužnik DABLA d.o.o., Donji </w:t>
      </w:r>
      <w:proofErr w:type="spellStart"/>
      <w:r>
        <w:t>Pustakovec</w:t>
      </w:r>
      <w:proofErr w:type="spellEnd"/>
      <w:r>
        <w:t xml:space="preserve"> 46, Donji </w:t>
      </w:r>
      <w:proofErr w:type="spellStart"/>
      <w:r>
        <w:t>Pustakovec</w:t>
      </w:r>
      <w:proofErr w:type="spellEnd"/>
    </w:p>
    <w:p w:rsidRDefault="00DF0665" w:rsidP="00DF0665" w:rsidR="00DF0665">
      <w:pPr>
        <w:numPr>
          <w:ilvl w:val="0"/>
          <w:numId w:val="47"/>
        </w:numPr>
        <w:spacing w:after="0"/>
      </w:pPr>
      <w:r>
        <w:t xml:space="preserve">Direktor dužnika </w:t>
      </w:r>
      <w:r w:rsidR="00CB0005">
        <w:t xml:space="preserve">Damir </w:t>
      </w:r>
      <w:proofErr w:type="spellStart"/>
      <w:r w:rsidR="00CB0005">
        <w:t>Blažeka</w:t>
      </w:r>
      <w:proofErr w:type="spellEnd"/>
      <w:r w:rsidR="00CB0005">
        <w:t xml:space="preserve">, Donji </w:t>
      </w:r>
      <w:proofErr w:type="spellStart"/>
      <w:r w:rsidR="00CB0005">
        <w:t>Pustakovec</w:t>
      </w:r>
      <w:proofErr w:type="spellEnd"/>
      <w:r w:rsidR="00CB0005">
        <w:t xml:space="preserve">, Donji </w:t>
      </w:r>
      <w:proofErr w:type="spellStart"/>
      <w:r w:rsidR="00CB0005">
        <w:t>Pustakovec</w:t>
      </w:r>
      <w:proofErr w:type="spellEnd"/>
      <w:r w:rsidR="00CB0005">
        <w:t xml:space="preserve"> 59</w:t>
      </w:r>
    </w:p>
    <w:p w:rsidRDefault="00DF0665" w:rsidP="00DF0665" w:rsidR="00DF0665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DF0665" w:rsidP="00DF0665" w:rsidR="00DF066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DF0665" w:rsidP="00DF0665" w:rsidR="00DF0665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Nikola Remenar, Dubrovačka 14, Velika Gorica</w:t>
      </w:r>
    </w:p>
    <w:p w:rsidRDefault="00DF0665" w:rsidP="00DF0665" w:rsidR="00DF0665">
      <w:pPr>
        <w:numPr>
          <w:ilvl w:val="0"/>
          <w:numId w:val="47"/>
        </w:numPr>
        <w:spacing w:after="0"/>
      </w:pPr>
      <w:r>
        <w:t>e-oglasna ploča suda</w:t>
      </w: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DF0665" w:rsidP="00DF0665" w:rsidR="00DF0665">
      <w:pPr>
        <w:spacing w:after="0"/>
      </w:pPr>
    </w:p>
    <w:p w:rsidRDefault="00AE649C" w:rsidP="00DF0665" w:rsidR="00AE649C" w:rsidRPr="00B76F3C">
      <w:pPr>
        <w:pStyle w:val="NormaleSPIS"/>
        <w:spacing w:after="0"/>
      </w:pPr>
    </w:p>
    <w:p w:rsidRDefault="00AB4602" w:rsidP="00DF066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F066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D4A" w:rsidP="00537B78" w:rsidR="00AC5D4A">
      <w:r>
        <w:separator/>
      </w:r>
    </w:p>
  </w:endnote>
  <w:endnote w:id="0" w:type="continuationSeparator">
    <w:p w:rsidRDefault="00AC5D4A" w:rsidP="00537B78" w:rsidR="00AC5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D4A" w:rsidP="00537B78" w:rsidR="00AC5D4A">
      <w:r>
        <w:separator/>
      </w:r>
    </w:p>
  </w:footnote>
  <w:footnote w:id="0" w:type="continuationSeparator">
    <w:p w:rsidRDefault="00AC5D4A" w:rsidP="00537B78" w:rsidR="00AC5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665" w:rsidR="008333A9">
    <w:pPr>
      <w:pStyle w:val="Zaglavlje"/>
    </w:pPr>
    <w:r>
      <w:rPr>
        <w:rStyle w:val="PozadinaSvijetloCrvena"/>
        <w:shd w:fill="auto" w:color="auto" w:val="clear"/>
      </w:rPr>
      <w:t>Poslovni broj: 6 St-933/16-4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4D4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D4A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005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665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18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St-933/2016-4</izvorni_sadrzaj>
    <derivirana_varijabla naziv="DomainObject.Oznaka_1">St-933/2016-4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DABLA društvo s ograničenom odgovornošću za proizvodnju, usluge i trgovinu</izvorni_sadrzaj>
    <derivirana_varijabla naziv="DomainObject.Predmet.ProtustrankaFormated_1">  DABLA društvo s ograničenom odgovornošću za proizvodnju, usluge i trgovinu</derivirana_varijabla>
  </DomainObject.Predmet.ProtustrankaFormated>
  <DomainObject.Predmet.ProtustrankaFormatedOIB>
    <izvorni_sadrzaj>  DABLA društvo s ograničenom odgovornošću za proizvodnju, usluge i trgovinu, OIB 27143970443</izvorni_sadrzaj>
    <derivirana_varijabla naziv="DomainObject.Predmet.ProtustrankaFormatedOIB_1">  DABLA društvo s ograničenom odgovornošću za proizvodnju, usluge i trgovinu, OIB 27143970443</derivirana_varijabla>
  </DomainObject.Predmet.ProtustrankaFormatedOIB>
  <DomainObject.Predmet.ProtustrankaFormatedWithAdress>
    <izvorni_sadrzaj> DABLA društvo s ograničenom odgovornošću za proizvodnju, usluge i trgovinu, Donji Pustakovec 46, 40323 Donji Pustakovec</izvorni_sadrzaj>
    <derivirana_varijabla naziv="DomainObject.Predmet.ProtustrankaFormatedWithAdress_1"> DABLA društvo s ograničenom odgovornošću za proizvodnju, usluge i trgovinu, Donji Pustakovec 46, 40323 Donji Pustakovec</derivirana_varijabla>
  </DomainObject.Predmet.ProtustrankaFormatedWithAdress>
  <DomainObject.Predmet.ProtustrankaFormatedWithAdressOIB>
    <izvorni_sadrzaj> DABLA društvo s ograničenom odgovornošću za proizvodnju, usluge i trgovinu, OIB 27143970443, Donji Pustakovec 46, 40323 Donji Pustakovec</izvorni_sadrzaj>
    <derivirana_varijabla naziv="DomainObject.Predmet.ProtustrankaFormatedWithAdressOIB_1"> DABLA društvo s ograničenom odgovornošću za proizvodnju, usluge i trgovinu, OIB 27143970443, Donji Pustakovec 46, 40323 Donji Pustakovec</derivirana_varijabla>
  </DomainObject.Predmet.ProtustrankaFormatedWithAdressOIB>
  <DomainObject.Predmet.ProtustrankaWithAdress>
    <izvorni_sadrzaj>DABLA društvo s ograničenom odgovornošću za proizvodnju, usluge i trgovinu Donji Pustakovec 46, 40323 Donji Pustakovec</izvorni_sadrzaj>
    <derivirana_varijabla naziv="DomainObject.Predmet.ProtustrankaWithAdress_1">DABLA društvo s ograničenom odgovornošću za proizvodnju, usluge i trgovinu Donji Pustakovec 46, 40323 Donji Pustakovec</derivirana_varijabla>
  </DomainObject.Predmet.ProtustrankaWithAdress>
  <DomainObject.Predmet.ProtustrankaWithAdressOIB>
    <izvorni_sadrzaj>DABLA društvo s ograničenom odgovornošću za proizvodnju, usluge i trgovinu, OIB 27143970443, Donji Pustakovec 46, 40323 Donji Pustakovec</izvorni_sadrzaj>
    <derivirana_varijabla naziv="DomainObject.Predmet.ProtustrankaWithAdressOIB_1">DABLA društvo s ograničenom odgovornošću za proizvodnju, usluge i trgovinu, OIB 27143970443, Donji Pustakovec 46, 40323 Donji Pustakovec</derivirana_varijabla>
  </DomainObject.Predmet.ProtustrankaWithAdressOIB>
  <DomainObject.Predmet.ProtustrankaNazivFormated>
    <izvorni_sadrzaj>DABLA društvo s ograničenom odgovornošću za proizvodnju, usluge i trgovinu</izvorni_sadrzaj>
    <derivirana_varijabla naziv="DomainObject.Predmet.ProtustrankaNazivFormated_1">DABLA društvo s ograničenom odgovornošću za proizvodnju, usluge i trgovinu</derivirana_varijabla>
  </DomainObject.Predmet.ProtustrankaNazivFormated>
  <DomainObject.Predmet.ProtustrankaNazivFormatedOIB>
    <izvorni_sadrzaj>DABLA društvo s ograničenom odgovornošću za proizvodnju, usluge i trgovinu, OIB 27143970443</izvorni_sadrzaj>
    <derivirana_varijabla naziv="DomainObject.Predmet.ProtustrankaNazivFormatedOIB_1">DABLA društvo s ograničenom odgovornošću za proizvodnju, usluge i trgovinu, OIB 27143970443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1276569.56</izvorni_sadrzaj>
    <derivirana_varijabla naziv="DomainObject.Predmet.TrenutnaVrijednost_1">1276569.56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DABLA društvo s ograničenom odgovornošću za proizvodnju, usluge i trgovinu</item>
    </izvorni_sadrzaj>
    <derivirana_varijabla naziv="DomainObject.Predmet.ProtuStrankaListFormated_1">
      <item>DABLA društvo s ograničenom odgovornošću za proizvodnju, usluge i trgovinu</item>
    </derivirana_varijabla>
  </DomainObject.Predmet.ProtuStrankaListFormated>
  <DomainObject.Predmet.ProtuStrankaListFormatedOIB>
    <izvorni_sadrzaj>
      <item>DABLA društvo s ograničenom odgovornošću za proizvodnju, usluge i trgovinu, OIB 27143970443</item>
    </izvorni_sadrzaj>
    <derivirana_varijabla naziv="DomainObject.Predmet.ProtuStrankaListFormatedOIB_1">
      <item>DABLA društvo s ograničenom odgovornošću za proizvodnju, usluge i trgovinu, OIB 27143970443</item>
    </derivirana_varijabla>
  </DomainObject.Predmet.ProtuStrankaListFormatedOIB>
  <DomainObject.Predmet.ProtuStrankaListFormatedWithAdress>
    <izvorni_sadrzaj>
      <item>DABLA društvo s ograničenom odgovornošću za proizvodnju, usluge i trgovinu, Donji Pustakovec 46, 40323 Donji Pustakovec</item>
    </izvorni_sadrzaj>
    <derivirana_varijabla naziv="DomainObject.Predmet.ProtuStrankaListFormatedWithAdress_1">
      <item>DABLA društvo s ograničenom odgovornošću za proizvodnju, usluge i trgovinu, Donji Pustakovec 46, 40323 Donji Pustakovec</item>
    </derivirana_varijabla>
  </DomainObject.Predmet.ProtuStrankaListFormatedWithAdress>
  <DomainObject.Predmet.ProtuStrankaListFormatedWithAdressOIB>
    <izvorni_sadrzaj>
      <item>DABLA društvo s ograničenom odgovornošću za proizvodnju, usluge i trgovinu, OIB 27143970443, Donji Pustakovec 46, 40323 Donji Pustakovec</item>
    </izvorni_sadrzaj>
    <derivirana_varijabla naziv="DomainObject.Predmet.ProtuStrankaListFormatedWithAdressOIB_1">
      <item>DABLA društvo s ograničenom odgovornošću za proizvodnju, usluge i trgovinu, OIB 27143970443, Donji Pustakovec 46, 40323 Donji Pustakovec</item>
    </derivirana_varijabla>
  </DomainObject.Predmet.ProtuStrankaListFormatedWithAdressOIB>
  <DomainObject.Predmet.ProtuStrankaListNazivFormated>
    <izvorni_sadrzaj>
      <item>DABLA društvo s ograničenom odgovornošću za proizvodnju, usluge i trgovinu</item>
    </izvorni_sadrzaj>
    <derivirana_varijabla naziv="DomainObject.Predmet.ProtuStrankaListNazivFormated_1">
      <item>DABLA društvo s ograničenom odgovornošću za proizvodnju, usluge i trgovinu</item>
    </derivirana_varijabla>
  </DomainObject.Predmet.ProtuStrankaListNazivFormated>
  <DomainObject.Predmet.ProtuStrankaListNazivFormatedOIB>
    <izvorni_sadrzaj>
      <item>DABLA društvo s ograničenom odgovornošću za proizvodnju, usluge i trgovinu, OIB 27143970443</item>
    </izvorni_sadrzaj>
    <derivirana_varijabla naziv="DomainObject.Predmet.ProtuStrankaListNazivFormatedOIB_1">
      <item>DABLA društvo s ograničenom odgovornošću za proizvodnju, usluge i trgovinu, OIB 27143970443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St-933/2016-4</izvorni_sadrzaj>
    <derivirana_varijabla naziv="DomainObject.PoslovniBrojDokumenta_1">St-933/2016-4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DABLA društvo s ograničenom odgovornošću za proizvodnju, usluge i trgovinu</izvorni_sadrzaj>
    <derivirana_varijabla naziv="DomainObject.Predmet.ProtustrankaIDrugi_1">DABLA društvo s ograničenom odgovornošću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DABLA društvo s ograničenom odgovornošću za proizvodnju, usluge i trgovinu, OIB 27143970443, Donji Pustakovec 46, 40323 Donji Pustakovec</izvorni_sadrzaj>
    <derivirana_varijabla naziv="DomainObject.Predmet.ProtustrankaIDrugiAdressOIB_1">DABLA društvo s ograničenom odgovornošću za proizvodnju, usluge i trgovinu, OIB 27143970443, Donji Pustakovec 46,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DABLA društvo s ograničenom odgovornošću za proizvodnju, usluge i trgovinu</item>
      <item>Trgovački sud u Varaždinu - Sudski registar</item>
      <item>e-Oglasna</item>
    </izvorni_sadrzaj>
    <derivirana_varijabla naziv="DomainObject.Predmet.SudioniciListNaziv_1">
      <item>Financijska agencija</item>
      <item>DABLA društvo s ograničenom odgovornošću za proizvodnju, usluge i trgovinu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DABLA društvo s ograničenom odgovornošću za proizvodnju, usluge i trgovinu, OIB 27143970443, Donji Pustakovec 46,40323 Donji Pustakovec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DABLA društvo s ograničenom odgovornošću za proizvodnju, usluge i trgovinu, OIB 27143970443, Donji Pustakovec 46,40323 Donji Pustakovec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F391E-1D15-4F0C-96E0-3247EC64B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2794</properties:Characters>
  <properties:Lines>93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2017-05-18T08:50:00Z</cp:lastPrinted>
  <dcterms:modified xmlns:xsi="http://www.w3.org/2001/XMLSchema-instance" xsi:type="dcterms:W3CDTF">2017-05-18T08:50:00Z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