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8e00" w14:paraId="bc78e00" w:rsidRDefault="002C2E0A" w:rsidR="002C2E0A">
      <w:pPr>
        <w15:collapsed w:val="false"/>
      </w:pPr>
      <w:bookmarkStart w:name="_GoBack" w:id="0"/>
      <w:bookmarkEnd w:id="0"/>
    </w:p>
    <w:p w:rsidRDefault="002C2E0A" w:rsidR="002C2E0A"/>
    <w:p w:rsidRDefault="002C2E0A" w:rsidR="002C2E0A"/>
    <w:p w:rsidRDefault="002C2E0A" w:rsidR="002C2E0A"/>
    <w:p w:rsidRDefault="002C2E0A" w:rsidR="002C2E0A"/>
    <w:p w:rsidRDefault="002C2E0A" w:rsidR="002C2E0A"/>
    <w:p w:rsidRDefault="002C2E0A" w:rsidR="002C2E0A"/>
    <w:p w:rsidRDefault="002C2E0A" w:rsidR="002C2E0A">
      <w:r>
        <w:t>REPUBLIKA HRVATSKA</w:t>
      </w:r>
    </w:p>
    <w:p w:rsidRDefault="002C2E0A" w:rsidR="002C2E0A">
      <w:r>
        <w:t>TRGOVAČKI SUD U</w:t>
      </w:r>
      <w:r w:rsidR="00E852BA">
        <w:t xml:space="preserve"> OSIJEKU</w:t>
      </w:r>
    </w:p>
    <w:p w:rsidRDefault="00E852BA" w:rsidR="003070AE">
      <w:r>
        <w:t xml:space="preserve">STALNA SLUŽBA </w:t>
      </w:r>
    </w:p>
    <w:p w:rsidRDefault="00796CDB" w:rsidR="002C2E0A">
      <w:r>
        <w:t>U SLAVONSKOM BRODU</w:t>
      </w:r>
      <w:r w:rsidR="003070AE">
        <w:t xml:space="preserve">                             </w:t>
      </w:r>
      <w:r w:rsidR="002C2E0A">
        <w:t xml:space="preserve">                               BROJ: St-</w:t>
      </w:r>
      <w:r w:rsidR="000E39D5">
        <w:t>181</w:t>
      </w:r>
      <w:r w:rsidR="002C2E0A">
        <w:t>/</w:t>
      </w:r>
      <w:r w:rsidR="003C18C0">
        <w:t>20</w:t>
      </w:r>
      <w:r w:rsidR="00E852BA">
        <w:t>1</w:t>
      </w:r>
      <w:r w:rsidR="00FD2979">
        <w:t>6</w:t>
      </w:r>
      <w:r w:rsidR="002C2E0A">
        <w:t>-</w:t>
      </w:r>
      <w:r w:rsidR="000E39D5">
        <w:t>14</w:t>
      </w:r>
    </w:p>
    <w:p w:rsidRDefault="00E852BA" w:rsidR="00E852BA">
      <w:r>
        <w:t>Trg pobjede 13</w:t>
      </w:r>
    </w:p>
    <w:p w:rsidRDefault="00E852BA" w:rsidR="002C2E0A">
      <w:r>
        <w:t>35000 SLAVONSKI BROD</w:t>
      </w:r>
      <w:r w:rsidR="002C2E0A">
        <w:t xml:space="preserve"> </w:t>
      </w:r>
    </w:p>
    <w:p w:rsidRDefault="00796CDB" w:rsidR="00796CDB"/>
    <w:p w:rsidRDefault="002C2E0A" w:rsidR="002C2E0A">
      <w:r>
        <w:t xml:space="preserve">                                                      Z  A  K  L  J  U  Č  A  K</w:t>
      </w:r>
    </w:p>
    <w:p w:rsidRDefault="00796CDB" w:rsidR="00796CDB"/>
    <w:p w:rsidRDefault="002C2E0A" w:rsidR="002C2E0A"/>
    <w:p w:rsidRDefault="002C2E0A" w:rsidR="002C2E0A">
      <w:r>
        <w:tab/>
        <w:t>TRGOVAČKI SUD U</w:t>
      </w:r>
      <w:r w:rsidR="00E852BA">
        <w:t xml:space="preserve"> OSIJEKU, STALNA SLUŽBA</w:t>
      </w:r>
      <w:r w:rsidR="003070AE">
        <w:t xml:space="preserve">  U </w:t>
      </w:r>
      <w:r w:rsidR="00796CDB">
        <w:t>SLAVONSKOM BRODU</w:t>
      </w:r>
      <w:r>
        <w:t>- po stečajnom sucu Davorinu Pavičić,</w:t>
      </w:r>
      <w:r w:rsidR="003070AE">
        <w:t xml:space="preserve"> povodom </w:t>
      </w:r>
      <w:r w:rsidR="000E39D5">
        <w:t>prijedloga Županijskog državnog odvjetništva u Slavonskom brodu, za nastavak vođenja postupka nad stečajnom masom stečajnog dužnika BRANITELJSKA ZADRUGA EKO-KOS za proizvodnju, OIB. 42067099826, sa sjedištem u Jakova Gotovca 23, SLAVONSKI BROD</w:t>
      </w:r>
      <w:r w:rsidR="00EE5FCA">
        <w:t>, da</w:t>
      </w:r>
      <w:r w:rsidR="003070AE">
        <w:t xml:space="preserve">na </w:t>
      </w:r>
      <w:r w:rsidR="000E39D5">
        <w:t>24. studenog</w:t>
      </w:r>
      <w:r w:rsidR="00E852BA">
        <w:t xml:space="preserve"> 201</w:t>
      </w:r>
      <w:r w:rsidR="00796CDB">
        <w:t>6</w:t>
      </w:r>
      <w:r w:rsidR="00E852BA">
        <w:t>.g. donio je</w:t>
      </w:r>
      <w:r>
        <w:t xml:space="preserve"> slijedeći</w:t>
      </w:r>
    </w:p>
    <w:p w:rsidRDefault="00FD2979" w:rsidR="00FD2979"/>
    <w:p w:rsidRDefault="002C2E0A" w:rsidR="002C2E0A">
      <w:r>
        <w:t xml:space="preserve">                                                   </w:t>
      </w:r>
      <w:r w:rsidR="00A34A15">
        <w:t xml:space="preserve">      </w:t>
      </w:r>
      <w:r>
        <w:t xml:space="preserve">   Z a k l j u č a k</w:t>
      </w:r>
    </w:p>
    <w:p w:rsidRDefault="00796CDB" w:rsidR="00796CDB"/>
    <w:p w:rsidRDefault="00796CDB" w:rsidR="00796CDB"/>
    <w:p w:rsidRDefault="00796CDB" w:rsidR="00796CDB"/>
    <w:p w:rsidRDefault="00796CDB" w:rsidR="00796CDB">
      <w:r>
        <w:t>I</w:t>
      </w:r>
      <w:r>
        <w:tab/>
      </w:r>
      <w:r w:rsidR="00FD2979">
        <w:t>Određuje se</w:t>
      </w:r>
      <w:r w:rsidR="000E39D5">
        <w:t xml:space="preserve"> ispitno ročište na kojem će se ispitati prijavljene tražbine</w:t>
      </w:r>
      <w:r>
        <w:t xml:space="preserve"> za dan</w:t>
      </w:r>
    </w:p>
    <w:p w:rsidRDefault="00796CDB" w:rsidR="00796CDB">
      <w:r>
        <w:t xml:space="preserve">                                                      </w:t>
      </w:r>
      <w:r w:rsidR="007E7BD8">
        <w:t>1</w:t>
      </w:r>
      <w:r w:rsidR="000E39D5">
        <w:t>1</w:t>
      </w:r>
      <w:r w:rsidR="00FD2979">
        <w:t xml:space="preserve">. </w:t>
      </w:r>
      <w:r w:rsidR="000E39D5">
        <w:t>siječnja</w:t>
      </w:r>
      <w:r>
        <w:t xml:space="preserve"> 201</w:t>
      </w:r>
      <w:r w:rsidR="002B7132">
        <w:t>7</w:t>
      </w:r>
      <w:r>
        <w:t xml:space="preserve">.g. u </w:t>
      </w:r>
      <w:r w:rsidR="000E39D5">
        <w:t>09</w:t>
      </w:r>
      <w:r>
        <w:t>,00 sati</w:t>
      </w:r>
    </w:p>
    <w:p w:rsidRDefault="00796CDB" w:rsidR="00796CDB"/>
    <w:p w:rsidRDefault="00796CDB" w:rsidR="00796CDB">
      <w:r>
        <w:t>u prostorijama Trgovačkog suda Osijek Stalna služba u Slavonskom Brodu, Trg pobjede 13- sudnica 77/III</w:t>
      </w:r>
      <w:r w:rsidR="000E39D5">
        <w:t>.</w:t>
      </w:r>
    </w:p>
    <w:p w:rsidRDefault="000E39D5" w:rsidR="000E39D5"/>
    <w:p w:rsidRDefault="000E39D5" w:rsidR="000E39D5">
      <w:r>
        <w:t>II</w:t>
      </w:r>
      <w:r>
        <w:tab/>
        <w:t>Izvještajno ročište na kojem će se temeljem izvješća upravitelja stečajne mase odlučivati o daljnjem tijeku postupka održati  će se istog dana u 10,00 sati.</w:t>
      </w:r>
    </w:p>
    <w:p w:rsidRDefault="000E39D5" w:rsidR="000E39D5">
      <w:r>
        <w:t xml:space="preserve"> </w:t>
      </w:r>
    </w:p>
    <w:p w:rsidRDefault="000E39D5" w:rsidR="00796CDB">
      <w:r>
        <w:t xml:space="preserve">                                   </w:t>
      </w:r>
    </w:p>
    <w:p w:rsidRDefault="00796CDB" w:rsidR="00796CDB">
      <w:r>
        <w:t xml:space="preserve">                                                                              </w:t>
      </w:r>
    </w:p>
    <w:p w:rsidRDefault="00EF412D" w:rsidR="00EF412D"/>
    <w:p w:rsidRDefault="002C2E0A" w:rsidR="002C2E0A">
      <w:r>
        <w:tab/>
        <w:t xml:space="preserve">U Slavonskom Brodu, </w:t>
      </w:r>
      <w:r w:rsidR="000E39D5">
        <w:t>24. studenog</w:t>
      </w:r>
      <w:r w:rsidR="00796CDB">
        <w:t xml:space="preserve"> </w:t>
      </w:r>
      <w:r w:rsidR="00E852BA">
        <w:t xml:space="preserve"> 201</w:t>
      </w:r>
      <w:r w:rsidR="00796CDB">
        <w:t>6</w:t>
      </w:r>
      <w:r w:rsidR="00E852BA">
        <w:t>.</w:t>
      </w:r>
      <w:r>
        <w:t>g.</w:t>
      </w:r>
    </w:p>
    <w:p w:rsidRDefault="00796CDB" w:rsidR="00796CDB"/>
    <w:p w:rsidRDefault="002C2E0A" w:rsidR="002C2E0A">
      <w:r>
        <w:t xml:space="preserve">                                                                                                 Stečajni sudac:</w:t>
      </w:r>
    </w:p>
    <w:p w:rsidRDefault="002C2E0A" w:rsidR="00A34A15">
      <w:r>
        <w:t xml:space="preserve">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E852BA" w:rsidR="00E852BA">
      <w:r>
        <w:t>NAPUTAK O PRAVNOM LIJEKU:</w:t>
      </w:r>
    </w:p>
    <w:p w:rsidRDefault="00E852BA" w:rsidR="00E852BA">
      <w:r>
        <w:t xml:space="preserve">Protiv ovoga zaključka nije dopuštena žalba. </w:t>
      </w:r>
    </w:p>
    <w:p w:rsidRDefault="00796CDB" w:rsidR="00796CDB"/>
    <w:p w:rsidRDefault="00796CDB" w:rsidR="00796CDB"/>
    <w:p w:rsidRDefault="00796CDB" w:rsidR="00796CDB"/>
    <w:p w:rsidRDefault="00796CDB" w:rsidR="00796CDB"/>
    <w:p w:rsidRDefault="00796CDB" w:rsidR="00796CDB"/>
    <w:p w:rsidRDefault="00796CDB" w:rsidR="00796CDB"/>
    <w:p w:rsidRDefault="00796CDB" w:rsidR="00796CDB"/>
    <w:p w:rsidRDefault="00FD2979" w:rsidR="00FD2979"/>
    <w:p w:rsidRDefault="00FD2979" w:rsidR="00FD2979"/>
    <w:p w:rsidRDefault="00FD2979" w:rsidR="00FD2979"/>
    <w:p w:rsidRDefault="00796CDB" w:rsidR="00796CDB">
      <w:proofErr w:type="spellStart"/>
      <w:r>
        <w:t>Rj</w:t>
      </w:r>
      <w:proofErr w:type="spellEnd"/>
      <w:r>
        <w:t>/</w:t>
      </w:r>
    </w:p>
    <w:p w:rsidRDefault="00796CDB" w:rsidR="00796CDB"/>
    <w:p w:rsidRDefault="00FD2979" w:rsidP="000E39D5" w:rsidR="00FD2979">
      <w:pPr>
        <w:ind w:left="1276"/>
      </w:pPr>
    </w:p>
    <w:p w:rsidRDefault="00796CDB" w:rsidP="00796CDB" w:rsidR="00FD2979">
      <w:pPr>
        <w:numPr>
          <w:ilvl w:val="0"/>
          <w:numId w:val="2"/>
        </w:numPr>
      </w:pPr>
      <w:r>
        <w:t>Dostaviti stečajnom dužniku</w:t>
      </w:r>
      <w:r w:rsidR="00FD2979">
        <w:t xml:space="preserve"> po </w:t>
      </w:r>
      <w:proofErr w:type="spellStart"/>
      <w:r w:rsidR="00FD2979">
        <w:t>z.z</w:t>
      </w:r>
      <w:proofErr w:type="spellEnd"/>
      <w:r w:rsidR="00FD2979">
        <w:t>.</w:t>
      </w:r>
      <w:r w:rsidR="00D71813">
        <w:t xml:space="preserve"> </w:t>
      </w:r>
      <w:r w:rsidR="007E7BD8">
        <w:t xml:space="preserve"> </w:t>
      </w:r>
      <w:r w:rsidR="000E39D5">
        <w:t xml:space="preserve"> Franjo Kos</w:t>
      </w:r>
      <w:r w:rsidR="003C18C0">
        <w:t xml:space="preserve">, </w:t>
      </w:r>
      <w:proofErr w:type="spellStart"/>
      <w:r w:rsidR="003C18C0">
        <w:t>Sl.Brod</w:t>
      </w:r>
      <w:proofErr w:type="spellEnd"/>
      <w:r w:rsidR="000E39D5">
        <w:t xml:space="preserve">, </w:t>
      </w:r>
      <w:proofErr w:type="spellStart"/>
      <w:r w:rsidR="000E39D5">
        <w:t>J.Gotovca</w:t>
      </w:r>
      <w:proofErr w:type="spellEnd"/>
      <w:r w:rsidR="000E39D5">
        <w:t xml:space="preserve"> 23,</w:t>
      </w:r>
    </w:p>
    <w:p w:rsidRDefault="000E39D5" w:rsidP="00796CDB" w:rsidR="00FD2979">
      <w:pPr>
        <w:numPr>
          <w:ilvl w:val="0"/>
          <w:numId w:val="2"/>
        </w:numPr>
      </w:pPr>
      <w:r>
        <w:t xml:space="preserve">ŽDO- Građansko upravni odjel </w:t>
      </w:r>
      <w:proofErr w:type="spellStart"/>
      <w:r>
        <w:t>Sl.Brod</w:t>
      </w:r>
      <w:proofErr w:type="spellEnd"/>
      <w:r w:rsidR="007E7BD8">
        <w:t>,</w:t>
      </w:r>
      <w:r>
        <w:t>,</w:t>
      </w:r>
    </w:p>
    <w:p w:rsidRDefault="000E39D5" w:rsidP="00796CDB" w:rsidR="000E39D5">
      <w:pPr>
        <w:numPr>
          <w:ilvl w:val="0"/>
          <w:numId w:val="2"/>
        </w:numPr>
      </w:pPr>
      <w:r>
        <w:t xml:space="preserve">Stečajnoj upraviteljici  </w:t>
      </w:r>
      <w:proofErr w:type="spellStart"/>
      <w:r>
        <w:t>Julka</w:t>
      </w:r>
      <w:proofErr w:type="spellEnd"/>
      <w:r>
        <w:t xml:space="preserve"> Bandić, Osijek, Ilirska ulica br. 11</w:t>
      </w:r>
    </w:p>
    <w:p w:rsidRDefault="003C18C0" w:rsidP="00796CDB" w:rsidR="00796CDB">
      <w:pPr>
        <w:numPr>
          <w:ilvl w:val="0"/>
          <w:numId w:val="2"/>
        </w:numPr>
      </w:pPr>
      <w:r>
        <w:t>E-O</w:t>
      </w:r>
      <w:r w:rsidR="00796CDB">
        <w:t>glasna ploča</w:t>
      </w:r>
    </w:p>
    <w:p w:rsidRDefault="00796CDB" w:rsidP="00796CDB" w:rsidR="00796CDB"/>
    <w:p w:rsidRDefault="000E39D5" w:rsidP="00796CDB" w:rsidR="00796CDB">
      <w:r>
        <w:t>24.11.</w:t>
      </w:r>
      <w:r w:rsidR="00796CDB">
        <w:t>2016.                              S u d a c:</w:t>
      </w:r>
    </w:p>
    <w:sectPr w:rsidSect="0019113A" w:rsidR="00796CDB">
      <w:pgSz w:code="9" w:h="16838" w:w="11906"/>
      <w:pgMar w:gutter="0" w:footer="720" w:header="720" w:left="1417" w:bottom="1417" w:right="1417" w:top="1418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B0156"/>
    <w:multiLevelType w:val="hybridMultilevel"/>
    <w:tmpl w:val="31E8D6DA"/>
    <w:lvl w:tplc="041A000F" w:ilvl="0">
      <w:start w:val="1"/>
      <w:numFmt w:val="decimal"/>
      <w:lvlText w:val="%1.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1">
    <w:nsid w:val="79602CFC"/>
    <w:multiLevelType w:val="hybridMultilevel"/>
    <w:tmpl w:val="3AD201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503"/>
    <w:rsid w:val="00060B9A"/>
    <w:rsid w:val="000E39D5"/>
    <w:rsid w:val="00166398"/>
    <w:rsid w:val="00182B92"/>
    <w:rsid w:val="0019113A"/>
    <w:rsid w:val="001E35BA"/>
    <w:rsid w:val="001F27D7"/>
    <w:rsid w:val="002309B0"/>
    <w:rsid w:val="002B7132"/>
    <w:rsid w:val="002C2E0A"/>
    <w:rsid w:val="003070AE"/>
    <w:rsid w:val="00322ACE"/>
    <w:rsid w:val="00334225"/>
    <w:rsid w:val="00337BA0"/>
    <w:rsid w:val="003C18C0"/>
    <w:rsid w:val="003C2230"/>
    <w:rsid w:val="00410F0D"/>
    <w:rsid w:val="00416B80"/>
    <w:rsid w:val="00447EBB"/>
    <w:rsid w:val="004D53FD"/>
    <w:rsid w:val="00512948"/>
    <w:rsid w:val="0061392E"/>
    <w:rsid w:val="00632FC2"/>
    <w:rsid w:val="006D106B"/>
    <w:rsid w:val="007405DA"/>
    <w:rsid w:val="007533B8"/>
    <w:rsid w:val="00796CDB"/>
    <w:rsid w:val="007D512E"/>
    <w:rsid w:val="007E7BD8"/>
    <w:rsid w:val="007F1D31"/>
    <w:rsid w:val="007F748D"/>
    <w:rsid w:val="008277A3"/>
    <w:rsid w:val="008A64F1"/>
    <w:rsid w:val="00946742"/>
    <w:rsid w:val="00970377"/>
    <w:rsid w:val="009C5259"/>
    <w:rsid w:val="00A34A15"/>
    <w:rsid w:val="00B35599"/>
    <w:rsid w:val="00B42503"/>
    <w:rsid w:val="00B44AD3"/>
    <w:rsid w:val="00BD5C33"/>
    <w:rsid w:val="00C21E42"/>
    <w:rsid w:val="00C36E59"/>
    <w:rsid w:val="00D422F5"/>
    <w:rsid w:val="00D71813"/>
    <w:rsid w:val="00D84580"/>
    <w:rsid w:val="00E21F48"/>
    <w:rsid w:val="00E24713"/>
    <w:rsid w:val="00E55E58"/>
    <w:rsid w:val="00E852BA"/>
    <w:rsid w:val="00EA1C9C"/>
    <w:rsid w:val="00EA1E9D"/>
    <w:rsid w:val="00EE5FCA"/>
    <w:rsid w:val="00EF412D"/>
    <w:rsid w:val="00F25C9D"/>
    <w:rsid w:val="00F50000"/>
    <w:rsid w:val="00F94478"/>
    <w:rsid w:val="00FB690F"/>
    <w:rsid w:val="00FD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5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C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C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C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C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5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C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C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C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C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2016.</izvorni_sadrzaj>
    <derivirana_varijabla naziv="DomainObject.Predmet.DatumRjesavanja_1">7.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EKO-KOS za proizvodnju</izvorni_sadrzaj>
    <derivirana_varijabla naziv="DomainObject.Predmet.ProtustrankaFormated_1">  Braniteljska zadruga EKO-KOS za proizvodnju</derivirana_varijabla>
  </DomainObject.Predmet.ProtustrankaFormated>
  <DomainObject.Predmet.ProtustrankaFormatedOIB>
    <izvorni_sadrzaj>  Braniteljska zadruga EKO-KOS za proizvodnju, OIB 42067099826</izvorni_sadrzaj>
    <derivirana_varijabla naziv="DomainObject.Predmet.ProtustrankaFormatedOIB_1">  Braniteljska zadruga EKO-KOS za proizvodnju, OIB 42067099826</derivirana_varijabla>
  </DomainObject.Predmet.ProtustrankaFormatedOIB>
  <DomainObject.Predmet.ProtustrankaFormatedWithAdress>
    <izvorni_sadrzaj> Braniteljska zadruga EKO-KOS za proizvodnju, Jakova Gotovca 23, 35000 Slavonski Brod</izvorni_sadrzaj>
    <derivirana_varijabla naziv="DomainObject.Predmet.ProtustrankaFormatedWithAdress_1"> Braniteljska zadruga EKO-KOS za proizvodnju, Jakova Gotovca 23, 35000 Slavonski Brod</derivirana_varijabla>
  </DomainObject.Predmet.ProtustrankaFormatedWithAdress>
  <DomainObject.Predmet.ProtustrankaFormatedWithAdressOIB>
    <izvorni_sadrzaj> Braniteljska zadruga EKO-KOS za proizvodnju, OIB 42067099826, Jakova Gotovca 23, 35000 Slavonski Brod</izvorni_sadrzaj>
    <derivirana_varijabla naziv="DomainObject.Predmet.ProtustrankaFormatedWithAdressOIB_1"> Braniteljska zadruga EKO-KOS za proizvodnju, OIB 42067099826, Jakova Gotovca 23, 35000 Slavonski Brod</derivirana_varijabla>
  </DomainObject.Predmet.ProtustrankaFormatedWithAdressOIB>
  <DomainObject.Predmet.ProtustrankaWithAdress>
    <izvorni_sadrzaj>Braniteljska zadruga EKO-KOS za proizvodnju Jakova Gotovca 23, 35000 Slavonski Brod</izvorni_sadrzaj>
    <derivirana_varijabla naziv="DomainObject.Predmet.ProtustrankaWithAdress_1">Braniteljska zadruga EKO-KOS za proizvodnju Jakova Gotovca 23, 35000 Slavonski Brod</derivirana_varijabla>
  </DomainObject.Predmet.ProtustrankaWithAdress>
  <DomainObject.Predmet.ProtustrankaWithAdressOIB>
    <izvorni_sadrzaj>Braniteljska zadruga EKO-KOS za proizvodnju, OIB 42067099826, Jakova Gotovca 23, 35000 Slavonski Brod</izvorni_sadrzaj>
    <derivirana_varijabla naziv="DomainObject.Predmet.ProtustrankaWithAdressOIB_1">Braniteljska zadruga EKO-KOS za proizvodnju, OIB 42067099826, Jakova Gotovca 23, 35000 Slavonski Brod</derivirana_varijabla>
  </DomainObject.Predmet.ProtustrankaWithAdressOIB>
  <DomainObject.Predmet.ProtustrankaNazivFormated>
    <izvorni_sadrzaj>Braniteljska zadruga EKO-KOS za proizvodnju</izvorni_sadrzaj>
    <derivirana_varijabla naziv="DomainObject.Predmet.ProtustrankaNazivFormated_1">Braniteljska zadruga EKO-KOS za proizvodnju</derivirana_varijabla>
  </DomainObject.Predmet.ProtustrankaNazivFormated>
  <DomainObject.Predmet.ProtustrankaNazivFormatedOIB>
    <izvorni_sadrzaj>Braniteljska zadruga EKO-KOS za proizvodnju, OIB 42067099826</izvorni_sadrzaj>
    <derivirana_varijabla naziv="DomainObject.Predmet.ProtustrankaNazivFormatedOIB_1">Braniteljska zadruga EKO-KOS za proizvodnju, OIB 42067099826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40258.66</izvorni_sadrzaj>
    <derivirana_varijabla naziv="DomainObject.Predmet.TrenutnaVrijednost_1">40258.66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Braniteljska zadruga EKO-KOS za proizvodnju</item>
    </izvorni_sadrzaj>
    <derivirana_varijabla naziv="DomainObject.Predmet.ProtuStrankaListFormated_1">
      <item>Braniteljska zadruga EKO-KOS za proizvodnju</item>
    </derivirana_varijabla>
  </DomainObject.Predmet.ProtuStrankaListFormated>
  <DomainObject.Predmet.ProtuStrankaListFormatedOIB>
    <izvorni_sadrzaj>
      <item>Braniteljska zadruga EKO-KOS za proizvodnju, OIB 42067099826</item>
    </izvorni_sadrzaj>
    <derivirana_varijabla naziv="DomainObject.Predmet.ProtuStrankaListFormatedOIB_1">
      <item>Braniteljska zadruga EKO-KOS za proizvodnju, OIB 42067099826</item>
    </derivirana_varijabla>
  </DomainObject.Predmet.ProtuStrankaListFormatedOIB>
  <DomainObject.Predmet.ProtuStrankaListFormatedWithAdress>
    <izvorni_sadrzaj>
      <item>Braniteljska zadruga EKO-KOS za proizvodnju, Jakova Gotovca 23, 35000 Slavonski Brod</item>
    </izvorni_sadrzaj>
    <derivirana_varijabla naziv="DomainObject.Predmet.ProtuStrankaListFormatedWithAdress_1">
      <item>Braniteljska zadruga EKO-KOS za proizvodnju, Jakova Gotovca 23, 35000 Slavonski Brod</item>
    </derivirana_varijabla>
  </DomainObject.Predmet.ProtuStrankaListFormatedWithAdress>
  <DomainObject.Predmet.ProtuStrankaListFormatedWithAdressOIB>
    <izvorni_sadrzaj>
      <item>Braniteljska zadruga EKO-KOS za proizvodnju, OIB 42067099826, Jakova Gotovca 23, 35000 Slavonski Brod</item>
    </izvorni_sadrzaj>
    <derivirana_varijabla naziv="DomainObject.Predmet.ProtuStrankaListFormatedWithAdressOIB_1">
      <item>Braniteljska zadruga EKO-KOS za proizvodnju, OIB 42067099826, Jakova Gotovca 23, 35000 Slavonski Brod</item>
    </derivirana_varijabla>
  </DomainObject.Predmet.ProtuStrankaListFormatedWithAdressOIB>
  <DomainObject.Predmet.ProtuStrankaListNazivFormated>
    <izvorni_sadrzaj>
      <item>Braniteljska zadruga EKO-KOS za proizvodnju</item>
    </izvorni_sadrzaj>
    <derivirana_varijabla naziv="DomainObject.Predmet.ProtuStrankaListNazivFormated_1">
      <item>Braniteljska zadruga EKO-KOS za proizvodnju</item>
    </derivirana_varijabla>
  </DomainObject.Predmet.ProtuStrankaListNazivFormated>
  <DomainObject.Predmet.ProtuStrankaListNazivFormatedOIB>
    <izvorni_sadrzaj>
      <item>Braniteljska zadruga EKO-KOS za proizvodnju, OIB 42067099826</item>
    </izvorni_sadrzaj>
    <derivirana_varijabla naziv="DomainObject.Predmet.ProtuStrankaListNazivFormatedOIB_1">
      <item>Braniteljska zadruga EKO-KOS za proizvodnju, OIB 42067099826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Braniteljska zadruga EKO-KOS za proizvodnju</izvorni_sadrzaj>
    <derivirana_varijabla naziv="DomainObject.Predmet.ProtustrankaIDrugi_1">Braniteljska zadruga EKO-KOS za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Braniteljska zadruga EKO-KOS za proizvodnju, OIB 42067099826, Jakova Gotovca 23, 35000 Slavonski Brod</izvorni_sadrzaj>
    <derivirana_varijabla naziv="DomainObject.Predmet.ProtustrankaIDrugiAdressOIB_1">Braniteljska zadruga EKO-KOS za proizvodnju, OIB 42067099826, Jakova Gotovca 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>24. lipnja 2016.</izvorni_sadrzaj>
    <derivirana_varijabla naziv="DomainObject.Predmet.OdlukaRjesenje.DatumPravomocnosti_1">24. lipnja 2016.</derivirana_varijabla>
  </DomainObject.Predmet.OdlukaRjesenje.DatumPravomocnosti>
  <DomainObject.Predmet.OdlukaRjesenje.Oznaka>
    <izvorni_sadrzaj>St-181/2016-7</izvorni_sadrzaj>
    <derivirana_varijabla naziv="DomainObject.Predmet.OdlukaRjesenje.Oznaka_1">St-181/2016-7</derivirana_varijabla>
  </DomainObject.Predmet.OdlukaRjesenje.Oznaka>
  <DomainObject.Predmet.SudioniciListNaziv>
    <izvorni_sadrzaj>
      <item>Financijska agencija</item>
      <item>Braniteljska zadruga EKO-KOS za proizvodnju</item>
    </izvorni_sadrzaj>
    <derivirana_varijabla naziv="DomainObject.Predmet.SudioniciListNaziv_1">
      <item>Financijska agencija</item>
      <item>Braniteljska zadruga EKO-KOS za proizvodnju</item>
    </derivirana_varijabla>
  </DomainObject.Predmet.SudioniciListNaziv>
  <DomainObject.Predmet.SudioniciListAdressOIB>
    <izvorni_sadrzaj>
      <item>Financijska agencija, OIB 85821130368, Ulica grada Vukovara 70,10000 Zagreb</item>
      <item>Braniteljska zadruga EKO-KOS za proizvodnju, OIB 42067099826, Jakova Gotovca 23,35000 Slavonski Brod</item>
    </izvorni_sadrzaj>
    <derivirana_varijabla naziv="DomainObject.Predmet.SudioniciListAdressOIB_1">
      <item>Financijska agencija, OIB 85821130368, Ulica grada Vukovara 70,10000 Zagreb</item>
      <item>Braniteljska zadruga EKO-KOS za proizvodnju, OIB 42067099826, Jakova Gotovca 23,35000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42067099826</item>
    </izvorni_sadrzaj>
    <derivirana_varijabla naziv="DomainObject.Predmet.SudioniciListNazivOIB_1">
      <item>, OIB 85821130368</item>
      <item>, OIB 42067099826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B5B049-3D61-4321-A930-D5B1302F73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207</properties:Words>
  <properties:Characters>1110</properties:Characters>
  <properties:Lines>64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 – 21/05 i dr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2016-11-24T12:04:00Z</dcterms:created>
  <dc:creator>Korisnik</dc:creator>
  <cp:lastModifiedBy>wsadmin</cp:lastModifiedBy>
  <cp:lastPrinted>2016-11-24T12:17:00Z</cp:lastPrinted>
  <dcterms:modified xmlns:xsi="http://www.w3.org/2001/XMLSchema-instance" xsi:type="dcterms:W3CDTF">2016-11-24T12:18:00Z</dcterms:modified>
  <cp:revision>4</cp:revision>
  <dc:title>St – 21/05 i dr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