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5596" w14:paraId="392559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F738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St-3367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E3BC8" w:rsidRPr="00FE3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ZLATAN GROZD, poljoprivredna zadruga, Zagreb, Trpinjska 2, MBS: 080561710, OIB: 44743340327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E3BC8" w:rsidRPr="00FE3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ZLATAN GROZD, poljoprivredna zadruga, Zagreb, Trpinjska 2, MBS: 080561710, OIB: 44743340327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E3BC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45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3779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37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Dinka Trumbić, Split, Lovretska 10, </w:t>
      </w:r>
    </w:p>
    <w:p w:rsidRDefault="00C37794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43468134790.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E3BC8" w:rsidRPr="00FE3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ZLATAN GROZD, poljoprivredna zadruga, Zagreb, Trpinjska 2, MBS: 080561710, OIB: 44743340327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E3BC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FE3BC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08.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024F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F738B">
      <w:rPr>
        <w:rFonts w:cs="Times New Roman" w:hAnsi="Times New Roman" w:ascii="Times New Roman"/>
        <w:sz w:val="24"/>
        <w:szCs w:val="24"/>
      </w:rPr>
      <w:tab/>
      <w:t>22. St-3367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B7D7E"/>
    <w:rsid w:val="0050115D"/>
    <w:rsid w:val="00524620"/>
    <w:rsid w:val="00552C1A"/>
    <w:rsid w:val="0059603A"/>
    <w:rsid w:val="00604F5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84810"/>
    <w:rsid w:val="007957A2"/>
    <w:rsid w:val="007A69D6"/>
    <w:rsid w:val="007D2A99"/>
    <w:rsid w:val="007D3B7C"/>
    <w:rsid w:val="007E7B9C"/>
    <w:rsid w:val="007F738B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B024FB"/>
    <w:rsid w:val="00B228D8"/>
    <w:rsid w:val="00B621A2"/>
    <w:rsid w:val="00B86677"/>
    <w:rsid w:val="00BA36F5"/>
    <w:rsid w:val="00BE3395"/>
    <w:rsid w:val="00BF0F60"/>
    <w:rsid w:val="00C1215A"/>
    <w:rsid w:val="00C37794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D15CB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02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4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024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024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024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02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02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02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024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St-3367/2015</izvorni_sadrzaj>
    <derivirana_varijabla naziv="DomainObject.Predmet.OznakaBroj_1">St-3367/2015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GROZD, poljoprivredna zadruga zastupanog po punomoćniku Ivanka Dropuljić</izvorni_sadrzaj>
    <derivirana_varijabla naziv="DomainObject.Predmet.ProtustrankaFormated_1">  ZLATAN GROZD, poljoprivredna zadruga zastupanog po punomoćniku Ivanka Dropuljić</derivirana_varijabla>
  </DomainObject.Predmet.ProtustrankaFormated>
  <DomainObject.Predmet.ProtustrankaFormatedOIB>
    <izvorni_sadrzaj>  ZLATAN GROZD, poljoprivredna zadruga, OIB 44743340327 zastupanog po punomoćniku Ivanka Dropuljić</izvorni_sadrzaj>
    <derivirana_varijabla naziv="DomainObject.Predmet.ProtustrankaFormatedOIB_1">  ZLATAN GROZD, poljoprivredna zadruga, OIB 44743340327 zastupanog po punomoćniku Ivanka Dropuljić</derivirana_varijabla>
  </DomainObject.Predmet.ProtustrankaFormatedOIB>
  <DomainObject.Predmet.ProtustrankaFormatedWithAdress>
    <izvorni_sadrzaj> ZLATAN GROZD, poljoprivredna zadruga, Trpinjska 2, 10000 Zagreb zastupanog po punomoćniku Ivanka Dropuljić</izvorni_sadrzaj>
    <derivirana_varijabla naziv="DomainObject.Predmet.ProtustrankaFormatedWithAdress_1"> ZLATAN GROZD, poljoprivredna zadruga, Trpinjska 2, 10000 Zagreb zastupanog po punomoćniku Ivanka Dropuljić</derivirana_varijabla>
  </DomainObject.Predmet.ProtustrankaFormatedWithAdress>
  <DomainObject.Predmet.ProtustrankaFormatedWithAdressOIB>
    <izvorni_sadrzaj> ZLATAN GROZD, poljoprivredna zadruga, OIB 44743340327, Trpinjska 2, 10000 Zagreb zastupanog po punomoćniku Ivanka Dropuljić</izvorni_sadrzaj>
    <derivirana_varijabla naziv="DomainObject.Predmet.ProtustrankaFormatedWithAdressOIB_1"> ZLATAN GROZD, poljoprivredna zadruga, OIB 44743340327, Trpinjska 2, 10000 Zagreb zastupanog po punomoćniku Ivanka Dropuljić</derivirana_varijabla>
  </DomainObject.Predmet.ProtustrankaFormatedWithAdressOIB>
  <DomainObject.Predmet.ProtustrankaWithAdress>
    <izvorni_sadrzaj>ZLATAN GROZD, poljoprivredna zadruga Trpinjska 2, 10000 Zagreb</izvorni_sadrzaj>
    <derivirana_varijabla naziv="DomainObject.Predmet.ProtustrankaWithAdress_1">ZLATAN GROZD, poljoprivredna zadruga Trpinjska 2, 10000 Zagreb</derivirana_varijabla>
  </DomainObject.Predmet.ProtustrankaWithAdress>
  <DomainObject.Predmet.ProtustrankaWithAdressOIB>
    <izvorni_sadrzaj>ZLATAN GROZD, poljoprivredna zadruga, OIB 44743340327, Trpinjska 2, 10000 Zagreb</izvorni_sadrzaj>
    <derivirana_varijabla naziv="DomainObject.Predmet.ProtustrankaWithAdressOIB_1">ZLATAN GROZD, poljoprivredna zadruga, OIB 44743340327, Trpinjska 2, 10000 Zagreb</derivirana_varijabla>
  </DomainObject.Predmet.ProtustrankaWithAdressOIB>
  <DomainObject.Predmet.ProtustrankaNazivFormated>
    <izvorni_sadrzaj>ZLATAN GROZD, poljoprivredna zadruga</izvorni_sadrzaj>
    <derivirana_varijabla naziv="DomainObject.Predmet.ProtustrankaNazivFormated_1">ZLATAN GROZD, poljoprivredna zadruga</derivirana_varijabla>
  </DomainObject.Predmet.ProtustrankaNazivFormated>
  <DomainObject.Predmet.ProtustrankaNazivFormatedOIB>
    <izvorni_sadrzaj>ZLATAN GROZD, poljoprivredna zadruga, OIB 44743340327</izvorni_sadrzaj>
    <derivirana_varijabla naziv="DomainObject.Predmet.ProtustrankaNazivFormatedOIB_1">ZLATAN GROZD, poljoprivredna zadruga, OIB 44743340327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ZLATAN GROZD, poljoprivredna zadruga zastupanog po punomoćniku Ivanka Dropuljić</item>
    </izvorni_sadrzaj>
    <derivirana_varijabla naziv="DomainObject.Predmet.ProtuStrankaListFormated_1">
      <item>ZLATAN GROZD, poljoprivredna zadruga zastupanog po punomoćniku Ivanka Dropuljić</item>
    </derivirana_varijabla>
  </DomainObject.Predmet.ProtuStrankaListFormated>
  <DomainObject.Predmet.ProtuStrankaListFormatedOIB>
    <izvorni_sadrzaj>
      <item>ZLATAN GROZD, poljoprivredna zadruga, OIB 44743340327 zastupanog po punomoćniku Ivanka Dropuljić</item>
    </izvorni_sadrzaj>
    <derivirana_varijabla naziv="DomainObject.Predmet.ProtuStrankaListFormatedOIB_1">
      <item>ZLATAN GROZD, poljoprivredna zadruga, OIB 44743340327 zastupanog po punomoćniku Ivanka Dropuljić</item>
    </derivirana_varijabla>
  </DomainObject.Predmet.ProtuStrankaListFormatedOIB>
  <DomainObject.Predmet.ProtuStrankaListFormatedWithAdress>
    <izvorni_sadrzaj>
      <item>ZLATAN GROZD, poljoprivredna zadruga, Trpinjska 2, 10000 Zagreb zastupanog po punomoćniku Ivanka Dropuljić</item>
    </izvorni_sadrzaj>
    <derivirana_varijabla naziv="DomainObject.Predmet.ProtuStrankaListFormatedWithAdress_1">
      <item>ZLATAN GROZD, poljoprivredna zadruga, Trpinjska 2, 10000 Zagreb zastupanog po punomoćniku Ivanka Dropuljić</item>
    </derivirana_varijabla>
  </DomainObject.Predmet.ProtuStrankaListFormatedWithAdress>
  <DomainObject.Predmet.ProtuStrankaListFormatedWithAdressOIB>
    <izvorni_sadrzaj>
      <item>ZLATAN GROZD, poljoprivredna zadruga, OIB 44743340327, Trpinjska 2, 10000 Zagreb zastupanog po punomoćniku Ivanka Dropuljić</item>
    </izvorni_sadrzaj>
    <derivirana_varijabla naziv="DomainObject.Predmet.ProtuStrankaListFormatedWithAdressOIB_1">
      <item>ZLATAN GROZD, poljoprivredna zadruga, OIB 44743340327, Trpinjska 2, 10000 Zagreb zastupanog po punomoćniku Ivanka Dropuljić</item>
    </derivirana_varijabla>
  </DomainObject.Predmet.ProtuStrankaListFormatedWithAdressOIB>
  <DomainObject.Predmet.ProtuStrankaListNazivFormated>
    <izvorni_sadrzaj>
      <item>ZLATAN GROZD, poljoprivredna zadruga</item>
    </izvorni_sadrzaj>
    <derivirana_varijabla naziv="DomainObject.Predmet.ProtuStrankaListNazivFormated_1">
      <item>ZLATAN GROZD, poljoprivredna zadruga</item>
    </derivirana_varijabla>
  </DomainObject.Predmet.ProtuStrankaListNazivFormated>
  <DomainObject.Predmet.ProtuStrankaListNazivFormatedOIB>
    <izvorni_sadrzaj>
      <item>ZLATAN GROZD, poljoprivredna zadruga, OIB 44743340327</item>
    </izvorni_sadrzaj>
    <derivirana_varijabla naziv="DomainObject.Predmet.ProtuStrankaListNazivFormatedOIB_1">
      <item>ZLATAN GROZD, poljoprivredna zadruga, OIB 44743340327</item>
    </derivirana_varijabla>
  </DomainObject.Predmet.ProtuStrankaListNazivFormatedOIB>
  <DomainObject.Predmet.OstaliListFormated>
    <izvorni_sadrzaj>
      <item>Ivanka Dropuljić punomoćnik sudionika u postupku ZLATAN GROZD, poljoprivredna zadruga</item>
    </izvorni_sadrzaj>
    <derivirana_varijabla naziv="DomainObject.Predmet.OstaliListFormated_1">
      <item>Ivanka Dropuljić punomoćnik sudionika u postupku ZLATAN GROZD, poljoprivredna zadruga</item>
    </derivirana_varijabla>
  </DomainObject.Predmet.OstaliListFormated>
  <DomainObject.Predmet.OstaliListFormatedOIB>
    <izvorni_sadrzaj>
      <item>Ivanka Dropuljić, OIB 83922575001 punomoćnik sudionika u postupku ZLATAN GROZD, poljoprivredna zadruga</item>
    </izvorni_sadrzaj>
    <derivirana_varijabla naziv="DomainObject.Predmet.OstaliListFormatedOIB_1">
      <item>Ivanka Dropuljić, OIB 83922575001 punomoćnik sudionika u postupku ZLATAN GROZD, poljoprivredna zadruga</item>
    </derivirana_varijabla>
  </DomainObject.Predmet.OstaliListFormatedOIB>
  <DomainObject.Predmet.OstaliListFormatedWithAdress>
    <izvorni_sadrzaj>
      <item>Ivanka Dropuljić, Trpinjska 2, 10000 Zagreb punomoćnik sudionika u postupku ZLATAN GROZD, poljoprivredna zadruga</item>
    </izvorni_sadrzaj>
    <derivirana_varijabla naziv="DomainObject.Predmet.OstaliListFormatedWithAdress_1">
      <item>Ivanka Dropuljić, Trpinjska 2, 10000 Zagreb punomoćnik sudionika u postupku ZLATAN GROZD, poljoprivredna zadruga</item>
    </derivirana_varijabla>
  </DomainObject.Predmet.OstaliListFormatedWithAdress>
  <DomainObject.Predmet.OstaliListFormatedWithAdressOIB>
    <izvorni_sadrzaj>
      <item>Ivanka Dropuljić, OIB 83922575001, Trpinjska 2, 10000 Zagreb punomoćnik sudionika u postupku ZLATAN GROZD, poljoprivredna zadruga</item>
    </izvorni_sadrzaj>
    <derivirana_varijabla naziv="DomainObject.Predmet.OstaliListFormatedWithAdressOIB_1">
      <item>Ivanka Dropuljić, OIB 83922575001, Trpinjska 2, 10000 Zagreb punomoćnik sudionika u postupku ZLATAN GROZD, poljoprivredna zadruga</item>
    </derivirana_varijabla>
  </DomainObject.Predmet.OstaliListFormatedWithAdressOIB>
  <DomainObject.Predmet.OstaliListNazivFormated>
    <izvorni_sadrzaj>
      <item>Ivanka Dropuljić</item>
    </izvorni_sadrzaj>
    <derivirana_varijabla naziv="DomainObject.Predmet.OstaliListNazivFormated_1">
      <item>Ivanka Dropuljić</item>
    </derivirana_varijabla>
  </DomainObject.Predmet.OstaliListNazivFormated>
  <DomainObject.Predmet.OstaliListNazivFormatedOIB>
    <izvorni_sadrzaj>
      <item>Ivanka Dropuljić, OIB 83922575001</item>
    </izvorni_sadrzaj>
    <derivirana_varijabla naziv="DomainObject.Predmet.OstaliListNazivFormatedOIB_1">
      <item>Ivanka Dropuljić, OIB 83922575001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ZLATAN GROZD, poljoprivredna zadruga</izvorni_sadrzaj>
    <derivirana_varijabla naziv="DomainObject.Predmet.ProtustrankaIDrugi_1">ZLATAN GROZD,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ZLATAN GROZD, poljoprivredna zadruga, OIB 44743340327, Trpinjska 2, 10000 Zagreb</izvorni_sadrzaj>
    <derivirana_varijabla naziv="DomainObject.Predmet.ProtustrankaIDrugiAdressOIB_1">ZLATAN GROZD, poljoprivredna zadruga, OIB 44743340327, Trpinjska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ZLATAN GROZD, poljoprivredna zadruga</item>
      <item>FINA Regionalni centar Zagreb</item>
      <item>Ivanka Dropuljić</item>
    </izvorni_sadrzaj>
    <derivirana_varijabla naziv="DomainObject.Predmet.SudioniciListNaziv_1">
      <item>ZLATAN GROZD, poljoprivredna zadruga</item>
      <item>FINA Regionalni centar Zagreb</item>
      <item>Ivanka Dropuljić</item>
    </derivirana_varijabla>
  </DomainObject.Predmet.SudioniciListNaziv>
  <DomainObject.Predmet.SudioniciListAdressOIB>
    <izvorni_sadrzaj>
      <item>ZLATAN GROZD, poljoprivredna zadruga, OIB 44743340327, Trpinjska 2,10000 Zagreb</item>
      <item>FINA Regionalni centar Zagreb, OIB 85821130368, Trg svibanjskih žrtava 1995. 1,10000 Zagreb</item>
      <item>Ivanka Dropuljić, OIB 83922575001, Trpinjska 2,10000 Zagreb</item>
    </izvorni_sadrzaj>
    <derivirana_varijabla naziv="DomainObject.Predmet.SudioniciListAdressOIB_1">
      <item>ZLATAN GROZD, poljoprivredna zadruga, OIB 44743340327, Trpinjska 2,10000 Zagreb</item>
      <item>FINA Regionalni centar Zagreb, OIB 85821130368, Trg svibanjskih žrtava 1995. 1,10000 Zagreb</item>
      <item>Ivanka Dropuljić, OIB 83922575001, Trpinjska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44743340327</item>
      <item>, OIB 85821130368</item>
      <item>, OIB 83922575001</item>
    </izvorni_sadrzaj>
    <derivirana_varijabla naziv="DomainObject.Predmet.SudioniciListNazivOIB_1">
      <item>, OIB 44743340327</item>
      <item>, OIB 85821130368</item>
      <item>, OIB 83922575001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2812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2016-03-07T13:55:00Z</dcterms:created>
  <dc:creator>Ivan Turčić</dc:creator>
  <cp:lastModifiedBy>Ivan Turčić</cp:lastModifiedBy>
  <dcterms:modified xmlns:xsi="http://www.w3.org/2001/XMLSchema-instance" xsi:type="dcterms:W3CDTF">2016-03-08T08:57:00Z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