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c3ff" w14:paraId="f3ec3ff" w:rsidRDefault="006E4E5C" w:rsidP="006E4E5C" w:rsidR="006E4E5C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828000" cx="648000"/>
            <wp:effectExtent b="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000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3BFA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>
        <w:rPr>
          <w:bCs/>
          <w:snapToGrid w:val="false"/>
          <w:lang w:eastAsia="en-US"/>
        </w:rPr>
        <w:t xml:space="preserve">     </w:t>
      </w:r>
      <w:r w:rsidR="001159F0" w:rsidRPr="001159F0">
        <w:rPr>
          <w:snapToGrid w:val="false"/>
          <w:lang w:eastAsia="en-US"/>
        </w:rPr>
        <w:t>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="00167C4D">
        <w:t>Ministarstva financija</w:t>
      </w:r>
      <w:r w:rsidRPr="00931D35">
        <w:t xml:space="preserve"> </w:t>
      </w:r>
      <w:r w:rsidR="00167C4D">
        <w:t>Porezna uprava Čakovec</w:t>
      </w:r>
      <w:r w:rsidRPr="00931D35">
        <w:t>,</w:t>
      </w:r>
      <w:r w:rsidR="00167C4D">
        <w:t xml:space="preserve"> Područni ured Sjeverna Hrvatska, </w:t>
      </w:r>
      <w:proofErr w:type="spellStart"/>
      <w:r w:rsidR="00167C4D">
        <w:t>Otokara</w:t>
      </w:r>
      <w:proofErr w:type="spellEnd"/>
      <w:r w:rsidR="00167C4D">
        <w:t xml:space="preserve"> </w:t>
      </w:r>
      <w:proofErr w:type="spellStart"/>
      <w:r w:rsidR="00167C4D">
        <w:t>Keršovanija</w:t>
      </w:r>
      <w:proofErr w:type="spellEnd"/>
      <w:r w:rsidR="00167C4D">
        <w:t xml:space="preserve"> 11, Čakovec</w:t>
      </w:r>
      <w:r w:rsidR="00637444" w:rsidRPr="0081351D">
        <w:t xml:space="preserve">, </w:t>
      </w:r>
      <w:r w:rsidR="00637444">
        <w:t>za pokretanje skraćenog stečajnog postupka protiv</w:t>
      </w:r>
      <w:r w:rsidR="00F73193">
        <w:t xml:space="preserve"> dužnika</w:t>
      </w:r>
      <w:r w:rsidR="00167C4D">
        <w:t xml:space="preserve"> REGIUS d.o.o., iz </w:t>
      </w:r>
      <w:proofErr w:type="spellStart"/>
      <w:r w:rsidR="00167C4D">
        <w:t>Peklenica</w:t>
      </w:r>
      <w:proofErr w:type="spellEnd"/>
      <w:r w:rsidR="00167C4D">
        <w:t xml:space="preserve"> 123</w:t>
      </w:r>
      <w:r w:rsidR="00931D35">
        <w:t>,</w:t>
      </w:r>
      <w:r w:rsidR="00167C4D">
        <w:t xml:space="preserve"> OIB:79145887043,</w:t>
      </w:r>
      <w:r w:rsidR="00637444">
        <w:t xml:space="preserve"> </w:t>
      </w:r>
      <w:r w:rsidR="00F73193">
        <w:t>13</w:t>
      </w:r>
      <w:r w:rsidR="00DA3125">
        <w:t>. listopada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167C4D">
        <w:t xml:space="preserve"> REGIUS d.o.o., iz </w:t>
      </w:r>
      <w:proofErr w:type="spellStart"/>
      <w:r w:rsidR="00167C4D">
        <w:t>Peklenica</w:t>
      </w:r>
      <w:proofErr w:type="spellEnd"/>
      <w:r w:rsidR="00167C4D">
        <w:t xml:space="preserve"> 123, OIB:79145887043</w:t>
      </w:r>
      <w:r w:rsidR="00F73193">
        <w:t xml:space="preserve">, </w:t>
      </w:r>
      <w:r w:rsidR="00167C4D">
        <w:t>iznosi 57.061,34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</w:t>
      </w:r>
      <w:r w:rsidR="002E1AB5">
        <w:t xml:space="preserve">dužnika Zdravko Novak, </w:t>
      </w:r>
      <w:proofErr w:type="spellStart"/>
      <w:r w:rsidR="002E1AB5">
        <w:t>Peklenica</w:t>
      </w:r>
      <w:proofErr w:type="spellEnd"/>
      <w:r w:rsidR="002E1AB5">
        <w:t xml:space="preserve">, Bana Jelačića 4, OIB: 18659353191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 xml:space="preserve">ži otvaranje stečajnog postupka te ne predujmi sredstva za namirenje troškova postupka u iznosu od 6.000,00 kn na žiro račun Trgovačkog suda u Varaždinu HR40239000011300002754, poziv na broj odobrenja </w:t>
      </w:r>
      <w:r w:rsidR="002E1AB5">
        <w:t>220119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6E4E5C" w:rsidP="006E4E5C" w:rsidR="0081351D" w:rsidRPr="006A424F">
      <w:r>
        <w:t xml:space="preserve">                                                     </w:t>
      </w:r>
      <w:r w:rsidR="0081351D">
        <w:t>U Varaždinu</w:t>
      </w:r>
      <w:r w:rsidR="00976967">
        <w:t>,</w:t>
      </w:r>
      <w:r w:rsidR="0081351D">
        <w:t xml:space="preserve"> </w:t>
      </w:r>
      <w:r w:rsidR="00976967">
        <w:t>1</w:t>
      </w:r>
      <w:r w:rsidR="00F73193">
        <w:t>3</w:t>
      </w:r>
      <w:r w:rsidR="00976967">
        <w:t>. listopada</w:t>
      </w:r>
      <w:r w:rsidR="0081351D">
        <w:t xml:space="preserve">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2E1AB5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2B3" w:rsidR="006B42B3">
      <w:r>
        <w:separator/>
      </w:r>
    </w:p>
  </w:endnote>
  <w:endnote w:id="0" w:type="continuationSeparator">
    <w:p w:rsidRDefault="006B42B3" w:rsidR="006B4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2B3" w:rsidR="006B42B3">
      <w:r>
        <w:separator/>
      </w:r>
    </w:p>
  </w:footnote>
  <w:footnote w:id="0" w:type="continuationSeparator">
    <w:p w:rsidRDefault="006B42B3" w:rsidR="006B4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B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167C4D" w:rsidP="00AC0D1D" w:rsidR="00AC0D1D">
    <w:pPr>
      <w:jc w:val="right"/>
    </w:pPr>
    <w:r>
      <w:t>Poslovni broj: 4 St-119</w:t>
    </w:r>
    <w:r w:rsidR="00F73193">
      <w:t>/2015-3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529C9"/>
    <w:rsid w:val="00167C4D"/>
    <w:rsid w:val="001B72D6"/>
    <w:rsid w:val="001E6833"/>
    <w:rsid w:val="002055B4"/>
    <w:rsid w:val="0020578A"/>
    <w:rsid w:val="00274464"/>
    <w:rsid w:val="002B49A1"/>
    <w:rsid w:val="002E1AB5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F0490"/>
    <w:rsid w:val="00525276"/>
    <w:rsid w:val="005253B8"/>
    <w:rsid w:val="00550E19"/>
    <w:rsid w:val="0055446A"/>
    <w:rsid w:val="00555896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96C1B"/>
    <w:rsid w:val="006B42B3"/>
    <w:rsid w:val="006C1AAA"/>
    <w:rsid w:val="006D4097"/>
    <w:rsid w:val="006E4E5C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C0D1D"/>
    <w:rsid w:val="00AC1B89"/>
    <w:rsid w:val="00AF2C11"/>
    <w:rsid w:val="00B26931"/>
    <w:rsid w:val="00B34567"/>
    <w:rsid w:val="00B40223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47733"/>
    <w:rsid w:val="00D60907"/>
    <w:rsid w:val="00D65681"/>
    <w:rsid w:val="00D65D0F"/>
    <w:rsid w:val="00D8212F"/>
    <w:rsid w:val="00DA1553"/>
    <w:rsid w:val="00DA3125"/>
    <w:rsid w:val="00DA54DB"/>
    <w:rsid w:val="00DE5384"/>
    <w:rsid w:val="00E024D4"/>
    <w:rsid w:val="00E1490A"/>
    <w:rsid w:val="00E2093F"/>
    <w:rsid w:val="00E32747"/>
    <w:rsid w:val="00E72541"/>
    <w:rsid w:val="00E8002E"/>
    <w:rsid w:val="00E82B62"/>
    <w:rsid w:val="00E93171"/>
    <w:rsid w:val="00E93BFA"/>
    <w:rsid w:val="00EA5D61"/>
    <w:rsid w:val="00EC7B25"/>
    <w:rsid w:val="00F10C2B"/>
    <w:rsid w:val="00F644E6"/>
    <w:rsid w:val="00F73193"/>
    <w:rsid w:val="00F75DCB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5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5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5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5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5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5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5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5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Regius društvo s ograničenom odgovornošću za ugostiteljstvo i turizam</izvorni_sadrzaj>
    <derivirana_varijabla naziv="DomainObject.Predmet.ProtustrankaFormated_1">  Regius društvo s ograničenom odgovornošću za ugostiteljstvo i turizam</derivirana_varijabla>
  </DomainObject.Predmet.ProtustrankaFormated>
  <DomainObject.Predmet.ProtustrankaFormatedOIB>
    <izvorni_sadrzaj>  Regius društvo s ograničenom odgovornošću za ugostiteljstvo i turizam, OIB 79145887043</izvorni_sadrzaj>
    <derivirana_varijabla naziv="DomainObject.Predmet.ProtustrankaFormatedOIB_1">  Regius društvo s ograničenom odgovornošću za ugostiteljstvo i turizam, OIB 79145887043</derivirana_varijabla>
  </DomainObject.Predmet.ProtustrankaFormatedOIB>
  <DomainObject.Predmet.ProtustrankaFormatedWithAdress>
    <izvorni_sadrzaj> Regius društvo s ograničenom odgovornošću za ugostiteljstvo i turizam,  123/a, 40315 Peklenica</izvorni_sadrzaj>
    <derivirana_varijabla naziv="DomainObject.Predmet.ProtustrankaFormatedWithAdress_1"> Regius društvo s ograničenom odgovornošću za ugostiteljstvo i turizam,  123/a, 40315 Peklenica</derivirana_varijabla>
  </DomainObject.Predmet.ProtustrankaFormatedWithAdress>
  <DomainObject.Predmet.ProtustrankaFormatedWithAdressOIB>
    <izvorni_sadrzaj> Regius društvo s ograničenom odgovornošću za ugostiteljstvo i turizam, OIB 79145887043,  123/a, 40315 Peklenica</izvorni_sadrzaj>
    <derivirana_varijabla naziv="DomainObject.Predmet.ProtustrankaFormatedWithAdressOIB_1"> Regius društvo s ograničenom odgovornošću za ugostiteljstvo i turizam, OIB 79145887043,  123/a, 40315 Peklenica</derivirana_varijabla>
  </DomainObject.Predmet.ProtustrankaFormatedWithAdressOIB>
  <DomainObject.Predmet.ProtustrankaWithAdress>
    <izvorni_sadrzaj>Regius društvo s ograničenom odgovornošću za ugostiteljstvo i turizam  123/a, 40315 Peklenica</izvorni_sadrzaj>
    <derivirana_varijabla naziv="DomainObject.Predmet.ProtustrankaWithAdress_1">Regius društvo s ograničenom odgovornošću za ugostiteljstvo i turizam  123/a, 40315 Peklenica</derivirana_varijabla>
  </DomainObject.Predmet.ProtustrankaWithAdress>
  <DomainObject.Predmet.ProtustrankaWithAdressOIB>
    <izvorni_sadrzaj>Regius društvo s ograničenom odgovornošću za ugostiteljstvo i turizam, OIB 79145887043,  123/a, 40315 Peklenica</izvorni_sadrzaj>
    <derivirana_varijabla naziv="DomainObject.Predmet.ProtustrankaWithAdressOIB_1">Regius društvo s ograničenom odgovornošću za ugostiteljstvo i turizam, OIB 79145887043,  123/a, 40315 Peklenica</derivirana_varijabla>
  </DomainObject.Predmet.ProtustrankaWithAdressOIB>
  <DomainObject.Predmet.ProtustrankaNazivFormated>
    <izvorni_sadrzaj>Regius društvo s ograničenom odgovornošću za ugostiteljstvo i turizam</izvorni_sadrzaj>
    <derivirana_varijabla naziv="DomainObject.Predmet.ProtustrankaNazivFormated_1">Regius društvo s ograničenom odgovornošću za ugostiteljstvo i turizam</derivirana_varijabla>
  </DomainObject.Predmet.ProtustrankaNazivFormated>
  <DomainObject.Predmet.ProtustrankaNazivFormatedOIB>
    <izvorni_sadrzaj>Regius društvo s ograničenom odgovornošću za ugostiteljstvo i turizam, OIB 79145887043</izvorni_sadrzaj>
    <derivirana_varijabla naziv="DomainObject.Predmet.ProtustrankaNazivFormatedOIB_1">Regius društvo s ograničenom odgovornošću za ugostiteljstvo i turizam, OIB 79145887043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Regius društvo s ograničenom odgovornošću za ugostiteljstvo i turizam</item>
    </izvorni_sadrzaj>
    <derivirana_varijabla naziv="DomainObject.Predmet.ProtuStrankaListFormated_1">
      <item>Regius društvo s ograničenom odgovornošću za ugostiteljstvo i turizam</item>
    </derivirana_varijabla>
  </DomainObject.Predmet.ProtuStrankaListFormated>
  <DomainObject.Predmet.ProtuStrankaListFormatedOIB>
    <izvorni_sadrzaj>
      <item>Regius društvo s ograničenom odgovornošću za ugostiteljstvo i turizam, OIB 79145887043</item>
    </izvorni_sadrzaj>
    <derivirana_varijabla naziv="DomainObject.Predmet.ProtuStrankaListFormatedOIB_1">
      <item>Regius društvo s ograničenom odgovornošću za ugostiteljstvo i turizam, OIB 79145887043</item>
    </derivirana_varijabla>
  </DomainObject.Predmet.ProtuStrankaListFormatedOIB>
  <DomainObject.Predmet.ProtuStrankaListFormatedWithAdress>
    <izvorni_sadrzaj>
      <item>Regius društvo s ograničenom odgovornošću za ugostiteljstvo i turizam,  123/a, 40315 Peklenica</item>
    </izvorni_sadrzaj>
    <derivirana_varijabla naziv="DomainObject.Predmet.ProtuStrankaListFormatedWithAdress_1">
      <item>Regius društvo s ograničenom odgovornošću za ugostiteljstvo i turizam,  123/a, 40315 Peklenica</item>
    </derivirana_varijabla>
  </DomainObject.Predmet.ProtuStrankaListFormatedWithAdress>
  <DomainObject.Predmet.ProtuStrankaListFormatedWithAdressOIB>
    <izvorni_sadrzaj>
      <item>Regius društvo s ograničenom odgovornošću za ugostiteljstvo i turizam, OIB 79145887043,  123/a, 40315 Peklenica</item>
    </izvorni_sadrzaj>
    <derivirana_varijabla naziv="DomainObject.Predmet.ProtuStrankaListFormatedWithAdressOIB_1">
      <item>Regius društvo s ograničenom odgovornošću za ugostiteljstvo i turizam, OIB 79145887043,  123/a, 40315 Peklenica</item>
    </derivirana_varijabla>
  </DomainObject.Predmet.ProtuStrankaListFormatedWithAdressOIB>
  <DomainObject.Predmet.ProtuStrankaListNazivFormated>
    <izvorni_sadrzaj>
      <item>Regius društvo s ograničenom odgovornošću za ugostiteljstvo i turizam</item>
    </izvorni_sadrzaj>
    <derivirana_varijabla naziv="DomainObject.Predmet.ProtuStrankaListNazivFormated_1">
      <item>Regius društvo s ograničenom odgovornošću za ugostiteljstvo i turizam</item>
    </derivirana_varijabla>
  </DomainObject.Predmet.ProtuStrankaListNazivFormated>
  <DomainObject.Predmet.ProtuStrankaListNazivFormatedOIB>
    <izvorni_sadrzaj>
      <item>Regius društvo s ograničenom odgovornošću za ugostiteljstvo i turizam, OIB 79145887043</item>
    </izvorni_sadrzaj>
    <derivirana_varijabla naziv="DomainObject.Predmet.ProtuStrankaListNazivFormatedOIB_1">
      <item>Regius društvo s ograničenom odgovornošću za ugostiteljstvo i turizam, OIB 79145887043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Regius društvo s ograničenom odgovornošću za ugostiteljstvo i turizam</izvorni_sadrzaj>
    <derivirana_varijabla naziv="DomainObject.Predmet.ProtustrankaIDrugi_1">Regius društvo s ograničenom odgovornošću za ugostiteljstvo i turizam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Regius društvo s ograničenom odgovornošću za ugostiteljstvo i turizam, OIB 79145887043,  123/a, 40315 Peklenica</izvorni_sadrzaj>
    <derivirana_varijabla naziv="DomainObject.Predmet.ProtustrankaIDrugiAdressOIB_1">Regius društvo s ograničenom odgovornošću za ugostiteljstvo i turizam, OIB 79145887043,  123/a,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Regius društvo s ograničenom odgovornošću za ugostiteljstvo i turizam</item>
    </izvorni_sadrzaj>
    <derivirana_varijabla naziv="DomainObject.Predmet.SudioniciListNaziv_1">
      <item>Porezna uprava, Područni ured Sjeverna Hrvatska</item>
      <item>Regius društvo s ograničenom odgovornošću za ugostiteljstvo i turizam</item>
    </derivirana_varijabla>
  </DomainObject.Predmet.SudioniciListNaziv>
  <DomainObject.Predmet.SudioniciListAdressOIB>
    <izvorni_sadrzaj>
      <item>Porezna uprava, Područni ured Sjeverna Hrvatska, O. Keršovanija 11,40000 Čakovec</item>
      <item>Regius društvo s ograničenom odgovornošću za ugostiteljstvo i turizam, OIB 79145887043,  123/a,40315 Peklenica</item>
    </izvorni_sadrzaj>
    <derivirana_varijabla naziv="DomainObject.Predmet.SudioniciListAdressOIB_1">
      <item>Porezna uprava, Područni ured Sjeverna Hrvatska, O. Keršovanija 11,40000 Čakovec</item>
      <item>Regius društvo s ograničenom odgovornošću za ugostiteljstvo i turizam, OIB 79145887043,  123/a,40315 Peklenica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79145887043</item>
    </izvorni_sadrzaj>
    <derivirana_varijabla naziv="DomainObject.Predmet.SudioniciListNazivOIB_1">
      <item>, OIB null</item>
      <item>, OIB 79145887043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74E08-D9CE-47F3-BA29-5A32BB42F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1978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2015-10-13T08:12:00Z</dcterms:created>
  <dc:creator>Ljubica Makovec</dc:creator>
  <cp:lastModifiedBy>Maja Marčec</cp:lastModifiedBy>
  <cp:lastPrinted>2015-10-13T08:10:00Z</cp:lastPrinted>
  <dcterms:modified xmlns:xsi="http://www.w3.org/2001/XMLSchema-instance" xsi:type="dcterms:W3CDTF">2015-10-13T08:13:00Z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