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e67e" w14:paraId="da9e67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23BF7">
        <w:t>237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23BF7">
        <w:t>SORIA USLUGE d.o.o. Zadar, Tomislava Ivčića 5D, Zadar</w:t>
      </w:r>
      <w:r w:rsidR="008652E8">
        <w:t>,</w:t>
      </w:r>
      <w:r w:rsidR="00E31771">
        <w:t xml:space="preserve"> </w:t>
      </w:r>
      <w:r w:rsidR="00A54C72" w:rsidRPr="00FF7529">
        <w:t>OIB:</w:t>
      </w:r>
      <w:r w:rsidR="00C23BF7">
        <w:t>77096006616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23BF7">
        <w:t>17</w:t>
      </w:r>
      <w:r w:rsidR="005F7C4D">
        <w:t>. veljače</w:t>
      </w:r>
      <w:r w:rsidR="00634718">
        <w:t xml:space="preserve"> 2016</w:t>
      </w:r>
      <w:r w:rsidRPr="00FC1537">
        <w:t>.</w:t>
      </w:r>
      <w:r>
        <w:t xml:space="preserve">, </w:t>
      </w:r>
      <w:r w:rsidR="007B0EF4">
        <w:t>07</w:t>
      </w:r>
      <w:r>
        <w:t xml:space="preserve">. </w:t>
      </w:r>
      <w:r w:rsidR="007B0EF4">
        <w:t>ožujka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23BF7">
        <w:t xml:space="preserve">SORIA USLUGE d.o.o. Zadar, Tomislava Ivčića 5D, Zadar, </w:t>
      </w:r>
      <w:r w:rsidR="00C23BF7" w:rsidRPr="00FF7529">
        <w:t>OIB:</w:t>
      </w:r>
      <w:r w:rsidR="00C23BF7">
        <w:t xml:space="preserve">77096006616 </w:t>
      </w:r>
      <w:r>
        <w:t xml:space="preserve">na temelju neizvršenih osnova za plaćanje iznosi </w:t>
      </w:r>
      <w:r w:rsidR="00C23BF7">
        <w:t>17.912,06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EF4">
        <w:t>osoba</w:t>
      </w:r>
      <w:r w:rsidR="007B0F30">
        <w:t xml:space="preserve"> ovlašten</w:t>
      </w:r>
      <w:r w:rsidR="007B0EF4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C23BF7">
        <w:t>Luis Manuel Soria, Sjedinjene Američke Države, CA 90640, Montabello, 313 N.3rd St.,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7B0EF4">
        <w:t>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</w:t>
      </w:r>
      <w:r w:rsidR="00F4599F">
        <w:t>2</w:t>
      </w:r>
      <w:r w:rsidR="00A30CC8">
        <w:t>1-</w:t>
      </w:r>
      <w:r w:rsidR="00C23BF7">
        <w:t>237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7B0EF4">
        <w:t>07</w:t>
      </w:r>
      <w:r>
        <w:t xml:space="preserve">. </w:t>
      </w:r>
      <w:r w:rsidR="007B0EF4">
        <w:t>ožujka</w:t>
      </w:r>
      <w:r>
        <w:t xml:space="preserve"> 2016.</w:t>
      </w:r>
    </w:p>
    <w:p w:rsidRDefault="0091410E" w:rsidP="0091410E" w:rsidR="0091410E">
      <w:pPr>
        <w:jc w:val="center"/>
      </w:pPr>
    </w:p>
    <w:p w:rsidRDefault="00B85C42" w:rsidP="00B85C42" w:rsidR="00B85C42">
      <w:pPr>
        <w:jc w:val="right"/>
      </w:pPr>
      <w:r>
        <w:t>Sutkinja</w:t>
      </w:r>
    </w:p>
    <w:p w:rsidRDefault="00B85C42" w:rsidP="00B85C42" w:rsidR="00B85C4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8617A">
      <w:rPr>
        <w:noProof/>
      </w:rPr>
      <w:t>2</w:t>
    </w:r>
    <w:r>
      <w:fldChar w:fldCharType="end"/>
    </w:r>
  </w:p>
  <w:p w:rsidRDefault="00F8617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8617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23BF7">
      <w:t>237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EF4"/>
    <w:rsid w:val="007B0F30"/>
    <w:rsid w:val="007B1C4E"/>
    <w:rsid w:val="00803E33"/>
    <w:rsid w:val="008652E8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85C42"/>
    <w:rsid w:val="00BE1256"/>
    <w:rsid w:val="00C20056"/>
    <w:rsid w:val="00C23BF7"/>
    <w:rsid w:val="00C71E7F"/>
    <w:rsid w:val="00C73DB2"/>
    <w:rsid w:val="00C820AB"/>
    <w:rsid w:val="00C97E68"/>
    <w:rsid w:val="00D932F6"/>
    <w:rsid w:val="00DB0E67"/>
    <w:rsid w:val="00E04753"/>
    <w:rsid w:val="00E13823"/>
    <w:rsid w:val="00E17770"/>
    <w:rsid w:val="00E31771"/>
    <w:rsid w:val="00E52FBC"/>
    <w:rsid w:val="00E662B7"/>
    <w:rsid w:val="00E97FAB"/>
    <w:rsid w:val="00EC291A"/>
    <w:rsid w:val="00EF524A"/>
    <w:rsid w:val="00F2052F"/>
    <w:rsid w:val="00F4599F"/>
    <w:rsid w:val="00F8617A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SORIA USLUGE d.o.o. za  poslovno savjetovanje</izvorni_sadrzaj>
    <derivirana_varijabla naziv="DomainObject.Predmet.ProtustrankaFormated_1">  SORIA USLUGE d.o.o. za  poslovno savjetovanje</derivirana_varijabla>
  </DomainObject.Predmet.ProtustrankaFormated>
  <DomainObject.Predmet.ProtustrankaFormatedOIB>
    <izvorni_sadrzaj>  SORIA USLUGE d.o.o. za  poslovno savjetovanje, OIB 77096006616</izvorni_sadrzaj>
    <derivirana_varijabla naziv="DomainObject.Predmet.ProtustrankaFormatedOIB_1">  SORIA USLUGE d.o.o. za  poslovno savjetovanje, OIB 77096006616</derivirana_varijabla>
  </DomainObject.Predmet.ProtustrankaFormatedOIB>
  <DomainObject.Predmet.ProtustrankaFormatedWithAdress>
    <izvorni_sadrzaj> SORIA USLUGE d.o.o. za  poslovno savjetovanje, Tomislava Ivčića/5D, 23000 Zadar</izvorni_sadrzaj>
    <derivirana_varijabla naziv="DomainObject.Predmet.ProtustrankaFormatedWithAdress_1"> SORIA USLUGE d.o.o. za  poslovno savjetovanje, Tomislava Ivčića/5D, 23000 Zadar</derivirana_varijabla>
  </DomainObject.Predmet.ProtustrankaFormatedWithAdress>
  <DomainObject.Predmet.ProtustrankaFormatedWithAdressOIB>
    <izvorni_sadrzaj> SORIA USLUGE d.o.o. za  poslovno savjetovanje, OIB 77096006616, Tomislava Ivčića/5D, 23000 Zadar</izvorni_sadrzaj>
    <derivirana_varijabla naziv="DomainObject.Predmet.ProtustrankaFormatedWithAdressOIB_1"> SORIA USLUGE d.o.o. za  poslovno savjetovanje, OIB 77096006616, Tomislava Ivčića/5D, 23000 Zadar</derivirana_varijabla>
  </DomainObject.Predmet.ProtustrankaFormatedWithAdressOIB>
  <DomainObject.Predmet.ProtustrankaWithAdress>
    <izvorni_sadrzaj>SORIA USLUGE d.o.o. za  poslovno savjetovanje Tomislava Ivčića/5D, 23000 Zadar</izvorni_sadrzaj>
    <derivirana_varijabla naziv="DomainObject.Predmet.ProtustrankaWithAdress_1">SORIA USLUGE d.o.o. za  poslovno savjetovanje Tomislava Ivčića/5D, 23000 Zadar</derivirana_varijabla>
  </DomainObject.Predmet.ProtustrankaWithAdress>
  <DomainObject.Predmet.ProtustrankaWithAdressOIB>
    <izvorni_sadrzaj>SORIA USLUGE d.o.o. za  poslovno savjetovanje, OIB 77096006616, Tomislava Ivčića/5D, 23000 Zadar</izvorni_sadrzaj>
    <derivirana_varijabla naziv="DomainObject.Predmet.ProtustrankaWithAdressOIB_1">SORIA USLUGE d.o.o. za  poslovno savjetovanje, OIB 77096006616, Tomislava Ivčića/5D, 23000 Zadar</derivirana_varijabla>
  </DomainObject.Predmet.ProtustrankaWithAdressOIB>
  <DomainObject.Predmet.ProtustrankaNazivFormated>
    <izvorni_sadrzaj>SORIA USLUGE d.o.o. za  poslovno savjetovanje</izvorni_sadrzaj>
    <derivirana_varijabla naziv="DomainObject.Predmet.ProtustrankaNazivFormated_1">SORIA USLUGE d.o.o. za  poslovno savjetovanje</derivirana_varijabla>
  </DomainObject.Predmet.ProtustrankaNazivFormated>
  <DomainObject.Predmet.ProtustrankaNazivFormatedOIB>
    <izvorni_sadrzaj>SORIA USLUGE d.o.o. za  poslovno savjetovanje, OIB 77096006616</izvorni_sadrzaj>
    <derivirana_varijabla naziv="DomainObject.Predmet.ProtustrankaNazivFormatedOIB_1">SORIA USLUGE d.o.o. za  poslovno savjetovanje, OIB 77096006616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17912.06</izvorni_sadrzaj>
    <derivirana_varijabla naziv="DomainObject.Predmet.TrenutnaVrijednost_1">17912.06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USLUGE d.o.o. za  poslovno savjetovanje</item>
    </izvorni_sadrzaj>
    <derivirana_varijabla naziv="DomainObject.Predmet.ProtuStrankaListFormated_1">
      <item>SORIA USLUGE d.o.o. za  poslovno savjetovanje</item>
    </derivirana_varijabla>
  </DomainObject.Predmet.ProtuStrankaListFormated>
  <DomainObject.Predmet.ProtuStrankaListFormatedOIB>
    <izvorni_sadrzaj>
      <item>SORIA USLUGE d.o.o. za  poslovno savjetovanje, OIB 77096006616</item>
    </izvorni_sadrzaj>
    <derivirana_varijabla naziv="DomainObject.Predmet.ProtuStrankaListFormatedOIB_1">
      <item>SORIA USLUGE d.o.o. za  poslovno savjetovanje, OIB 77096006616</item>
    </derivirana_varijabla>
  </DomainObject.Predmet.ProtuStrankaListFormatedOIB>
  <DomainObject.Predmet.ProtuStrankaListFormatedWithAdress>
    <izvorni_sadrzaj>
      <item>SORIA USLUGE d.o.o. za  poslovno savjetovanje, Tomislava Ivčića/5D, 23000 Zadar</item>
    </izvorni_sadrzaj>
    <derivirana_varijabla naziv="DomainObject.Predmet.ProtuStrankaListFormatedWithAdress_1">
      <item>SORIA USLUGE d.o.o. za  poslovno savjetovanje, Tomislava Ivčića/5D, 23000 Zadar</item>
    </derivirana_varijabla>
  </DomainObject.Predmet.ProtuStrankaListFormatedWithAdress>
  <DomainObject.Predmet.ProtuStrankaListFormatedWithAdressOIB>
    <izvorni_sadrzaj>
      <item>SORIA USLUGE d.o.o. za  poslovno savjetovanje, OIB 77096006616, Tomislava Ivčića/5D, 23000 Zadar</item>
    </izvorni_sadrzaj>
    <derivirana_varijabla naziv="DomainObject.Predmet.ProtuStrankaListFormatedWithAdressOIB_1">
      <item>SORIA USLUGE d.o.o. za  poslovno savjetovanje, OIB 77096006616, Tomislava Ivčića/5D, 23000 Zadar</item>
    </derivirana_varijabla>
  </DomainObject.Predmet.ProtuStrankaListFormatedWithAdressOIB>
  <DomainObject.Predmet.ProtuStrankaListNazivFormated>
    <izvorni_sadrzaj>
      <item>SORIA USLUGE d.o.o. za  poslovno savjetovanje</item>
    </izvorni_sadrzaj>
    <derivirana_varijabla naziv="DomainObject.Predmet.ProtuStrankaListNazivFormated_1">
      <item>SORIA USLUGE d.o.o. za  poslovno savjetovanje</item>
    </derivirana_varijabla>
  </DomainObject.Predmet.ProtuStrankaListNazivFormated>
  <DomainObject.Predmet.ProtuStrankaListNazivFormatedOIB>
    <izvorni_sadrzaj>
      <item>SORIA USLUGE d.o.o. za  poslovno savjetovanje, OIB 77096006616</item>
    </izvorni_sadrzaj>
    <derivirana_varijabla naziv="DomainObject.Predmet.ProtuStrankaListNazivFormatedOIB_1">
      <item>SORIA USLUGE d.o.o. za  poslovno savjetovanje, OIB 77096006616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USLUGE d.o.o. za  poslovno savjetovanje</izvorni_sadrzaj>
    <derivirana_varijabla naziv="DomainObject.Predmet.ProtustrankaIDrugi_1">SORIA USLUGE d.o.o. za 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USLUGE d.o.o. za  poslovno savjetovanje, OIB 77096006616, Tomislava Ivčića/5D, 23000 Zadar</izvorni_sadrzaj>
    <derivirana_varijabla naziv="DomainObject.Predmet.ProtustrankaIDrugiAdressOIB_1">SORIA USLUGE d.o.o. za  poslovno savjetovanje, OIB 77096006616,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USLUGE d.o.o. za  poslovno savjetovanje</item>
    </izvorni_sadrzaj>
    <derivirana_varijabla naziv="DomainObject.Predmet.SudioniciListNaziv_1">
      <item>FINA</item>
      <item>SORIA USLUGE d.o.o. za  poslovno savjetovanje</item>
    </derivirana_varijabla>
  </DomainObject.Predmet.SudioniciListNaziv>
  <DomainObject.Predmet.SudioniciListAdressOIB>
    <izvorni_sadrzaj>
      <item>FINA, OIB 85821130368</item>
      <item>SORIA USLUGE d.o.o. za  poslovno savjetovanje, OIB 77096006616, Tomislava Ivčića/5D,23000 Zadar</item>
    </izvorni_sadrzaj>
    <derivirana_varijabla naziv="DomainObject.Predmet.SudioniciListAdressOIB_1">
      <item>FINA, OIB 85821130368</item>
      <item>SORIA USLUGE d.o.o. za  poslovno savjetovanje, OIB 77096006616,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77096006616</item>
    </izvorni_sadrzaj>
    <derivirana_varijabla naziv="DomainObject.Predmet.SudioniciListNazivOIB_1">
      <item>, OIB 85821130368</item>
      <item>, OIB 77096006616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2078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2016-03-03T08:54:00Z</dcterms:created>
  <dc:creator>Tina Grgas</dc:creator>
  <cp:lastModifiedBy>Martina Kalmeta</cp:lastModifiedBy>
  <cp:lastPrinted>2016-02-26T08:55:00Z</cp:lastPrinted>
  <dcterms:modified xmlns:xsi="http://www.w3.org/2001/XMLSchema-instance" xsi:type="dcterms:W3CDTF">2016-03-07T07:50:00Z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