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112e" w14:paraId="229112e" w:rsidRDefault="005F1BB5" w:rsidP="005F1BB5" w:rsidR="005F1BB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BB5" w:rsidP="005F1BB5" w:rsidR="005F1BB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F1BB5" w:rsidP="005F1BB5" w:rsidR="005F1BB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F1BB5" w:rsidP="005F1BB5" w:rsidR="005F1BB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F1BB5" w:rsidP="005F1BB5" w:rsidR="005F1BB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F1BB5" w:rsidP="005F1BB5" w:rsidR="005F1BB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F1BB5" w:rsidP="005F1BB5" w:rsidR="005F1BB5">
      <w:pPr>
        <w:jc w:val="center"/>
        <w:rPr>
          <w:rFonts w:cs="Times New Roman" w:eastAsia="Times New Roman"/>
          <w:szCs w:val="24"/>
        </w:rPr>
      </w:pPr>
    </w:p>
    <w:p w:rsidRDefault="005F1BB5" w:rsidP="005F1BB5" w:rsidR="005F1BB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F1BB5" w:rsidP="005F1BB5" w:rsidR="005F1BB5">
      <w:pPr>
        <w:rPr>
          <w:rFonts w:cs="Times New Roman" w:eastAsia="Times New Roman"/>
          <w:szCs w:val="24"/>
        </w:rPr>
      </w:pPr>
    </w:p>
    <w:p w:rsidRDefault="005F1BB5" w:rsidP="005F1BB5" w:rsidR="005F1B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ZILIO ISTRIA d. o. o. Buje, Plovanija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5F1BB5">
        <w:rPr>
          <w:rFonts w:cs="Times New Roman" w:eastAsia="Times New Roman"/>
        </w:rPr>
        <w:t>11970554198</w:t>
      </w:r>
      <w:r>
        <w:rPr>
          <w:rFonts w:cs="Times New Roman" w:eastAsia="Times New Roman"/>
        </w:rPr>
        <w:t xml:space="preserve">, MBS </w:t>
      </w:r>
      <w:r w:rsidRPr="005F1BB5">
        <w:rPr>
          <w:rFonts w:cs="Times New Roman" w:eastAsia="Times New Roman"/>
        </w:rPr>
        <w:t>040116808</w:t>
      </w:r>
      <w:r>
        <w:rPr>
          <w:rFonts w:cs="Times New Roman" w:eastAsia="Times New Roman"/>
          <w:szCs w:val="24"/>
        </w:rPr>
        <w:t>, 20. srpnja 2017.</w:t>
      </w:r>
    </w:p>
    <w:p w:rsidRDefault="005F1BB5" w:rsidP="005F1BB5" w:rsidR="005F1BB5">
      <w:pPr>
        <w:rPr>
          <w:rFonts w:cs="Times New Roman" w:eastAsia="Times New Roman"/>
          <w:szCs w:val="24"/>
        </w:rPr>
      </w:pPr>
    </w:p>
    <w:p w:rsidRDefault="005F1BB5" w:rsidP="005F1BB5" w:rsidR="005F1BB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F1BB5" w:rsidP="005F1BB5" w:rsidR="005F1BB5">
      <w:pPr>
        <w:rPr>
          <w:rFonts w:cs="Times New Roman" w:eastAsia="Times New Roman"/>
          <w:szCs w:val="24"/>
        </w:rPr>
      </w:pPr>
    </w:p>
    <w:p w:rsidRDefault="005F1BB5" w:rsidP="005F1BB5" w:rsidR="005F1B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ZILIO ISTRIA d. o. o. Buje, Plovanija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5F1BB5">
        <w:rPr>
          <w:rFonts w:cs="Times New Roman" w:eastAsia="Times New Roman"/>
        </w:rPr>
        <w:t>11970554198</w:t>
      </w:r>
      <w:r>
        <w:rPr>
          <w:rFonts w:cs="Times New Roman" w:eastAsia="Times New Roman"/>
        </w:rPr>
        <w:t xml:space="preserve">, MBS </w:t>
      </w:r>
      <w:r w:rsidRPr="005F1BB5">
        <w:rPr>
          <w:rFonts w:cs="Times New Roman" w:eastAsia="Times New Roman"/>
        </w:rPr>
        <w:t>040116808</w:t>
      </w:r>
      <w:r>
        <w:rPr>
          <w:rFonts w:cs="Times New Roman" w:eastAsia="Times New Roman"/>
          <w:szCs w:val="24"/>
        </w:rPr>
        <w:t>.</w:t>
      </w:r>
    </w:p>
    <w:p w:rsidRDefault="005F1BB5" w:rsidP="005F1BB5" w:rsidR="005F1BB5">
      <w:pPr>
        <w:rPr>
          <w:rFonts w:cs="Times New Roman" w:eastAsia="Times New Roman"/>
          <w:szCs w:val="24"/>
        </w:rPr>
      </w:pPr>
    </w:p>
    <w:p w:rsidRDefault="005F1BB5" w:rsidP="005F1BB5" w:rsidR="005F1BB5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5F1BB5" w:rsidP="005F1BB5" w:rsidR="005F1BB5">
      <w:pPr>
        <w:rPr>
          <w:rFonts w:cs="Times New Roman" w:eastAsia="Times New Roman"/>
          <w:szCs w:val="20"/>
        </w:rPr>
      </w:pPr>
    </w:p>
    <w:p w:rsidRDefault="005F1BB5" w:rsidP="005F1BB5" w:rsidR="005F1B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ZILIO ISTRIA d. o. o. Buje, Plovanija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5F1BB5">
        <w:rPr>
          <w:rFonts w:cs="Times New Roman" w:eastAsia="Times New Roman"/>
        </w:rPr>
        <w:t>11970554198</w:t>
      </w:r>
      <w:r>
        <w:rPr>
          <w:rFonts w:cs="Times New Roman" w:eastAsia="Times New Roman"/>
        </w:rPr>
        <w:t xml:space="preserve">, MBS </w:t>
      </w:r>
      <w:r w:rsidRPr="005F1BB5">
        <w:rPr>
          <w:rFonts w:cs="Times New Roman" w:eastAsia="Times New Roman"/>
        </w:rPr>
        <w:t>040116808</w:t>
      </w:r>
      <w:r>
        <w:rPr>
          <w:rFonts w:cs="Times New Roman" w:eastAsia="Times New Roman"/>
          <w:szCs w:val="24"/>
        </w:rPr>
        <w:t>.</w:t>
      </w:r>
    </w:p>
    <w:p w:rsidRDefault="005F1BB5" w:rsidP="005F1BB5" w:rsidR="005F1BB5">
      <w:pPr>
        <w:ind w:firstLine="709"/>
        <w:rPr>
          <w:rFonts w:cs="Times New Roman" w:eastAsia="Times New Roman"/>
          <w:szCs w:val="24"/>
        </w:rPr>
      </w:pPr>
    </w:p>
    <w:p w:rsidRDefault="005F1BB5" w:rsidP="005F1BB5" w:rsidR="005F1B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ZILIO ISTRIA d. o. o. Buje, Plovanija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 xml:space="preserve">, OIB </w:t>
      </w:r>
      <w:r w:rsidRPr="005F1BB5">
        <w:rPr>
          <w:rFonts w:cs="Times New Roman" w:eastAsia="Times New Roman"/>
        </w:rPr>
        <w:t>11970554198</w:t>
      </w:r>
      <w:r>
        <w:rPr>
          <w:rFonts w:cs="Times New Roman" w:eastAsia="Times New Roman"/>
        </w:rPr>
        <w:t xml:space="preserve">, MBS </w:t>
      </w:r>
      <w:r w:rsidRPr="005F1BB5">
        <w:rPr>
          <w:rFonts w:cs="Times New Roman" w:eastAsia="Times New Roman"/>
        </w:rPr>
        <w:t>040116808</w:t>
      </w:r>
      <w:r>
        <w:rPr>
          <w:rFonts w:cs="Times New Roman" w:eastAsia="Times New Roman"/>
          <w:szCs w:val="24"/>
        </w:rPr>
        <w:t>.</w:t>
      </w:r>
    </w:p>
    <w:p w:rsidRDefault="005F1BB5" w:rsidP="005F1BB5" w:rsidR="005F1BB5">
      <w:pPr>
        <w:rPr>
          <w:rFonts w:cs="Times New Roman" w:eastAsia="Times New Roman"/>
          <w:szCs w:val="24"/>
        </w:rPr>
      </w:pPr>
    </w:p>
    <w:p w:rsidRDefault="005F1BB5" w:rsidP="005F1BB5" w:rsidR="005F1BB5">
      <w:pPr>
        <w:rPr>
          <w:rFonts w:cs="Times New Roman" w:eastAsia="Times New Roman"/>
          <w:szCs w:val="24"/>
        </w:rPr>
      </w:pPr>
    </w:p>
    <w:p w:rsidRDefault="005F1BB5" w:rsidP="005F1BB5" w:rsidR="005F1BB5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F1BB5" w:rsidP="005F1BB5" w:rsidR="005F1BB5">
      <w:pPr>
        <w:ind w:firstLine="708"/>
        <w:rPr>
          <w:rFonts w:cs="Times New Roman" w:eastAsia="Times New Roman"/>
          <w:szCs w:val="24"/>
        </w:rPr>
      </w:pPr>
    </w:p>
    <w:p w:rsidRDefault="005F1BB5" w:rsidP="005F1BB5" w:rsidR="005F1B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15. svibnja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ZILIO ISTRIA d. o. o. Buje.</w:t>
      </w:r>
    </w:p>
    <w:p w:rsidRDefault="005F1BB5" w:rsidP="005F1BB5" w:rsidR="005F1BB5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11. svibnja 2017. imao neizvršene osnove za plaćanje u neprekinutom razdoblju od 120 dana u ukupnom iznosu 10.119,94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17. svibnja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St-291/2017-3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5F1BB5" w:rsidP="005F1BB5" w:rsidR="005F1B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F1BB5" w:rsidP="005F1BB5" w:rsidR="005F1B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F1BB5" w:rsidP="005F1BB5" w:rsidR="005F1BB5">
      <w:pPr>
        <w:rPr>
          <w:rFonts w:cs="Times New Roman" w:eastAsia="Times New Roman"/>
          <w:szCs w:val="24"/>
        </w:rPr>
      </w:pPr>
    </w:p>
    <w:p w:rsidRDefault="005F1BB5" w:rsidP="005F1BB5" w:rsidR="005F1BB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20. srpnja 2017. </w:t>
      </w:r>
    </w:p>
    <w:p w:rsidRDefault="005F1BB5" w:rsidP="005F1BB5" w:rsidR="005F1BB5">
      <w:pPr>
        <w:rPr>
          <w:rFonts w:cs="Times New Roman" w:eastAsia="Times New Roman"/>
          <w:szCs w:val="24"/>
        </w:rPr>
      </w:pPr>
    </w:p>
    <w:p w:rsidRDefault="005F1BB5" w:rsidP="005F1BB5" w:rsidR="005F1BB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5F1BB5" w:rsidP="005F1BB5" w:rsidR="005F1BB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E94FCA">
        <w:rPr>
          <w:rFonts w:cs="Times New Roman" w:eastAsia="Times New Roman"/>
          <w:szCs w:val="24"/>
        </w:rPr>
        <w:t xml:space="preserve">, v. r. </w:t>
      </w:r>
    </w:p>
    <w:p w:rsidRDefault="005F1BB5" w:rsidP="005F1BB5" w:rsidR="005F1BB5">
      <w:pPr>
        <w:jc w:val="left"/>
        <w:rPr>
          <w:rFonts w:cs="Times New Roman" w:eastAsia="Times New Roman"/>
          <w:szCs w:val="24"/>
        </w:rPr>
      </w:pPr>
    </w:p>
    <w:p w:rsidRDefault="005F1BB5" w:rsidP="005F1BB5" w:rsidR="005F1BB5">
      <w:pPr>
        <w:jc w:val="left"/>
        <w:rPr>
          <w:rFonts w:cs="Times New Roman" w:eastAsia="Times New Roman"/>
          <w:szCs w:val="24"/>
        </w:rPr>
      </w:pPr>
    </w:p>
    <w:p w:rsidRDefault="005F1BB5" w:rsidP="005F1BB5" w:rsidR="005F1BB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F1BB5" w:rsidP="005F1BB5" w:rsidR="005F1BB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F1BB5" w:rsidP="005F1BB5" w:rsidR="005F1B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F1BB5" w:rsidP="005F1BB5" w:rsidR="005F1BB5">
      <w:pPr>
        <w:rPr>
          <w:rFonts w:cs="Times New Roman" w:eastAsia="Times New Roman"/>
          <w:szCs w:val="24"/>
        </w:rPr>
      </w:pPr>
    </w:p>
    <w:p w:rsidRDefault="005F1BB5" w:rsidP="005F1BB5" w:rsidR="005F1BB5">
      <w:pPr>
        <w:rPr>
          <w:rFonts w:cs="Times New Roman" w:eastAsia="Times New Roman"/>
          <w:szCs w:val="24"/>
        </w:rPr>
      </w:pPr>
    </w:p>
    <w:p w:rsidRDefault="005F1BB5" w:rsidP="005F1BB5" w:rsidR="005F1BB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F1BB5" w:rsidP="005F1BB5" w:rsidR="005F1B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F1BB5" w:rsidP="005F1BB5" w:rsidR="005F1B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ZILIO ISTRIA d. o. o. Buje, Plovanija </w:t>
      </w:r>
      <w:proofErr w:type="spellStart"/>
      <w:r>
        <w:rPr>
          <w:rFonts w:cs="Times New Roman" w:eastAsia="Times New Roman"/>
        </w:rPr>
        <w:t>bb</w:t>
      </w:r>
      <w:proofErr w:type="spellEnd"/>
      <w:r>
        <w:rPr>
          <w:rFonts w:cs="Times New Roman" w:eastAsia="Times New Roman"/>
        </w:rPr>
        <w:t>,</w:t>
      </w:r>
    </w:p>
    <w:p w:rsidRDefault="005F1BB5" w:rsidP="005F1BB5" w:rsidR="005F1BB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F1BB5" w:rsidP="005F1BB5" w:rsidR="005F1B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F1BB5" w:rsidP="005F1BB5" w:rsidR="005F1BB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</w:t>
      </w:r>
    </w:p>
    <w:p w:rsidRDefault="005F1BB5" w:rsidP="005F1BB5" w:rsidR="005F1BB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F1BB5" w:rsidP="005F1BB5" w:rsidR="005F1B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F1BB5" w:rsidP="005F1BB5" w:rsidR="005F1B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F1BB5" w:rsidP="005F1BB5" w:rsidR="005F1BB5"/>
    <w:p w:rsidRDefault="005F1BB5" w:rsidP="005F1BB5" w:rsidR="005F1BB5"/>
    <w:p w:rsidRDefault="00291CD8" w:rsidR="00291CD8"/>
    <w:sectPr w:rsidSect="005F1BB5" w:rsidR="00291CD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BB5" w:rsidP="005F1BB5" w:rsidR="005F1BB5">
      <w:r>
        <w:separator/>
      </w:r>
    </w:p>
  </w:endnote>
  <w:endnote w:id="0" w:type="continuationSeparator">
    <w:p w:rsidRDefault="005F1BB5" w:rsidP="005F1BB5" w:rsidR="005F1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BB5" w:rsidP="005F1BB5" w:rsidR="005F1BB5">
      <w:r>
        <w:separator/>
      </w:r>
    </w:p>
  </w:footnote>
  <w:footnote w:id="0" w:type="continuationSeparator">
    <w:p w:rsidRDefault="005F1BB5" w:rsidP="005F1BB5" w:rsidR="005F1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BB5" w:rsidR="005F1BB5">
    <w:pPr>
      <w:pStyle w:val="Zaglavlje"/>
    </w:pPr>
    <w:r>
      <w:tab/>
    </w:r>
    <w:r>
      <w:tab/>
    </w:r>
    <w:r>
      <w:t>3 St-291/2017-4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BB5" w:rsidP="005F1BB5" w:rsidR="005F1BB5">
    <w:pPr>
      <w:pStyle w:val="Zaglavlje"/>
    </w:pPr>
    <w:r>
      <w:tab/>
    </w:r>
    <w:r>
      <w:tab/>
    </w:r>
    <w:r>
      <w:t>3 St-291/2017-4</w:t>
    </w:r>
  </w:p>
  <w:p w:rsidRDefault="005F1BB5" w:rsidR="005F1BB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F27"/>
    <w:rsid w:val="00291CD8"/>
    <w:rsid w:val="003D2F27"/>
    <w:rsid w:val="005F1BB5"/>
    <w:rsid w:val="00E9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BB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1B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1BB5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F1B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1BB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1B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1BB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FC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4FC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4F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4F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BB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1B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1BB5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F1B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1BB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1B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1BB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FC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4FC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4F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4F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ZILIO ISTRIA d.o.o. BUJE</izvorni_sadrzaj>
    <derivirana_varijabla naziv="DomainObject.Predmet.ProtustrankaFormated_1">  ZILIO ISTRIA d.o.o. BUJE</derivirana_varijabla>
  </DomainObject.Predmet.ProtustrankaFormated>
  <DomainObject.Predmet.ProtustrankaFormatedOIB>
    <izvorni_sadrzaj>  ZILIO ISTRIA d.o.o. BUJE, OIB 11970554198</izvorni_sadrzaj>
    <derivirana_varijabla naziv="DomainObject.Predmet.ProtustrankaFormatedOIB_1">  ZILIO ISTRIA d.o.o. BUJE, OIB 11970554198</derivirana_varijabla>
  </DomainObject.Predmet.ProtustrankaFormatedOIB>
  <DomainObject.Predmet.ProtustrankaFormatedWithAdress>
    <izvorni_sadrzaj> ZILIO ISTRIA d.o.o. BUJE, Plovanija/bb, 52460 Buje</izvorni_sadrzaj>
    <derivirana_varijabla naziv="DomainObject.Predmet.ProtustrankaFormatedWithAdress_1"> ZILIO ISTRIA d.o.o. BUJE, Plovanija/bb, 52460 Buje</derivirana_varijabla>
  </DomainObject.Predmet.ProtustrankaFormatedWithAdress>
  <DomainObject.Predmet.ProtustrankaFormatedWithAdressOIB>
    <izvorni_sadrzaj> ZILIO ISTRIA d.o.o. BUJE, OIB 11970554198, Plovanija/bb, 52460 Buje</izvorni_sadrzaj>
    <derivirana_varijabla naziv="DomainObject.Predmet.ProtustrankaFormatedWithAdressOIB_1"> ZILIO ISTRIA d.o.o. BUJE, OIB 11970554198, Plovanija/bb, 52460 Buje</derivirana_varijabla>
  </DomainObject.Predmet.ProtustrankaFormatedWithAdressOIB>
  <DomainObject.Predmet.ProtustrankaWithAdress>
    <izvorni_sadrzaj>ZILIO ISTRIA d.o.o. BUJE Plovanija/bb, 52460 Buje</izvorni_sadrzaj>
    <derivirana_varijabla naziv="DomainObject.Predmet.ProtustrankaWithAdress_1">ZILIO ISTRIA d.o.o. BUJE Plovanija/bb, 52460 Buje</derivirana_varijabla>
  </DomainObject.Predmet.ProtustrankaWithAdress>
  <DomainObject.Predmet.ProtustrankaWithAdressOIB>
    <izvorni_sadrzaj>ZILIO ISTRIA d.o.o. BUJE, OIB 11970554198, Plovanija/bb, 52460 Buje</izvorni_sadrzaj>
    <derivirana_varijabla naziv="DomainObject.Predmet.ProtustrankaWithAdressOIB_1">ZILIO ISTRIA d.o.o. BUJE, OIB 11970554198, Plovanija/bb, 52460 Buje</derivirana_varijabla>
  </DomainObject.Predmet.ProtustrankaWithAdressOIB>
  <DomainObject.Predmet.ProtustrankaNazivFormated>
    <izvorni_sadrzaj>ZILIO ISTRIA d.o.o. BUJE</izvorni_sadrzaj>
    <derivirana_varijabla naziv="DomainObject.Predmet.ProtustrankaNazivFormated_1">ZILIO ISTRIA d.o.o. BUJE</derivirana_varijabla>
  </DomainObject.Predmet.ProtustrankaNazivFormated>
  <DomainObject.Predmet.ProtustrankaNazivFormatedOIB>
    <izvorni_sadrzaj>ZILIO ISTRIA d.o.o. BUJE, OIB 11970554198</izvorni_sadrzaj>
    <derivirana_varijabla naziv="DomainObject.Predmet.ProtustrankaNazivFormatedOIB_1">ZILIO ISTRIA d.o.o. BUJE, OIB 11970554198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10119.94</izvorni_sadrzaj>
    <derivirana_varijabla naziv="DomainObject.Predmet.TrenutnaVrijednost_1">10119.94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ZILIO ISTRIA d.o.o. BUJE</item>
    </izvorni_sadrzaj>
    <derivirana_varijabla naziv="DomainObject.Predmet.ProtuStrankaListFormated_1">
      <item>ZILIO ISTRIA d.o.o. BUJE</item>
    </derivirana_varijabla>
  </DomainObject.Predmet.ProtuStrankaListFormated>
  <DomainObject.Predmet.ProtuStrankaListFormatedOIB>
    <izvorni_sadrzaj>
      <item>ZILIO ISTRIA d.o.o. BUJE, OIB 11970554198</item>
    </izvorni_sadrzaj>
    <derivirana_varijabla naziv="DomainObject.Predmet.ProtuStrankaListFormatedOIB_1">
      <item>ZILIO ISTRIA d.o.o. BUJE, OIB 11970554198</item>
    </derivirana_varijabla>
  </DomainObject.Predmet.ProtuStrankaListFormatedOIB>
  <DomainObject.Predmet.ProtuStrankaListFormatedWithAdress>
    <izvorni_sadrzaj>
      <item>ZILIO ISTRIA d.o.o. BUJE, Plovanija/bb, 52460 Buje</item>
    </izvorni_sadrzaj>
    <derivirana_varijabla naziv="DomainObject.Predmet.ProtuStrankaListFormatedWithAdress_1">
      <item>ZILIO ISTRIA d.o.o. BUJE, Plovanija/bb, 52460 Buje</item>
    </derivirana_varijabla>
  </DomainObject.Predmet.ProtuStrankaListFormatedWithAdress>
  <DomainObject.Predmet.ProtuStrankaListFormatedWithAdressOIB>
    <izvorni_sadrzaj>
      <item>ZILIO ISTRIA d.o.o. BUJE, OIB 11970554198, Plovanija/bb, 52460 Buje</item>
    </izvorni_sadrzaj>
    <derivirana_varijabla naziv="DomainObject.Predmet.ProtuStrankaListFormatedWithAdressOIB_1">
      <item>ZILIO ISTRIA d.o.o. BUJE, OIB 11970554198, Plovanija/bb, 52460 Buje</item>
    </derivirana_varijabla>
  </DomainObject.Predmet.ProtuStrankaListFormatedWithAdressOIB>
  <DomainObject.Predmet.ProtuStrankaListNazivFormated>
    <izvorni_sadrzaj>
      <item>ZILIO ISTRIA d.o.o. BUJE</item>
    </izvorni_sadrzaj>
    <derivirana_varijabla naziv="DomainObject.Predmet.ProtuStrankaListNazivFormated_1">
      <item>ZILIO ISTRIA d.o.o. BUJE</item>
    </derivirana_varijabla>
  </DomainObject.Predmet.ProtuStrankaListNazivFormated>
  <DomainObject.Predmet.ProtuStrankaListNazivFormatedOIB>
    <izvorni_sadrzaj>
      <item>ZILIO ISTRIA d.o.o. BUJE, OIB 11970554198</item>
    </izvorni_sadrzaj>
    <derivirana_varijabla naziv="DomainObject.Predmet.ProtuStrankaListNazivFormatedOIB_1">
      <item>ZILIO ISTRIA d.o.o. BUJE, OIB 11970554198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ZILIO ISTRIA d.o.o. BUJE</izvorni_sadrzaj>
    <derivirana_varijabla naziv="DomainObject.Predmet.ProtustrankaIDrugi_1">ZILIO ISTRIA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ZILIO ISTRIA d.o.o. BUJE, OIB 11970554198, Plovanija/bb, 52460 Buje</izvorni_sadrzaj>
    <derivirana_varijabla naziv="DomainObject.Predmet.ProtustrankaIDrugiAdressOIB_1">ZILIO ISTRIA d.o.o. BUJE, OIB 11970554198, Plovanija/bb,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ZILIO ISTRIA d.o.o. BUJE</item>
    </izvorni_sadrzaj>
    <derivirana_varijabla naziv="DomainObject.Predmet.SudioniciListNaziv_1">
      <item>FINANCIJSKA AGENCIJA, RC RIJEKA, PODRUŽNICA PULA, PULA</item>
      <item>ZILIO ISTRIA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ZILIO ISTRIA d.o.o. BUJE, OIB 11970554198, Plovanija/bb,52460 Buje</item>
    </izvorni_sadrzaj>
    <derivirana_varijabla naziv="DomainObject.Predmet.SudioniciListAdressOIB_1">
      <item>FINANCIJSKA AGENCIJA, RC RIJEKA, PODRUŽNICA PULA, PULA, OIB 85821130368, Ulica grada Vukovara 70,10000 Zagreb</item>
      <item>ZILIO ISTRIA d.o.o. BUJE, OIB 11970554198, Plovanija/bb,52460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11970554198</item>
    </izvorni_sadrzaj>
    <derivirana_varijabla naziv="DomainObject.Predmet.SudioniciListNazivOIB_1">
      <item>, OIB 85821130368</item>
      <item>, OIB 11970554198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3626</properties:Characters>
  <properties:Lines>87</properties:Lines>
  <properties:Paragraphs>31</properties:Paragraphs>
  <properties:TotalTime>3</properties:TotalTime>
  <properties:ScaleCrop>false</properties:ScaleCrop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2017-07-19T11:01:00Z</dcterms:created>
  <dc:creator>Morena Brajuha</dc:creator>
  <dc:description/>
  <cp:keywords/>
  <cp:lastModifiedBy>Morena Brajuha</cp:lastModifiedBy>
  <cp:lastPrinted>2017-07-20T05:52:00Z</cp:lastPrinted>
  <dcterms:modified xmlns:xsi="http://www.w3.org/2001/XMLSchema-instance" xsi:type="dcterms:W3CDTF">2017-07-20T05:54:00Z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