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2690e6" w14:paraId="22690e6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E22547">
        <w:t xml:space="preserve">LIFE HEALTH j.d.o.o. za uzgoj, preradu i prodaju aromatičnog bilja, </w:t>
      </w:r>
      <w:proofErr w:type="spellStart"/>
      <w:r w:rsidR="00E22547">
        <w:t>Rupalj</w:t>
      </w:r>
      <w:proofErr w:type="spellEnd"/>
      <w:r w:rsidR="00E22547">
        <w:t>, Dr. Franje Tuđmana 99, OIB:91784001694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912BA5">
        <w:t>8</w:t>
      </w:r>
      <w:r w:rsidR="002B574C">
        <w:t xml:space="preserve">. </w:t>
      </w:r>
      <w:r w:rsidR="000E3A30">
        <w:t>lipnja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912BA5">
        <w:t>29. studenog</w:t>
      </w:r>
      <w:r w:rsidR="000B7480">
        <w:t xml:space="preserve">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E22547">
        <w:t>2</w:t>
      </w:r>
      <w:r w:rsidR="00912BA5">
        <w:t>4</w:t>
      </w:r>
      <w:r w:rsidR="00C77A83" w:rsidRPr="00047B49">
        <w:t xml:space="preserve">. </w:t>
      </w:r>
      <w:r w:rsidR="00E22547">
        <w:t>listopada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2613AD" w:rsidP="002613AD" w:rsidR="002613AD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2613AD" w:rsidP="002613AD" w:rsidR="002613AD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F56A6" w:rsidP="003F56A6" w:rsidR="003F56A6"/>
    <w:p w:rsidRDefault="00D610E5" w:rsidP="003F56A6" w:rsidR="00D610E5">
      <w:pPr>
        <w:jc w:val="center"/>
      </w:pPr>
    </w:p>
    <w:sectPr w:rsidR="00D610E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E22547">
      <w:t>332</w:t>
    </w:r>
    <w:r w:rsidR="000E3A30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3A30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13AD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26240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BA5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22547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1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3A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13A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13A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13A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1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3A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13A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13A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13A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66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LIFE HEALTH j.d.o.o. za uzgoj, preradu i prodaju aromatičnog bilja</izvorni_sadrzaj>
    <derivirana_varijabla naziv="DomainObject.Predmet.ProtustrankaFormated_1">  LIFE HEALTH j.d.o.o. za uzgoj, preradu i prodaju aromatičnog bilja</derivirana_varijabla>
  </DomainObject.Predmet.ProtustrankaFormated>
  <DomainObject.Predmet.ProtustrankaFormatedOIB>
    <izvorni_sadrzaj>  LIFE HEALTH j.d.o.o. za uzgoj, preradu i prodaju aromatičnog bilja, OIB 91784001694</izvorni_sadrzaj>
    <derivirana_varijabla naziv="DomainObject.Predmet.ProtustrankaFormatedOIB_1">  LIFE HEALTH j.d.o.o. za uzgoj, preradu i prodaju aromatičnog bilja, OIB 91784001694</derivirana_varijabla>
  </DomainObject.Predmet.ProtustrankaFormatedOIB>
  <DomainObject.Predmet.ProtustrankaFormatedWithAdress>
    <izvorni_sadrzaj> LIFE HEALTH j.d.o.o. za uzgoj, preradu i prodaju aromatičnog bilja, Dr. Franje Tuđmana 99, 23241 Rupalj</izvorni_sadrzaj>
    <derivirana_varijabla naziv="DomainObject.Predmet.ProtustrankaFormatedWithAdress_1"> LIFE HEALTH j.d.o.o. za uzgoj, preradu i prodaju aromatičnog bilja, Dr. Franje Tuđmana 99, 23241 Rupalj</derivirana_varijabla>
  </DomainObject.Predmet.ProtustrankaFormatedWithAdress>
  <DomainObject.Predmet.ProtustrankaFormatedWithAdressOIB>
    <izvorni_sadrzaj> LIFE HEALTH j.d.o.o. za uzgoj, preradu i prodaju aromatičnog bilja, OIB 91784001694, Dr. Franje Tuđmana 99, 23241 Rupalj</izvorni_sadrzaj>
    <derivirana_varijabla naziv="DomainObject.Predmet.ProtustrankaFormatedWithAdressOIB_1"> LIFE HEALTH j.d.o.o. za uzgoj, preradu i prodaju aromatičnog bilja, OIB 91784001694, Dr. Franje Tuđmana 99, 23241 Rupalj</derivirana_varijabla>
  </DomainObject.Predmet.ProtustrankaFormatedWithAdressOIB>
  <DomainObject.Predmet.ProtustrankaWithAdress>
    <izvorni_sadrzaj>LIFE HEALTH j.d.o.o. za uzgoj, preradu i prodaju aromatičnog bilja Dr. Franje Tuđmana 99, 23241 Rupalj</izvorni_sadrzaj>
    <derivirana_varijabla naziv="DomainObject.Predmet.ProtustrankaWithAdress_1">LIFE HEALTH j.d.o.o. za uzgoj, preradu i prodaju aromatičnog bilja Dr. Franje Tuđmana 99, 23241 Rupalj</derivirana_varijabla>
  </DomainObject.Predmet.ProtustrankaWithAdress>
  <DomainObject.Predmet.ProtustrankaWithAdressOIB>
    <izvorni_sadrzaj>LIFE HEALTH j.d.o.o. za uzgoj, preradu i prodaju aromatičnog bilja, OIB 91784001694, Dr. Franje Tuđmana 99, 23241 Rupalj</izvorni_sadrzaj>
    <derivirana_varijabla naziv="DomainObject.Predmet.ProtustrankaWithAdressOIB_1">LIFE HEALTH j.d.o.o. za uzgoj, preradu i prodaju aromatičnog bilja, OIB 91784001694, Dr. Franje Tuđmana 99, 23241 Rupalj</derivirana_varijabla>
  </DomainObject.Predmet.ProtustrankaWithAdressOIB>
  <DomainObject.Predmet.ProtustrankaNazivFormated>
    <izvorni_sadrzaj>LIFE HEALTH j.d.o.o. za uzgoj, preradu i prodaju aromatičnog bilja</izvorni_sadrzaj>
    <derivirana_varijabla naziv="DomainObject.Predmet.ProtustrankaNazivFormated_1">LIFE HEALTH j.d.o.o. za uzgoj, preradu i prodaju aromatičnog bilja</derivirana_varijabla>
  </DomainObject.Predmet.ProtustrankaNazivFormated>
  <DomainObject.Predmet.ProtustrankaNazivFormatedOIB>
    <izvorni_sadrzaj>LIFE HEALTH j.d.o.o. za uzgoj, preradu i prodaju aromatičnog bilja, OIB 91784001694</izvorni_sadrzaj>
    <derivirana_varijabla naziv="DomainObject.Predmet.ProtustrankaNazivFormatedOIB_1">LIFE HEALTH j.d.o.o. za uzgoj, preradu i prodaju aromatičnog bilja, OIB 91784001694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LIFE HEALTH j.d.o.o. za uzgoj, preradu i prodaju aromatičnog bilja</item>
    </izvorni_sadrzaj>
    <derivirana_varijabla naziv="DomainObject.Predmet.ProtuStrankaListFormated_1">
      <item>LIFE HEALTH j.d.o.o. za uzgoj, preradu i prodaju aromatičnog bilja</item>
    </derivirana_varijabla>
  </DomainObject.Predmet.ProtuStrankaListFormated>
  <DomainObject.Predmet.ProtuStrankaListFormatedOIB>
    <izvorni_sadrzaj>
      <item>LIFE HEALTH j.d.o.o. za uzgoj, preradu i prodaju aromatičnog bilja, OIB 91784001694</item>
    </izvorni_sadrzaj>
    <derivirana_varijabla naziv="DomainObject.Predmet.ProtuStrankaListFormatedOIB_1">
      <item>LIFE HEALTH j.d.o.o. za uzgoj, preradu i prodaju aromatičnog bilja, OIB 91784001694</item>
    </derivirana_varijabla>
  </DomainObject.Predmet.ProtuStrankaListFormatedOIB>
  <DomainObject.Predmet.ProtuStrankaListFormatedWithAdress>
    <izvorni_sadrzaj>
      <item>LIFE HEALTH j.d.o.o. za uzgoj, preradu i prodaju aromatičnog bilja, Dr. Franje Tuđmana 99, 23241 Rupalj</item>
    </izvorni_sadrzaj>
    <derivirana_varijabla naziv="DomainObject.Predmet.ProtuStrankaListFormatedWithAdress_1">
      <item>LIFE HEALTH j.d.o.o. za uzgoj, preradu i prodaju aromatičnog bilja, Dr. Franje Tuđmana 99, 23241 Rupalj</item>
    </derivirana_varijabla>
  </DomainObject.Predmet.ProtuStrankaListFormatedWithAdress>
  <DomainObject.Predmet.ProtuStrankaListFormatedWithAdressOIB>
    <izvorni_sadrzaj>
      <item>LIFE HEALTH j.d.o.o. za uzgoj, preradu i prodaju aromatičnog bilja, OIB 91784001694, Dr. Franje Tuđmana 99, 23241 Rupalj</item>
    </izvorni_sadrzaj>
    <derivirana_varijabla naziv="DomainObject.Predmet.ProtuStrankaListFormatedWithAdressOIB_1">
      <item>LIFE HEALTH j.d.o.o. za uzgoj, preradu i prodaju aromatičnog bilja, OIB 91784001694, Dr. Franje Tuđmana 99, 23241 Rupalj</item>
    </derivirana_varijabla>
  </DomainObject.Predmet.ProtuStrankaListFormatedWithAdressOIB>
  <DomainObject.Predmet.ProtuStrankaListNazivFormated>
    <izvorni_sadrzaj>
      <item>LIFE HEALTH j.d.o.o. za uzgoj, preradu i prodaju aromatičnog bilja</item>
    </izvorni_sadrzaj>
    <derivirana_varijabla naziv="DomainObject.Predmet.ProtuStrankaListNazivFormated_1">
      <item>LIFE HEALTH j.d.o.o. za uzgoj, preradu i prodaju aromatičnog bilja</item>
    </derivirana_varijabla>
  </DomainObject.Predmet.ProtuStrankaListNazivFormated>
  <DomainObject.Predmet.ProtuStrankaListNazivFormatedOIB>
    <izvorni_sadrzaj>
      <item>LIFE HEALTH j.d.o.o. za uzgoj, preradu i prodaju aromatičnog bilja, OIB 91784001694</item>
    </izvorni_sadrzaj>
    <derivirana_varijabla naziv="DomainObject.Predmet.ProtuStrankaListNazivFormatedOIB_1">
      <item>LIFE HEALTH j.d.o.o. za uzgoj, preradu i prodaju aromatičnog bilja, OIB 91784001694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LIFE HEALTH j.d.o.o. za uzgoj, preradu i prodaju aromatičnog bilja</izvorni_sadrzaj>
    <derivirana_varijabla naziv="DomainObject.Predmet.ProtustrankaIDrugi_1">LIFE HEALTH j.d.o.o. za uzgoj, preradu i prodaju aromatičnog bilja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LIFE HEALTH j.d.o.o. za uzgoj, preradu i prodaju aromatičnog bilja, OIB 91784001694, Dr. Franje Tuđmana 99, 23241 Rupalj</izvorni_sadrzaj>
    <derivirana_varijabla naziv="DomainObject.Predmet.ProtustrankaIDrugiAdressOIB_1">LIFE HEALTH j.d.o.o. za uzgoj, preradu i prodaju aromatičnog bilja, OIB 91784001694, Dr. Franje Tuđmana 99, 23241 Rupalj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 HEALTH j.d.o.o. za uzgoj, preradu i prodaju aromatičnog bilja</item>
      <item>FINA</item>
    </izvorni_sadrzaj>
    <derivirana_varijabla naziv="DomainObject.Predmet.SudioniciListNaziv_1">
      <item>LIFE HEALTH j.d.o.o. za uzgoj, preradu i prodaju aromatičnog bilja</item>
      <item>FINA</item>
    </derivirana_varijabla>
  </DomainObject.Predmet.SudioniciListNaziv>
  <DomainObject.Predmet.SudioniciListAdressOIB>
    <izvorni_sadrzaj>
      <item>LIFE HEALTH j.d.o.o. za uzgoj, preradu i prodaju aromatičnog bilja, OIB 91784001694, Dr. Franje Tuđmana 99,23241 Rupalj</item>
      <item>FINA, OIB 85821130368, Ivana Danila 4,23000 Zadar</item>
    </izvorni_sadrzaj>
    <derivirana_varijabla naziv="DomainObject.Predmet.SudioniciListAdressOIB_1">
      <item>LIFE HEALTH j.d.o.o. za uzgoj, preradu i prodaju aromatičnog bilja, OIB 91784001694, Dr. Franje Tuđmana 99,23241 Rupalj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91784001694</item>
      <item>, OIB 85821130368</item>
    </izvorni_sadrzaj>
    <derivirana_varijabla naziv="DomainObject.Predmet.SudioniciListNazivOIB_1">
      <item>, OIB 91784001694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St-332/2018-2</izvorni_sadrzaj>
    <derivirana_varijabla naziv="DomainObject.PredzadnjaOdlukaIzPredmeta.Oznaka_1">St-332/2018-2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82B62-21D6-4DF1-9002-912D6496D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742</properties:Characters>
  <properties:Lines>25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2018-10-01T10:51:00Z</dcterms:created>
  <dc:creator>Administrator</dc:creator>
  <cp:lastModifiedBy>Merlina Klišmanić</cp:lastModifiedBy>
  <cp:lastPrinted>2018-10-23T06:58:00Z</cp:lastPrinted>
  <dcterms:modified xmlns:xsi="http://www.w3.org/2001/XMLSchema-instance" xsi:type="dcterms:W3CDTF">2018-10-24T08:18:00Z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(St-332-18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