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0b03" w14:paraId="9950b0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A7DEE">
        <w:t>119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0A7DEE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0A7DEE">
        <w:t>11</w:t>
      </w:r>
      <w:r w:rsidR="000E039A">
        <w:t xml:space="preserve">. </w:t>
      </w:r>
      <w:r w:rsidR="000A7DEE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0A7DEE">
        <w:t xml:space="preserve">PETI CENTAR </w:t>
      </w:r>
      <w:r w:rsidR="000A7DEE" w:rsidRPr="000539FB">
        <w:t xml:space="preserve">d.o.o., </w:t>
      </w:r>
      <w:r w:rsidR="000A7DEE">
        <w:t>Šibenik</w:t>
      </w:r>
      <w:r w:rsidR="000A7DEE" w:rsidRPr="000539FB">
        <w:t xml:space="preserve">, </w:t>
      </w:r>
      <w:r w:rsidR="000A7DEE">
        <w:t>Obala prvoboraca 4</w:t>
      </w:r>
      <w:r w:rsidR="000A7DEE" w:rsidRPr="000539FB">
        <w:t xml:space="preserve">, OIB: </w:t>
      </w:r>
      <w:r w:rsidR="000A7DEE">
        <w:t>41689377991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0A7DEE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9F5454" w:rsidP="009F5454" w:rsidR="009F5454">
      <w:pPr>
        <w:jc w:val="both"/>
      </w:pPr>
      <w:r w:rsidRPr="00816C78">
        <w:t>Za stečajnog dužnika:</w:t>
      </w:r>
      <w:r>
        <w:t xml:space="preserve"> nitko, dostava uredna</w:t>
      </w:r>
    </w:p>
    <w:p w:rsidRDefault="009F5454" w:rsidP="009F5454" w:rsidR="009F5454" w:rsidRPr="00816C78">
      <w:pPr>
        <w:jc w:val="both"/>
      </w:pPr>
      <w:r w:rsidRPr="00816C78">
        <w:t xml:space="preserve">                                       </w:t>
      </w:r>
    </w:p>
    <w:p w:rsidRDefault="009F5454" w:rsidP="009F5454" w:rsidR="009F5454">
      <w:pPr>
        <w:jc w:val="both"/>
      </w:pPr>
      <w:r w:rsidRPr="00816C78">
        <w:t>Za predlagatelja</w:t>
      </w:r>
      <w:r>
        <w:t>: nitko, dostava uredna</w:t>
      </w:r>
    </w:p>
    <w:p w:rsidRDefault="009F5454" w:rsidP="009F5454" w:rsidR="009F5454">
      <w:pPr>
        <w:jc w:val="both"/>
      </w:pPr>
    </w:p>
    <w:p w:rsidRDefault="009F5454" w:rsidP="009F5454" w:rsidR="009F5454" w:rsidRPr="002528EB">
      <w:pPr>
        <w:jc w:val="both"/>
      </w:pPr>
      <w:r w:rsidRPr="002C241F">
        <w:t>S</w:t>
      </w:r>
      <w:r>
        <w:t>utkinja donosi</w:t>
      </w:r>
    </w:p>
    <w:p w:rsidRDefault="009F5454" w:rsidP="009F5454" w:rsidR="009F5454" w:rsidRPr="002528EB">
      <w:pPr>
        <w:jc w:val="center"/>
      </w:pPr>
      <w:r w:rsidRPr="002528EB">
        <w:t xml:space="preserve">r j e š e nj e </w:t>
      </w:r>
    </w:p>
    <w:p w:rsidRDefault="009F5454" w:rsidP="009F5454" w:rsidR="009F5454" w:rsidRPr="002528EB">
      <w:pPr>
        <w:jc w:val="center"/>
      </w:pPr>
    </w:p>
    <w:p w:rsidRDefault="009F5454" w:rsidP="009F5454" w:rsidR="009F5454">
      <w:pPr>
        <w:jc w:val="both"/>
      </w:pPr>
      <w:r>
        <w:t>nema uvjeta za održavanje današnjeg ročišta, sljedeće će se zakazati naknadno pisanim putem.</w:t>
      </w:r>
    </w:p>
    <w:p w:rsidRDefault="009F5454" w:rsidP="009F5454" w:rsidR="009F5454">
      <w:pPr>
        <w:jc w:val="both"/>
      </w:pPr>
    </w:p>
    <w:p w:rsidRDefault="009F5454" w:rsidP="009F5454" w:rsidR="009F5454">
      <w:pPr>
        <w:jc w:val="both"/>
      </w:pPr>
    </w:p>
    <w:p w:rsidRDefault="009F5454" w:rsidP="009F5454" w:rsidR="009F5454" w:rsidRPr="002C241F">
      <w:pPr>
        <w:jc w:val="both"/>
      </w:pPr>
      <w:r w:rsidRPr="002C241F">
        <w:t xml:space="preserve">Dovršeno u </w:t>
      </w:r>
      <w:r>
        <w:t>9,41 sati</w:t>
      </w:r>
    </w:p>
    <w:p w:rsidRDefault="009F5454" w:rsidP="009F5454" w:rsidR="009F5454">
      <w:pPr>
        <w:jc w:val="both"/>
      </w:pPr>
    </w:p>
    <w:p w:rsidRDefault="009F5454" w:rsidP="009F5454" w:rsidR="009F5454" w:rsidRPr="002C241F">
      <w:pPr>
        <w:ind w:firstLine="708"/>
        <w:jc w:val="both"/>
      </w:pPr>
    </w:p>
    <w:p w:rsidRDefault="009F5454" w:rsidP="009F5454" w:rsidR="009F5454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9F5454" w:rsidP="009F5454" w:rsidR="009F5454" w:rsidRPr="002C241F"/>
    <w:p w:rsidRDefault="009F5454" w:rsidP="009F5454" w:rsidR="009F5454" w:rsidRPr="002C241F"/>
    <w:p w:rsidRDefault="009F5454" w:rsidP="009F5454" w:rsidR="009F5454" w:rsidRPr="002C241F"/>
    <w:p w:rsidRDefault="009F5454" w:rsidP="009F5454" w:rsidR="009F5454" w:rsidRPr="002C241F"/>
    <w:p w:rsidRDefault="009F5454" w:rsidP="009F5454" w:rsidR="009F5454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F5454" w:rsidP="009F5454" w:rsidR="009F5454" w:rsidRPr="002C241F"/>
    <w:p w:rsidRDefault="009F5454" w:rsidP="009F5454" w:rsidR="009F5454" w:rsidRPr="002C241F">
      <w:pPr>
        <w:jc w:val="both"/>
      </w:pPr>
    </w:p>
    <w:p w:rsidRDefault="009F5454" w:rsidP="009F5454" w:rsidR="009F5454" w:rsidRPr="002C241F">
      <w:pPr>
        <w:jc w:val="both"/>
      </w:pPr>
    </w:p>
    <w:p w:rsidRDefault="009F5454" w:rsidP="009F5454" w:rsidR="009F5454">
      <w:pPr>
        <w:jc w:val="both"/>
      </w:pPr>
    </w:p>
    <w:p w:rsidRDefault="009F5454" w:rsidP="009F5454" w:rsidR="009F5454">
      <w:pPr>
        <w:jc w:val="both"/>
      </w:pPr>
    </w:p>
    <w:p w:rsidRDefault="00A25693" w:rsidP="009F5454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4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A7DEE">
      <w:t>119</w:t>
    </w:r>
    <w:r w:rsidR="00B80BDA">
      <w:t>/</w:t>
    </w:r>
    <w:r w:rsidR="00E84861">
      <w:t>20</w:t>
    </w:r>
    <w:r w:rsidR="0019301D">
      <w:t>18</w:t>
    </w:r>
    <w:r w:rsidR="0074759D">
      <w:t>-</w:t>
    </w:r>
    <w:r w:rsidR="000A7DEE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4757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0B0E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9F5454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5734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0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0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11. lipnja 2018.</izvorni_sadrzaj>
    <derivirana_varijabla naziv="DomainObject.StvarniPocetakDatum_1">11. lipnja 2018.</derivirana_varijabla>
  </DomainObject.StvarniPocetakDatum>
  <DomainObject.StvarniZavrsetakDatum>
    <izvorni_sadrzaj>11. lipnja 2018.</izvorni_sadrzaj>
    <derivirana_varijabla naziv="DomainObject.StvarniZavrsetakDatum_1">11. lipnja 2018.</derivirana_varijabla>
  </DomainObject.StvarniZavrsetakDatum>
  <DomainObject.PlaniraniZavrsetakDatum>
    <izvorni_sadrzaj>11. lipnja 2018.</izvorni_sadrzaj>
    <derivirana_varijabla naziv="DomainObject.PlaniraniZavrsetakDatum_1">11. lipnja 2018.</derivirana_varijabla>
  </DomainObject.PlaniraniZavrsetakDatum>
  <DomainObject.PlaniraniPocetakDatum>
    <izvorni_sadrzaj>11. lipnja 2018.</izvorni_sadrzaj>
    <derivirana_varijabla naziv="DomainObject.PlaniraniPocetakDatum_1">11. lipnja 2018.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lipnja 2018.</izvorni_sadrzaj>
    <derivirana_varijabla naziv="DomainObject.Zapisnik.DatumKreiranja_1">11.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St-119/2018-12</izvorni_sadrzaj>
    <derivirana_varijabla naziv="DomainObject.Zapisnik.Oznaka_1">St-119/2018-12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St-119/2018-12</izvorni_sadrzaj>
    <derivirana_varijabla naziv="DomainObject.PoslovniBrojDokumenta_1">St-119/2018-12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707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2018-06-11T05:21:00Z</dcterms:created>
  <dc:creator>Ardena Bajlo</dc:creator>
  <cp:lastModifiedBy>Ante Rubelj</cp:lastModifiedBy>
  <cp:lastPrinted>2018-06-11T07:41:00Z</cp:lastPrinted>
  <dcterms:modified xmlns:xsi="http://www.w3.org/2001/XMLSchema-instance" xsi:type="dcterms:W3CDTF">2018-06-11T09:23:00Z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St-119/2018-12 / Zapisnik - Ročište radi izjašnjenja o prijedlogu za otvaranje steč.post (1 St-119-2018-povodom prijedloga za otvaranje stečaja 11.6.2018.-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