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9c65" w14:paraId="6429c65" w:rsidRDefault="00AE649C" w:rsidP="00FA5B5E" w:rsidR="00AE649C" w:rsidRPr="00B76F3C">
      <w:pPr>
        <w:pStyle w:val="Naslov3"/>
        <w15:collapsed w:val="false"/>
      </w:pPr>
    </w:p>
    <w:p w:rsidRDefault="000E60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6048" w:rsidP="000E6048" w:rsidR="000E6048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St-191/2016-3.</w:t>
      </w:r>
    </w:p>
    <w:p w:rsidRDefault="000E6048" w:rsidP="000E6048" w:rsidR="000E6048">
      <w:pPr>
        <w:outlineLvl w:val="0"/>
        <w:rPr>
          <w:rFonts w:cs="Arial" w:hAnsi="Arial" w:ascii="Arial"/>
          <w:noProof/>
        </w:rPr>
      </w:pPr>
    </w:p>
    <w:p w:rsidRDefault="000E6048" w:rsidP="000E6048" w:rsidR="000E6048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E6048" w:rsidP="000E6048" w:rsidR="000E6048">
      <w:pPr>
        <w:rPr>
          <w:rFonts w:cs="Arial" w:hAnsi="Arial" w:ascii="Arial"/>
          <w:b/>
          <w:noProof/>
        </w:rPr>
      </w:pPr>
    </w:p>
    <w:p w:rsidRDefault="000E6048" w:rsidP="000E6048" w:rsidR="000E6048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E6048" w:rsidP="000E6048" w:rsidR="000E6048">
      <w:pPr>
        <w:outlineLvl w:val="0"/>
        <w:rPr>
          <w:rFonts w:cs="Arial" w:hAnsi="Arial" w:ascii="Arial"/>
          <w:noProof/>
        </w:rPr>
      </w:pPr>
    </w:p>
    <w:p w:rsidRDefault="000E6048" w:rsidP="000E6048" w:rsidR="000E60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BAŠIĆ – MONTAŽA I TRGOVINA d.o.o. iz Bjelovara, Milke Trnine 14, MBS 010046312, OIB 27132937391, d</w:t>
      </w:r>
      <w:r>
        <w:rPr>
          <w:rFonts w:cs="Arial" w:hAnsi="Arial" w:ascii="Arial"/>
          <w:noProof/>
        </w:rPr>
        <w:t>ana 29. ožujka 2016. godine</w:t>
      </w:r>
    </w:p>
    <w:p w:rsidRDefault="000E6048" w:rsidP="000E6048" w:rsidR="000E604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E6048" w:rsidP="000E6048" w:rsidR="000E60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Mili Bašiću iz Bjelovara, Milke Trnine 14, OIB 64103616732, kao osobi ovlaštenoj za zastupanje dužnika po zakonu da u roku od 8 dana plati predujam za namirenje troškova stečajnog postupka i to iznos od 1.000,00 kuna u Fond za namirenje troškova postupka koji se vodi kod ovog suda IBAN:HR6123900011300000630 Model HR05 50-191-16 i dodatni iznos predujma od 10.000,00 kuna, na račun ovog suda IBAN:HR6123900011300000630, Model HR 05 540-191-16. Rok od 8 dana počinje teći istekom 8 dana od dana objave ovog rješenja na e-oglasnoj ploči ovog suda. </w:t>
      </w:r>
    </w:p>
    <w:p w:rsidRDefault="000E6048" w:rsidP="000E6048" w:rsidR="000E60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Mile Bašić iz Bjelovara, Milke Trnine 14, OIB 64103616732,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>Mile Bašića iz Bjelovara, Milke Trnine 14, OIB 64103616732,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51-191-16,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HR05 540-191-16.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0E6048" w:rsidP="000E6048" w:rsidR="000E6048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0E6048" w:rsidP="000E6048" w:rsidR="000E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2099 dana, u ukupnom iznosu od 18.764.810,44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E6048" w:rsidP="000E6048" w:rsidR="000E6048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E6048" w:rsidP="000E6048" w:rsidR="000E6048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Mile Bašić iz Bjelovara, Milke Trnine 14, OIB 64103616732,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2099 dana, u ukupnom iznosu od 18.764.810,44 kn.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Mili Bašiću postojala istekom razdoblja od 60 dana i ona je </w:t>
      </w:r>
      <w:r>
        <w:rPr>
          <w:rFonts w:cs="Arial" w:eastAsia="Calibri" w:hAnsi="Arial" w:ascii="Arial"/>
        </w:rPr>
        <w:lastRenderedPageBreak/>
        <w:t>najkasnije u daljnjem roku od 21 dana bila dužna podnijeti prijedlog za pokretanje stečajnog postupka, što nije učinila.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0E6048" w:rsidP="000E6048" w:rsidR="000E6048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0E6048" w:rsidP="000E6048" w:rsidR="000E6048">
      <w:pPr>
        <w:rPr>
          <w:rFonts w:cs="Arial" w:eastAsia="Calibri" w:hAnsi="Arial" w:ascii="Arial"/>
        </w:rPr>
      </w:pPr>
    </w:p>
    <w:p w:rsidRDefault="000E6048" w:rsidP="000E6048" w:rsidR="000E6048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29</w:t>
      </w:r>
      <w:r>
        <w:rPr>
          <w:rFonts w:cs="Arial" w:hAnsi="Arial" w:ascii="Arial"/>
          <w:noProof/>
        </w:rPr>
        <w:t>. ožujka 2016. godine</w:t>
      </w:r>
    </w:p>
    <w:p w:rsidRDefault="000E6048" w:rsidP="000E6048" w:rsidR="000E6048">
      <w:pPr>
        <w:jc w:val="center"/>
        <w:rPr>
          <w:rFonts w:cs="Arial" w:eastAsia="Calibri" w:hAnsi="Arial" w:ascii="Arial"/>
        </w:rPr>
      </w:pPr>
    </w:p>
    <w:p w:rsidRDefault="000E6048" w:rsidP="000E6048" w:rsidR="000E6048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0E6048" w:rsidP="000E6048" w:rsidR="000E6048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0E6048" w:rsidP="000E6048" w:rsidR="000E6048">
      <w:pPr>
        <w:rPr>
          <w:rFonts w:cs="Arial" w:eastAsia="Calibri" w:hAnsi="Arial" w:ascii="Arial"/>
        </w:rPr>
      </w:pPr>
    </w:p>
    <w:p w:rsidRDefault="000E6048" w:rsidP="000E6048" w:rsidR="000E6048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E6048" w:rsidP="000E6048" w:rsidR="000E6048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0E6048" w:rsidP="000E6048" w:rsidR="000E6048">
      <w:pPr>
        <w:rPr>
          <w:rFonts w:cs="Arial" w:hAnsi="Arial" w:ascii="Arial"/>
        </w:rPr>
      </w:pPr>
    </w:p>
    <w:p w:rsidRDefault="000E6048" w:rsidP="000E6048" w:rsidR="000E6048">
      <w:pPr>
        <w:rPr>
          <w:rFonts w:cs="Arial" w:eastAsia="Calibri" w:hAnsi="Arial" w:ascii="Arial"/>
        </w:rPr>
      </w:pPr>
    </w:p>
    <w:p w:rsidRDefault="000E6048" w:rsidP="000E6048" w:rsidR="000E6048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E6048" w:rsidP="000E6048" w:rsidR="000E6048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0E6048" w:rsidP="000E6048" w:rsidR="000E6048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0E6048" w:rsidP="000E6048" w:rsidR="000E6048">
      <w:pPr>
        <w:rPr>
          <w:rFonts w:cs="Arial" w:hAnsi="Arial" w:ascii="Arial"/>
        </w:rPr>
      </w:pPr>
      <w:r>
        <w:rPr>
          <w:rFonts w:cs="Arial" w:hAnsi="Arial" w:ascii="Arial"/>
        </w:rPr>
        <w:t>Bj.29.3.2016.g.</w:t>
      </w:r>
    </w:p>
    <w:p w:rsidRDefault="000E6048" w:rsidP="000E6048" w:rsidR="000E6048">
      <w:pPr>
        <w:rPr>
          <w:rFonts w:cs="Arial" w:eastAsia="Calibri" w:hAnsi="Arial" w:ascii="Arial"/>
        </w:rPr>
      </w:pPr>
    </w:p>
    <w:p w:rsidRDefault="000E6048" w:rsidP="000E6048" w:rsidR="000E6048">
      <w:pPr>
        <w:rPr>
          <w:rFonts w:cs="Arial" w:eastAsia="Calibri" w:hAnsi="Arial" w:ascii="Arial"/>
        </w:rPr>
      </w:pPr>
    </w:p>
    <w:p w:rsidRDefault="000E6048" w:rsidP="000E6048" w:rsidR="000E6048">
      <w:pPr>
        <w:rPr>
          <w:rFonts w:cs="Arial" w:eastAsia="Times New Roman" w:hAnsi="Arial" w:ascii="Arial"/>
        </w:rPr>
      </w:pPr>
    </w:p>
    <w:p w:rsidRDefault="000E6048" w:rsidP="000E6048" w:rsidR="000E6048">
      <w:pPr>
        <w:pStyle w:val="Poetniodjeljak"/>
        <w:rPr>
          <w:rFonts w:cs="Arial" w:hAnsi="Arial" w:ascii="Arial"/>
        </w:rPr>
      </w:pPr>
    </w:p>
    <w:p w:rsidRDefault="000E6048" w:rsidP="000E6048" w:rsidR="000E6048">
      <w:pPr>
        <w:pStyle w:val="NormaleSPIS"/>
        <w:rPr>
          <w:rFonts w:cs="Arial" w:hAnsi="Arial" w:ascii="Arial"/>
          <w:noProof/>
        </w:rPr>
      </w:pPr>
    </w:p>
    <w:p w:rsidRDefault="000E6048" w:rsidP="000E6048" w:rsidR="000E6048">
      <w:pPr>
        <w:rPr>
          <w:rFonts w:cs="Arial" w:hAnsi="Arial" w:ascii="Arial"/>
        </w:rPr>
      </w:pPr>
    </w:p>
    <w:p w:rsidRDefault="000E6048" w:rsidP="000E6048" w:rsidR="000E6048">
      <w:pPr>
        <w:rPr>
          <w:rFonts w:cs="Arial" w:hAnsi="Arial" w:ascii="Arial"/>
        </w:rPr>
      </w:pPr>
    </w:p>
    <w:p w:rsidRDefault="000E6048" w:rsidP="000E6048" w:rsidR="000E604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E6048" w:rsidP="000E6048" w:rsidR="000E6048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048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58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St-191/2016-3</izvorni_sadrzaj>
    <derivirana_varijabla naziv="DomainObject.Oznaka_1">St-191/2016-3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BAŠIĆ - MONTAŽA I TRGOVINA društvo s ograničenom odgovornošću, Bjelovar zastupanog po punomoćniku Mile Bašić</izvorni_sadrzaj>
    <derivirana_varijabla naziv="DomainObject.Predmet.ProtustrankaFormated_1">  BAŠIĆ - MONTAŽA I TRGOVINA društvo s ograničenom odgovornošću, Bjelovar zastupanog po punomoćniku Mile Bašić</derivirana_varijabla>
  </DomainObject.Predmet.ProtustrankaFormated>
  <DomainObject.Predmet.ProtustrankaFormatedOIB>
    <izvorni_sadrzaj>  BAŠIĆ - MONTAŽA I TRGOVINA društvo s ograničenom odgovornošću, Bjelovar, OIB 27132937391 zastupanog po punomoćniku Mile Bašić</izvorni_sadrzaj>
    <derivirana_varijabla naziv="DomainObject.Predmet.ProtustrankaFormatedOIB_1">  BAŠIĆ - MONTAŽA I TRGOVINA društvo s ograničenom odgovornošću, Bjelovar, OIB 27132937391 zastupanog po punomoćniku Mile Bašić</derivirana_varijabla>
  </DomainObject.Predmet.ProtustrankaFormatedOIB>
  <DomainObject.Predmet.ProtustrankaFormatedWithAdress>
    <izvorni_sadrzaj> BAŠIĆ - MONTAŽA I TRGOVINA društvo s ograničenom odgovornošću, Bjelovar, Milke Trnine 14, 43000 Bjelovar zastupanog po punomoćniku Mile Bašić</izvorni_sadrzaj>
    <derivirana_varijabla naziv="DomainObject.Predmet.ProtustrankaFormatedWithAdress_1"> BAŠIĆ - MONTAŽA I TRGOVINA društvo s ograničenom odgovornošću, Bjelovar, Milke Trnine 14, 43000 Bjelovar zastupanog po punomoćniku Mile Bašić</derivirana_varijabla>
  </DomainObject.Predmet.ProtustrankaFormatedWithAdress>
  <DomainObject.Predmet.ProtustrankaFormatedWithAdressOIB>
    <izvorni_sadrzaj> BAŠIĆ - MONTAŽA I TRGOVINA društvo s ograničenom odgovornošću, Bjelovar, OIB 27132937391, Milke Trnine 14, 43000 Bjelovar zastupanog po punomoćniku Mile Bašić</izvorni_sadrzaj>
    <derivirana_varijabla naziv="DomainObject.Predmet.ProtustrankaFormatedWithAdressOIB_1"> BAŠIĆ - MONTAŽA I TRGOVINA društvo s ograničenom odgovornošću, Bjelovar, OIB 27132937391, Milke Trnine 14, 43000 Bjelovar zastupanog po punomoćniku Mile Bašić</derivirana_varijabla>
  </DomainObject.Predmet.ProtustrankaFormatedWithAdressOIB>
  <DomainObject.Predmet.ProtustrankaWithAdress>
    <izvorni_sadrzaj>BAŠIĆ - MONTAŽA I TRGOVINA društvo s ograničenom odgovornošću, Bjelovar Milke Trnine 14, 43000 Bjelovar</izvorni_sadrzaj>
    <derivirana_varijabla naziv="DomainObject.Predmet.ProtustrankaWithAdress_1">BAŠIĆ - MONTAŽA I TRGOVINA društvo s ograničenom odgovornošću, Bjelovar Milke Trnine 14, 43000 Bjelovar</derivirana_varijabla>
  </DomainObject.Predmet.ProtustrankaWithAdress>
  <DomainObject.Predmet.ProtustrankaWithAdressOIB>
    <izvorni_sadrzaj>BAŠIĆ - MONTAŽA I TRGOVINA društvo s ograničenom odgovornošću, Bjelovar, OIB 27132937391, Milke Trnine 14, 43000 Bjelovar</izvorni_sadrzaj>
    <derivirana_varijabla naziv="DomainObject.Predmet.ProtustrankaWithAdressOIB_1">BAŠIĆ - MONTAŽA I TRGOVINA društvo s ograničenom odgovornošću, Bjelovar, OIB 27132937391, Milke Trnine 14, 43000 Bjelovar</derivirana_varijabla>
  </DomainObject.Predmet.ProtustrankaWithAdressOIB>
  <DomainObject.Predmet.ProtustrankaNazivFormated>
    <izvorni_sadrzaj>BAŠIĆ - MONTAŽA I TRGOVINA društvo s ograničenom odgovornošću, Bjelovar</izvorni_sadrzaj>
    <derivirana_varijabla naziv="DomainObject.Predmet.ProtustrankaNazivFormated_1">BAŠIĆ - MONTAŽA I TRGOVINA društvo s ograničenom odgovornošću, Bjelovar</derivirana_varijabla>
  </DomainObject.Predmet.ProtustrankaNazivFormated>
  <DomainObject.Predmet.ProtustrankaNazivFormatedOIB>
    <izvorni_sadrzaj>BAŠIĆ - MONTAŽA I TRGOVINA društvo s ograničenom odgovornošću, Bjelovar, OIB 27132937391</izvorni_sadrzaj>
    <derivirana_varijabla naziv="DomainObject.Predmet.ProtustrankaNazivFormatedOIB_1">BAŠIĆ - MONTAŽA I TRGOVINA društvo s ograničenom odgovornošću, Bjelovar, OIB 27132937391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BAŠIĆ - MONTAŽA I TRGOVINA društvo s ograničenom odgovornošću, Bjelovar zastupanog po punomoćniku Mile Bašić</item>
    </izvorni_sadrzaj>
    <derivirana_varijabla naziv="DomainObject.Predmet.ProtuStrankaListFormated_1">
      <item>BAŠIĆ - MONTAŽA I TRGOVINA društvo s ograničenom odgovornošću, Bjelovar zastupanog po punomoćniku Mile Bašić</item>
    </derivirana_varijabla>
  </DomainObject.Predmet.ProtuStrankaListFormated>
  <DomainObject.Predmet.ProtuStrankaListFormatedOIB>
    <izvorni_sadrzaj>
      <item>BAŠIĆ - MONTAŽA I TRGOVINA društvo s ograničenom odgovornošću, Bjelovar, OIB 27132937391 zastupanog po punomoćniku Mile Bašić</item>
    </izvorni_sadrzaj>
    <derivirana_varijabla naziv="DomainObject.Predmet.ProtuStrankaListFormatedOIB_1">
      <item>BAŠIĆ - MONTAŽA I TRGOVINA društvo s ograničenom odgovornošću, Bjelovar, OIB 27132937391 zastupanog po punomoćniku Mile Bašić</item>
    </derivirana_varijabla>
  </DomainObject.Predmet.ProtuStrankaListFormatedOIB>
  <DomainObject.Predmet.ProtuStrankaListFormatedWithAdress>
    <izvorni_sadrzaj>
      <item>BAŠIĆ - MONTAŽA I TRGOVINA društvo s ograničenom odgovornošću, Bjelovar, Milke Trnine 14, 43000 Bjelovar zastupanog po punomoćniku Mile Bašić</item>
    </izvorni_sadrzaj>
    <derivirana_varijabla naziv="DomainObject.Predmet.ProtuStrankaListFormatedWithAdress_1">
      <item>BAŠIĆ - MONTAŽA I TRGOVINA društvo s ograničenom odgovornošću, Bjelovar, Milke Trnine 14, 43000 Bjelovar zastupanog po punomoćniku Mile Bašić</item>
    </derivirana_varijabla>
  </DomainObject.Predmet.ProtuStrankaListFormatedWithAdress>
  <DomainObject.Predmet.ProtuStrankaListFormatedWithAdressOIB>
    <izvorni_sadrzaj>
      <item>BAŠIĆ - MONTAŽA I TRGOVINA društvo s ograničenom odgovornošću, Bjelovar, OIB 27132937391, Milke Trnine 14, 43000 Bjelovar zastupanog po punomoćniku Mile Bašić</item>
    </izvorni_sadrzaj>
    <derivirana_varijabla naziv="DomainObject.Predmet.ProtuStrankaListFormatedWithAdressOIB_1">
      <item>BAŠIĆ - MONTAŽA I TRGOVINA društvo s ograničenom odgovornošću, Bjelovar, OIB 27132937391, Milke Trnine 14, 43000 Bjelovar zastupanog po punomoćniku Mile Bašić</item>
    </derivirana_varijabla>
  </DomainObject.Predmet.ProtuStrankaListFormatedWithAdressOIB>
  <DomainObject.Predmet.ProtuStrankaListNazivFormated>
    <izvorni_sadrzaj>
      <item>BAŠIĆ - MONTAŽA I TRGOVINA društvo s ograničenom odgovornošću, Bjelovar</item>
    </izvorni_sadrzaj>
    <derivirana_varijabla naziv="DomainObject.Predmet.ProtuStrankaListNazivFormated_1">
      <item>BAŠIĆ - MONTAŽA I TRGOVINA društvo s ograničenom odgovornošću, Bjelovar</item>
    </derivirana_varijabla>
  </DomainObject.Predmet.ProtuStrankaListNazivFormated>
  <DomainObject.Predmet.ProtuStrankaListNazivFormatedOIB>
    <izvorni_sadrzaj>
      <item>BAŠIĆ - MONTAŽA I TRGOVINA društvo s ograničenom odgovornošću, Bjelovar, OIB 27132937391</item>
    </izvorni_sadrzaj>
    <derivirana_varijabla naziv="DomainObject.Predmet.ProtuStrankaListNazivFormatedOIB_1">
      <item>BAŠIĆ - MONTAŽA I TRGOVINA društvo s ograničenom odgovornošću, Bjelovar, OIB 27132937391</item>
    </derivirana_varijabla>
  </DomainObject.Predmet.ProtuStrankaListNazivFormatedOIB>
  <DomainObject.Predmet.OstaliListFormated>
    <izvorni_sadrzaj>
      <item>Mile Bašić punomoćnik sudionika u postupku BAŠIĆ - MONTAŽA I TRGOVINA društvo s ograničenom odgovornošću, Bjelovar</item>
    </izvorni_sadrzaj>
    <derivirana_varijabla naziv="DomainObject.Predmet.OstaliListFormated_1">
      <item>Mile Bašić punomoćnik sudionika u postupku BAŠIĆ - MONTAŽA I TRGOVINA društvo s ograničenom odgovornošću, Bjelovar</item>
    </derivirana_varijabla>
  </DomainObject.Predmet.OstaliListFormated>
  <DomainObject.Predmet.OstaliListFormatedOIB>
    <izvorni_sadrzaj>
      <item>Mile Bašić, OIB 64103616732 punomoćnik sudionika u postupku BAŠIĆ - MONTAŽA I TRGOVINA društvo s ograničenom odgovornošću, Bjelovar</item>
    </izvorni_sadrzaj>
    <derivirana_varijabla naziv="DomainObject.Predmet.OstaliListFormatedOIB_1">
      <item>Mile Bašić, OIB 64103616732 punomoćnik sudionika u postupku BAŠIĆ - MONTAŽA I TRGOVINA društvo s ograničenom odgovornošću, Bjelovar</item>
    </derivirana_varijabla>
  </DomainObject.Predmet.OstaliListFormatedOIB>
  <DomainObject.Predmet.OstaliListFormatedWithAdress>
    <izvorni_sadrzaj>
      <item>Mile Bašić, M.Trnine 14., 43000 Bjelovar punomoćnik sudionika u postupku BAŠIĆ - MONTAŽA I TRGOVINA društvo s ograničenom odgovornošću, Bjelovar</item>
    </izvorni_sadrzaj>
    <derivirana_varijabla naziv="DomainObject.Predmet.OstaliListFormatedWithAdress_1">
      <item>Mile Bašić, M.Trnine 14., 43000 Bjelovar punomoćnik sudionika u postupku BAŠIĆ - MONTAŽA I TRGOVINA društvo s ograničenom odgovornošću, Bjelovar</item>
    </derivirana_varijabla>
  </DomainObject.Predmet.OstaliListFormatedWithAdress>
  <DomainObject.Predmet.OstaliListFormatedWithAdressOIB>
    <izvorni_sadrzaj>
      <item>Mile Bašić, OIB 64103616732, M.Trnine 14., 43000 Bjelovar punomoćnik sudionika u postupku BAŠIĆ - MONTAŽA I TRGOVINA društvo s ograničenom odgovornošću, Bjelovar</item>
    </izvorni_sadrzaj>
    <derivirana_varijabla naziv="DomainObject.Predmet.OstaliListFormatedWithAdressOIB_1">
      <item>Mile Bašić, OIB 64103616732, M.Trnine 14., 43000 Bjelovar punomoćnik sudionika u postupku BAŠIĆ - MONTAŽA I TRGOVINA društvo s ograničenom odgovornošću, Bjelovar</item>
    </derivirana_varijabla>
  </DomainObject.Predmet.OstaliListFormatedWithAdressOIB>
  <DomainObject.Predmet.OstaliListNazivFormated>
    <izvorni_sadrzaj>
      <item>Mile Bašić</item>
    </izvorni_sadrzaj>
    <derivirana_varijabla naziv="DomainObject.Predmet.OstaliListNazivFormated_1">
      <item>Mile Bašić</item>
    </derivirana_varijabla>
  </DomainObject.Predmet.OstaliListNazivFormated>
  <DomainObject.Predmet.OstaliListNazivFormatedOIB>
    <izvorni_sadrzaj>
      <item>Mile Bašić, OIB 64103616732</item>
    </izvorni_sadrzaj>
    <derivirana_varijabla naziv="DomainObject.Predmet.OstaliListNazivFormatedOIB_1">
      <item>Mile Bašić, OIB 64103616732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St-191/2016-3</izvorni_sadrzaj>
    <derivirana_varijabla naziv="DomainObject.PoslovniBrojDokumenta_1">St-191/2016-3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BAŠIĆ - MONTAŽA I TRGOVINA društvo s ograničenom odgovornošću, Bjelovar</izvorni_sadrzaj>
    <derivirana_varijabla naziv="DomainObject.Predmet.ProtustrankaIDrugi_1">BAŠIĆ - MONTAŽA I TRGOVINA društvo s ograničenom odgovornošću,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BAŠIĆ - MONTAŽA I TRGOVINA društvo s ograničenom odgovornošću, Bjelovar, OIB 27132937391, Milke Trnine 14, 43000 Bjelovar</izvorni_sadrzaj>
    <derivirana_varijabla naziv="DomainObject.Predmet.ProtustrankaIDrugiAdressOIB_1">BAŠIĆ - MONTAŽA I TRGOVINA društvo s ograničenom odgovornošću, Bjelovar, OIB 27132937391,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BAŠIĆ - MONTAŽA I TRGOVINA društvo s ograničenom odgovornošću, Bjelovar</item>
      <item>Mile Bašić</item>
    </izvorni_sadrzaj>
    <derivirana_varijabla naziv="DomainObject.Predmet.SudioniciListNaziv_1">
      <item>FINA, RC ZAGREB, Podružnica Bjelovar</item>
      <item>BAŠIĆ - MONTAŽA I TRGOVINA društvo s ograničenom odgovornošću, Bjelovar</item>
      <item>Mile Bašić</item>
    </derivirana_varijabla>
  </DomainObject.Predmet.SudioniciListNaziv>
  <DomainObject.Predmet.SudioniciListAdressOIB>
    <izvorni_sadrzaj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</izvorni_sadrzaj>
    <derivirana_varijabla naziv="DomainObject.Predmet.SudioniciListAdressOIB_1">
      <item>FINA, RC ZAGREB, Podružnica Bjelovar, OIB 85821130368, F. Supila 4,43000 Bjelovar</item>
      <item>BAŠIĆ - MONTAŽA I TRGOVINA društvo s ograničenom odgovornošću, Bjelovar, OIB 27132937391, Milke Trnine 14,43000 Bjelovar</item>
      <item>Mile Bašić, OIB 64103616732, M.Trnine 14.,43000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DC9BA-A2C2-4A49-A2E5-9290BF07F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986</properties:Words>
  <properties:Characters>5474</properties:Characters>
  <properties:Lines>121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2016-03-29T09:29:00Z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