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d0ac" w14:paraId="be3d0ac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485E63">
        <w:rPr>
          <w:b/>
          <w:color w:val="222222"/>
        </w:rPr>
        <w:t>106/2018-3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485E63">
        <w:rPr>
          <w:color w:val="222222"/>
        </w:rPr>
        <w:t xml:space="preserve"> </w:t>
      </w:r>
      <w:r w:rsidR="00485E63">
        <w:rPr>
          <w:b/>
          <w:color w:val="222222"/>
        </w:rPr>
        <w:t>DRVO-ING d.o.o. za trgovinu, prijevoz i usluge, Požega, Svetog Roka 85, OIB: 50501230616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485E63">
        <w:rPr>
          <w:color w:val="222222"/>
        </w:rPr>
        <w:t>12. veljače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485E63">
        <w:rPr>
          <w:b/>
          <w:color w:val="222222"/>
          <w:u w:val="single"/>
        </w:rPr>
        <w:t>22</w:t>
      </w:r>
      <w:r w:rsidR="000E6E10" w:rsidRPr="006D61C7">
        <w:rPr>
          <w:b/>
          <w:color w:val="222222"/>
          <w:u w:val="single"/>
        </w:rPr>
        <w:t xml:space="preserve">. </w:t>
      </w:r>
      <w:r w:rsidR="00485E63">
        <w:rPr>
          <w:b/>
          <w:color w:val="222222"/>
          <w:u w:val="single"/>
        </w:rPr>
        <w:t>ožujka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61788F">
        <w:rPr>
          <w:b/>
          <w:color w:val="222222"/>
          <w:u w:val="single"/>
        </w:rPr>
        <w:t>12</w:t>
      </w:r>
      <w:r w:rsidR="00485E63">
        <w:rPr>
          <w:b/>
          <w:color w:val="222222"/>
          <w:u w:val="single"/>
        </w:rPr>
        <w:t>,30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r w:rsidR="00485E63">
        <w:rPr>
          <w:b/>
          <w:color w:val="222222"/>
          <w:sz w:val="22"/>
          <w:szCs w:val="22"/>
        </w:rPr>
        <w:t xml:space="preserve">Željka </w:t>
      </w:r>
      <w:proofErr w:type="spellStart"/>
      <w:r w:rsidR="00485E63">
        <w:rPr>
          <w:b/>
          <w:color w:val="222222"/>
          <w:sz w:val="22"/>
          <w:szCs w:val="22"/>
        </w:rPr>
        <w:t>Plešić</w:t>
      </w:r>
      <w:proofErr w:type="spellEnd"/>
      <w:r w:rsidR="00485E63">
        <w:rPr>
          <w:b/>
          <w:color w:val="222222"/>
          <w:sz w:val="22"/>
          <w:szCs w:val="22"/>
        </w:rPr>
        <w:t xml:space="preserve"> iz Požege, Svetog Roka 85 </w:t>
      </w:r>
      <w:r w:rsidR="00485E63" w:rsidRPr="00485E63">
        <w:rPr>
          <w:color w:val="222222"/>
          <w:sz w:val="22"/>
          <w:szCs w:val="22"/>
        </w:rPr>
        <w:t>koji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092948">
        <w:rPr>
          <w:b/>
          <w:color w:val="222222"/>
          <w:sz w:val="22"/>
          <w:szCs w:val="22"/>
        </w:rPr>
        <w:t>106/2018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skraćenog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485E63">
        <w:rPr>
          <w:color w:val="222222"/>
          <w:sz w:val="22"/>
          <w:szCs w:val="22"/>
        </w:rPr>
        <w:t>12. veljače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92948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D208E"/>
    <w:rsid w:val="00323158"/>
    <w:rsid w:val="003370DF"/>
    <w:rsid w:val="003560A3"/>
    <w:rsid w:val="003B002D"/>
    <w:rsid w:val="00460CD7"/>
    <w:rsid w:val="00480C95"/>
    <w:rsid w:val="00485E63"/>
    <w:rsid w:val="00554082"/>
    <w:rsid w:val="005A3650"/>
    <w:rsid w:val="00607BA7"/>
    <w:rsid w:val="0061788F"/>
    <w:rsid w:val="00626AD5"/>
    <w:rsid w:val="00655040"/>
    <w:rsid w:val="00656C09"/>
    <w:rsid w:val="00663F23"/>
    <w:rsid w:val="006905E1"/>
    <w:rsid w:val="006A7BA9"/>
    <w:rsid w:val="006C0965"/>
    <w:rsid w:val="006D61C7"/>
    <w:rsid w:val="006E67E4"/>
    <w:rsid w:val="007C476B"/>
    <w:rsid w:val="007C551C"/>
    <w:rsid w:val="007E4837"/>
    <w:rsid w:val="0089514C"/>
    <w:rsid w:val="008A66DB"/>
    <w:rsid w:val="008B2B57"/>
    <w:rsid w:val="009130E7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5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040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040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040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040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5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040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040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040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040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56975.08</izvorni_sadrzaj>
    <derivirana_varijabla naziv="DomainObject.Predmet.InicijalnaVrijednost_1">56975.08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DRVO-ING j.d.o.o. za trgovinu, prijevoz i usluge</izvorni_sadrzaj>
    <derivirana_varijabla naziv="DomainObject.Predmet.ProtustrankaFormated_1">  DRVO-ING j.d.o.o. za trgovinu, prijevoz i usluge</derivirana_varijabla>
  </DomainObject.Predmet.ProtustrankaFormated>
  <DomainObject.Predmet.ProtustrankaFormatedOIB>
    <izvorni_sadrzaj>  DRVO-ING j.d.o.o. za trgovinu, prijevoz i usluge, OIB 50501230616</izvorni_sadrzaj>
    <derivirana_varijabla naziv="DomainObject.Predmet.ProtustrankaFormatedOIB_1">  DRVO-ING j.d.o.o. za trgovinu, prijevoz i usluge, OIB 50501230616</derivirana_varijabla>
  </DomainObject.Predmet.ProtustrankaFormatedOIB>
  <DomainObject.Predmet.ProtustrankaFormatedWithAdress>
    <izvorni_sadrzaj> DRVO-ING j.d.o.o. za trgovinu, prijevoz i usluge, Svetog Roka 85 , 34000 Požega</izvorni_sadrzaj>
    <derivirana_varijabla naziv="DomainObject.Predmet.ProtustrankaFormatedWithAdress_1"> DRVO-ING j.d.o.o. za trgovinu, prijevoz i usluge, Svetog Roka 85 , 34000 Požega</derivirana_varijabla>
  </DomainObject.Predmet.ProtustrankaFormatedWithAdress>
  <DomainObject.Predmet.ProtustrankaFormatedWithAdressOIB>
    <izvorni_sadrzaj> DRVO-ING j.d.o.o. za trgovinu, prijevoz i usluge, OIB 50501230616, Svetog Roka 85 , 34000 Požega</izvorni_sadrzaj>
    <derivirana_varijabla naziv="DomainObject.Predmet.ProtustrankaFormatedWithAdressOIB_1"> DRVO-ING j.d.o.o. za trgovinu, prijevoz i usluge, OIB 50501230616, Svetog Roka 85 , 34000 Požega</derivirana_varijabla>
  </DomainObject.Predmet.ProtustrankaFormatedWithAdressOIB>
  <DomainObject.Predmet.ProtustrankaWithAdress>
    <izvorni_sadrzaj>DRVO-ING j.d.o.o. za trgovinu, prijevoz i usluge Svetog Roka 85 , 34000 Požega</izvorni_sadrzaj>
    <derivirana_varijabla naziv="DomainObject.Predmet.ProtustrankaWithAdress_1">DRVO-ING j.d.o.o. za trgovinu, prijevoz i usluge Svetog Roka 85 , 34000 Požega</derivirana_varijabla>
  </DomainObject.Predmet.ProtustrankaWithAdress>
  <DomainObject.Predmet.ProtustrankaWithAdressOIB>
    <izvorni_sadrzaj>DRVO-ING j.d.o.o. za trgovinu, prijevoz i usluge, OIB 50501230616, Svetog Roka 85 , 34000 Požega</izvorni_sadrzaj>
    <derivirana_varijabla naziv="DomainObject.Predmet.ProtustrankaWithAdressOIB_1">DRVO-ING j.d.o.o. za trgovinu, prijevoz i usluge, OIB 50501230616, Svetog Roka 85 , 34000 Požega</derivirana_varijabla>
  </DomainObject.Predmet.ProtustrankaWithAdressOIB>
  <DomainObject.Predmet.ProtustrankaNazivFormated>
    <izvorni_sadrzaj>DRVO-ING j.d.o.o. za trgovinu, prijevoz i usluge</izvorni_sadrzaj>
    <derivirana_varijabla naziv="DomainObject.Predmet.ProtustrankaNazivFormated_1">DRVO-ING j.d.o.o. za trgovinu, prijevoz i usluge</derivirana_varijabla>
  </DomainObject.Predmet.ProtustrankaNazivFormated>
  <DomainObject.Predmet.ProtustrankaNazivFormatedOIB>
    <izvorni_sadrzaj>DRVO-ING j.d.o.o. za trgovinu, prijevoz i usluge, OIB 50501230616</izvorni_sadrzaj>
    <derivirana_varijabla naziv="DomainObject.Predmet.ProtustrankaNazivFormatedOIB_1">DRVO-ING j.d.o.o. za trgovinu, prijevoz i usluge, OIB 50501230616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DRVO-ING j.d.o.o. za trgovinu, prijevoz i usluge</item>
    </izvorni_sadrzaj>
    <derivirana_varijabla naziv="DomainObject.Predmet.ProtuStrankaListFormated_1">
      <item>DRVO-ING j.d.o.o. za trgovinu, prijevoz i usluge</item>
    </derivirana_varijabla>
  </DomainObject.Predmet.ProtuStrankaListFormated>
  <DomainObject.Predmet.ProtuStrankaListFormatedOIB>
    <izvorni_sadrzaj>
      <item>DRVO-ING j.d.o.o. za trgovinu, prijevoz i usluge, OIB 50501230616</item>
    </izvorni_sadrzaj>
    <derivirana_varijabla naziv="DomainObject.Predmet.ProtuStrankaListFormatedOIB_1">
      <item>DRVO-ING j.d.o.o. za trgovinu, prijevoz i usluge, OIB 50501230616</item>
    </derivirana_varijabla>
  </DomainObject.Predmet.ProtuStrankaListFormatedOIB>
  <DomainObject.Predmet.ProtuStrankaListFormatedWithAdress>
    <izvorni_sadrzaj>
      <item>DRVO-ING j.d.o.o. za trgovinu, prijevoz i usluge, Svetog Roka 85 , 34000 Požega</item>
    </izvorni_sadrzaj>
    <derivirana_varijabla naziv="DomainObject.Predmet.ProtuStrankaListFormatedWithAdress_1">
      <item>DRVO-ING j.d.o.o. za trgovinu, prijevoz i usluge, Svetog Roka 85 , 34000 Požega</item>
    </derivirana_varijabla>
  </DomainObject.Predmet.ProtuStrankaListFormatedWithAdress>
  <DomainObject.Predmet.ProtuStrankaListFormatedWithAdressOIB>
    <izvorni_sadrzaj>
      <item>DRVO-ING j.d.o.o. za trgovinu, prijevoz i usluge, OIB 50501230616, Svetog Roka 85 , 34000 Požega</item>
    </izvorni_sadrzaj>
    <derivirana_varijabla naziv="DomainObject.Predmet.ProtuStrankaListFormatedWithAdressOIB_1">
      <item>DRVO-ING j.d.o.o. za trgovinu, prijevoz i usluge, OIB 50501230616, Svetog Roka 85 , 34000 Požega</item>
    </derivirana_varijabla>
  </DomainObject.Predmet.ProtuStrankaListFormatedWithAdressOIB>
  <DomainObject.Predmet.ProtuStrankaListNazivFormated>
    <izvorni_sadrzaj>
      <item>DRVO-ING j.d.o.o. za trgovinu, prijevoz i usluge</item>
    </izvorni_sadrzaj>
    <derivirana_varijabla naziv="DomainObject.Predmet.ProtuStrankaListNazivFormated_1">
      <item>DRVO-ING j.d.o.o. za trgovinu, prijevoz i usluge</item>
    </derivirana_varijabla>
  </DomainObject.Predmet.ProtuStrankaListNazivFormated>
  <DomainObject.Predmet.ProtuStrankaListNazivFormatedOIB>
    <izvorni_sadrzaj>
      <item>DRVO-ING j.d.o.o. za trgovinu, prijevoz i usluge, OIB 50501230616</item>
    </izvorni_sadrzaj>
    <derivirana_varijabla naziv="DomainObject.Predmet.ProtuStrankaListNazivFormatedOIB_1">
      <item>DRVO-ING j.d.o.o. za trgovinu, prijevoz i usluge, OIB 50501230616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DRVO-ING j.d.o.o. za trgovinu, prijevoz i usluge</izvorni_sadrzaj>
    <derivirana_varijabla naziv="DomainObject.Predmet.ProtustrankaIDrugi_1">DRVO-ING j.d.o.o. za trgovinu,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DRVO-ING j.d.o.o. za trgovinu, prijevoz i usluge, OIB 50501230616, Svetog Roka 85 , 34000 Požega</izvorni_sadrzaj>
    <derivirana_varijabla naziv="DomainObject.Predmet.ProtustrankaIDrugiAdressOIB_1">DRVO-ING j.d.o.o. za trgovinu, prijevoz i usluge, OIB 50501230616, Svetog Roka 85 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DRVO-ING j.d.o.o. za trgovinu, prijevoz i usluge</item>
    </izvorni_sadrzaj>
    <derivirana_varijabla naziv="DomainObject.Predmet.SudioniciListNaziv_1">
      <item>Financijska agencija</item>
      <item>DRVO-ING j.d.o.o. za trgovinu, prijevoz i usluge</item>
    </derivirana_varijabla>
  </DomainObject.Predmet.SudioniciListNaziv>
  <DomainObject.Predmet.SudioniciListAdressOIB>
    <izvorni_sadrzaj>
      <item>Financijska agencija, OIB 85821130368, Ulica grada Vukovara 70,10000 Zagreb</item>
      <item>DRVO-ING j.d.o.o. za trgovinu, prijevoz i usluge, OIB 50501230616, Svetog Roka 85 ,34000 Požega</item>
    </izvorni_sadrzaj>
    <derivirana_varijabla naziv="DomainObject.Predmet.SudioniciListAdressOIB_1">
      <item>Financijska agencija, OIB 85821130368, Ulica grada Vukovara 70,10000 Zagreb</item>
      <item>DRVO-ING j.d.o.o. za trgovinu, prijevoz i usluge, OIB 50501230616, Svetog Roka 85 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50501230616</item>
    </izvorni_sadrzaj>
    <derivirana_varijabla naziv="DomainObject.Predmet.SudioniciListNazivOIB_1">
      <item>, OIB 85821130368</item>
      <item>, OIB 50501230616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EF52F-1D82-4184-8A58-2B9D1E15F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291</properties:Words>
  <properties:Characters>1555</properties:Characters>
  <properties:Lines>43</properties:Lines>
  <properties:Paragraphs>19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2017-08-30T10:01:00Z</dcterms:created>
  <dc:creator>mjankovic3</dc:creator>
  <cp:lastModifiedBy>wsadmin</cp:lastModifiedBy>
  <cp:lastPrinted>2017-12-27T08:04:00Z</cp:lastPrinted>
  <dcterms:modified xmlns:xsi="http://www.w3.org/2001/XMLSchema-instance" xsi:type="dcterms:W3CDTF">2018-02-12T08:42:00Z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