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6660" w14:paraId="8146660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St-93/2015-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stečajnom postupku nad dužnikom </w:t>
      </w:r>
      <w:r w:rsidR="00864F33">
        <w:rPr>
          <w:szCs w:val="24"/>
          <w:lang w:val="hr-HR"/>
        </w:rPr>
        <w:t xml:space="preserve">BRABOS društvo s ograničenom odgovornošću za proizvodnju, trgovinu i usluge, Veliki Zdenci, Mate Lovraka 35, </w:t>
      </w:r>
      <w:r w:rsidRPr="00FE7FBF">
        <w:rPr>
          <w:lang w:val="hr-HR"/>
        </w:rPr>
        <w:t>MBS: 0100</w:t>
      </w:r>
      <w:r w:rsidR="00864F33">
        <w:rPr>
          <w:lang w:val="hr-HR"/>
        </w:rPr>
        <w:t>80661</w:t>
      </w:r>
      <w:r w:rsidRPr="00FE7FBF">
        <w:rPr>
          <w:lang w:val="hr-HR"/>
        </w:rPr>
        <w:t xml:space="preserve">, OIB: </w:t>
      </w:r>
      <w:r w:rsidR="00864F33">
        <w:rPr>
          <w:lang w:val="hr-HR"/>
        </w:rPr>
        <w:t>19672044471</w:t>
      </w:r>
      <w:r w:rsidRPr="00FE7FBF">
        <w:rPr>
          <w:lang w:val="hr-HR"/>
        </w:rPr>
        <w:t xml:space="preserve">, </w:t>
      </w:r>
      <w:r w:rsidR="00864F33">
        <w:rPr>
          <w:lang w:val="hr-HR"/>
        </w:rPr>
        <w:t>28.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I. Otvara se stečajni postupak nad dužnikom </w:t>
      </w:r>
      <w:r w:rsidR="00864F33">
        <w:rPr>
          <w:szCs w:val="24"/>
          <w:lang w:val="hr-HR"/>
        </w:rPr>
        <w:t xml:space="preserve">BRABOS društvo s ograničenom odgovornošću za proizvodnju, trgovinu i usluge, Veliki Zdenci, Mate Lovraka 35, </w:t>
      </w:r>
      <w:r w:rsidR="00864F33" w:rsidRPr="00FE7FBF">
        <w:rPr>
          <w:lang w:val="hr-HR"/>
        </w:rPr>
        <w:t>MBS: 0100</w:t>
      </w:r>
      <w:r w:rsidR="00864F33">
        <w:rPr>
          <w:lang w:val="hr-HR"/>
        </w:rPr>
        <w:t>80661</w:t>
      </w:r>
      <w:r w:rsidR="00864F33" w:rsidRPr="00FE7FBF">
        <w:rPr>
          <w:lang w:val="hr-HR"/>
        </w:rPr>
        <w:t xml:space="preserve">, OIB: </w:t>
      </w:r>
      <w:r w:rsidR="00864F33">
        <w:rPr>
          <w:lang w:val="hr-HR"/>
        </w:rPr>
        <w:t>19672044471.</w:t>
      </w:r>
    </w:p>
    <w:p w:rsidRDefault="00864F33" w:rsidP="00CA6F86" w:rsidR="00864F3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 MARIJAN DRLJANOVČAN, dipl. ing. poljoprivrede - ekonomist iz Miholjanca, Antuna Mihanovića 131, OIB: 49708160625.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864F33">
        <w:rPr>
          <w:szCs w:val="24"/>
          <w:lang w:val="hr-HR"/>
        </w:rPr>
        <w:t xml:space="preserve">BRABOS društvo s ograničenom odgovornošću za proizvodnju, trgovinu i usluge, Veliki Zdenci, Mate Lovraka 35, </w:t>
      </w:r>
      <w:r w:rsidR="00864F33" w:rsidRPr="00FE7FBF">
        <w:rPr>
          <w:lang w:val="hr-HR"/>
        </w:rPr>
        <w:t>MBS: 0100</w:t>
      </w:r>
      <w:r w:rsidR="00864F33">
        <w:rPr>
          <w:lang w:val="hr-HR"/>
        </w:rPr>
        <w:t>80661</w:t>
      </w:r>
      <w:r w:rsidR="00864F33" w:rsidRPr="00FE7FBF">
        <w:rPr>
          <w:lang w:val="hr-HR"/>
        </w:rPr>
        <w:t xml:space="preserve">, OIB: </w:t>
      </w:r>
      <w:r w:rsidR="00864F33">
        <w:rPr>
          <w:lang w:val="hr-HR"/>
        </w:rPr>
        <w:t>19672044471.</w:t>
      </w:r>
    </w:p>
    <w:p w:rsidRDefault="00864F33" w:rsidP="00CA6F86" w:rsidR="00864F3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28.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 2015. u 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>3,00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864F33">
        <w:rPr>
          <w:szCs w:val="24"/>
          <w:lang w:val="hr-HR"/>
        </w:rPr>
        <w:t>93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 xml:space="preserve">,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 w:rsidR="00864F33">
        <w:rPr>
          <w:szCs w:val="24"/>
          <w:lang w:val="hr-HR"/>
        </w:rPr>
        <w:t>rgovačkog suda u Bjelovaru 4. studenoga</w:t>
      </w:r>
      <w:r w:rsidRPr="00FE7FBF">
        <w:rPr>
          <w:szCs w:val="24"/>
          <w:lang w:val="hr-HR"/>
        </w:rPr>
        <w:t xml:space="preserve"> 2015.,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 28</w:t>
      </w:r>
      <w:r w:rsidR="00CA6F86" w:rsidRPr="00FE7FBF">
        <w:rPr>
          <w:szCs w:val="24"/>
          <w:lang w:val="hr-HR"/>
        </w:rPr>
        <w:t>. prosinca 2015.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DNA:predlagatelju FINI, Podružnica Bjelovar 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Porezna uprava Virovitica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 28.12.2015.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E8F" w:rsidR="00462E8F">
      <w:r>
        <w:separator/>
      </w:r>
    </w:p>
  </w:endnote>
  <w:endnote w:id="0" w:type="continuationSeparator">
    <w:p w:rsidRDefault="00462E8F" w:rsidR="00462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E8F" w:rsidR="00462E8F">
      <w:r>
        <w:separator/>
      </w:r>
    </w:p>
  </w:footnote>
  <w:footnote w:id="0" w:type="continuationSeparator">
    <w:p w:rsidRDefault="00462E8F" w:rsidR="00462E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1A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St-93/2015-3.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85B19"/>
    <w:rsid w:val="000931A1"/>
    <w:rsid w:val="0009624A"/>
    <w:rsid w:val="000E7F8E"/>
    <w:rsid w:val="000F33D9"/>
    <w:rsid w:val="001035FC"/>
    <w:rsid w:val="00150B9A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1C2E"/>
    <w:rsid w:val="00306847"/>
    <w:rsid w:val="00310579"/>
    <w:rsid w:val="0034365E"/>
    <w:rsid w:val="00357225"/>
    <w:rsid w:val="00360085"/>
    <w:rsid w:val="00362FCC"/>
    <w:rsid w:val="003856E4"/>
    <w:rsid w:val="003A233F"/>
    <w:rsid w:val="003D515F"/>
    <w:rsid w:val="00411530"/>
    <w:rsid w:val="004368C8"/>
    <w:rsid w:val="00462E8F"/>
    <w:rsid w:val="004A2680"/>
    <w:rsid w:val="004D5164"/>
    <w:rsid w:val="004E7DAB"/>
    <w:rsid w:val="004F1D25"/>
    <w:rsid w:val="005234B5"/>
    <w:rsid w:val="00575F49"/>
    <w:rsid w:val="005A2447"/>
    <w:rsid w:val="005A6A0A"/>
    <w:rsid w:val="005E7F6D"/>
    <w:rsid w:val="00606637"/>
    <w:rsid w:val="006425FF"/>
    <w:rsid w:val="00652037"/>
    <w:rsid w:val="0066064B"/>
    <w:rsid w:val="006825E3"/>
    <w:rsid w:val="00691221"/>
    <w:rsid w:val="006923BC"/>
    <w:rsid w:val="006B48ED"/>
    <w:rsid w:val="006D69FC"/>
    <w:rsid w:val="00701DB2"/>
    <w:rsid w:val="00725BCB"/>
    <w:rsid w:val="0076259E"/>
    <w:rsid w:val="007F06DD"/>
    <w:rsid w:val="007F6517"/>
    <w:rsid w:val="00834CA1"/>
    <w:rsid w:val="008530FB"/>
    <w:rsid w:val="008638CA"/>
    <w:rsid w:val="00864F33"/>
    <w:rsid w:val="008758F4"/>
    <w:rsid w:val="00894A7D"/>
    <w:rsid w:val="008F1AD1"/>
    <w:rsid w:val="008F42A8"/>
    <w:rsid w:val="00915920"/>
    <w:rsid w:val="00940231"/>
    <w:rsid w:val="0094317E"/>
    <w:rsid w:val="009648B4"/>
    <w:rsid w:val="00997840"/>
    <w:rsid w:val="009C431F"/>
    <w:rsid w:val="00A042BF"/>
    <w:rsid w:val="00A60269"/>
    <w:rsid w:val="00AA3A97"/>
    <w:rsid w:val="00AD592E"/>
    <w:rsid w:val="00AE469A"/>
    <w:rsid w:val="00B34539"/>
    <w:rsid w:val="00B41B09"/>
    <w:rsid w:val="00B6308A"/>
    <w:rsid w:val="00B73A06"/>
    <w:rsid w:val="00B8457C"/>
    <w:rsid w:val="00B90012"/>
    <w:rsid w:val="00BC1A76"/>
    <w:rsid w:val="00BD3171"/>
    <w:rsid w:val="00BD5F72"/>
    <w:rsid w:val="00C243C3"/>
    <w:rsid w:val="00C25D49"/>
    <w:rsid w:val="00C34217"/>
    <w:rsid w:val="00C54571"/>
    <w:rsid w:val="00C61FA1"/>
    <w:rsid w:val="00C805D6"/>
    <w:rsid w:val="00C84F59"/>
    <w:rsid w:val="00CA3E82"/>
    <w:rsid w:val="00CA6F86"/>
    <w:rsid w:val="00CB2D3D"/>
    <w:rsid w:val="00CC27DC"/>
    <w:rsid w:val="00D14AEC"/>
    <w:rsid w:val="00D20471"/>
    <w:rsid w:val="00D52F5E"/>
    <w:rsid w:val="00D53FF2"/>
    <w:rsid w:val="00DA5CB7"/>
    <w:rsid w:val="00DC2CE3"/>
    <w:rsid w:val="00DE22C5"/>
    <w:rsid w:val="00E24C28"/>
    <w:rsid w:val="00E55D53"/>
    <w:rsid w:val="00E672E5"/>
    <w:rsid w:val="00E870EC"/>
    <w:rsid w:val="00E92386"/>
    <w:rsid w:val="00EA1CE3"/>
    <w:rsid w:val="00EA5BD4"/>
    <w:rsid w:val="00EA5E49"/>
    <w:rsid w:val="00EC1878"/>
    <w:rsid w:val="00F01E13"/>
    <w:rsid w:val="00F24118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1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A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A7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A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A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1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A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A7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A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A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St-93/2015-3</izvorni_sadrzaj>
    <derivirana_varijabla naziv="DomainObject.Oznaka_1">St-93/2015-3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St-93/2015</izvorni_sadrzaj>
    <derivirana_varijabla naziv="DomainObject.Predmet.OznakaBroj_1">St-93/2015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BRABOS društvo s ograničenom odgovornošću za proizvodnju, trgovinu i usluge Veliki Zdenci</izvorni_sadrzaj>
    <derivirana_varijabla naziv="DomainObject.Predmet.ProtustrankaFormated_1">  BRABOS društvo s ograničenom odgovornošću za proizvodnju, trgovinu i usluge Veliki Zdenci</derivirana_varijabla>
  </DomainObject.Predmet.ProtustrankaFormated>
  <DomainObject.Predmet.ProtustrankaFormatedOIB>
    <izvorni_sadrzaj>  BRABOS društvo s ograničenom odgovornošću za proizvodnju, trgovinu i usluge Veliki Zdenci, OIB 19672044471</izvorni_sadrzaj>
    <derivirana_varijabla naziv="DomainObject.Predmet.ProtustrankaFormatedOIB_1">  BRABOS društvo s ograničenom odgovornošću za proizvodnju, trgovinu i usluge Veliki Zdenci, OIB 19672044471</derivirana_varijabla>
  </DomainObject.Predmet.ProtustrankaFormatedOIB>
  <DomainObject.Predmet.ProtustrankaFormatedWithAdress>
    <izvorni_sadrzaj> BRABOS društvo s ograničenom odgovornošću za proizvodnju, trgovinu i usluge Veliki Zdenci, Mate Lovraka 35, 43290 Veliki Zdenci</izvorni_sadrzaj>
    <derivirana_varijabla naziv="DomainObject.Predmet.ProtustrankaFormatedWithAdress_1"> BRABOS društvo s ograničenom odgovornošću za proizvodnju, trgovinu i usluge Veliki Zdenci, Mate Lovraka 35, 43290 Veliki Zdenci</derivirana_varijabla>
  </DomainObject.Predmet.ProtustrankaFormatedWithAdress>
  <DomainObject.Predmet.ProtustrankaFormatedWithAdressOIB>
    <izvorni_sadrzaj> BRABOS društvo s ograničenom odgovornošću za proizvodnju, trgovinu i usluge Veliki Zdenci, OIB 19672044471, Mate Lovraka 35, 43290 Veliki Zdenci</izvorni_sadrzaj>
    <derivirana_varijabla naziv="DomainObject.Predmet.ProtustrankaFormatedWithAdressOIB_1"> BRABOS društvo s ograničenom odgovornošću za proizvodnju, trgovinu i usluge Veliki Zdenci, OIB 19672044471, Mate Lovraka 35, 43290 Veliki Zdenci</derivirana_varijabla>
  </DomainObject.Predmet.ProtustrankaFormatedWithAdressOIB>
  <DomainObject.Predmet.ProtustrankaWithAdress>
    <izvorni_sadrzaj>BRABOS društvo s ograničenom odgovornošću za proizvodnju, trgovinu i usluge Veliki Zdenci Mate Lovraka 35, 43290 Veliki Zdenci</izvorni_sadrzaj>
    <derivirana_varijabla naziv="DomainObject.Predmet.ProtustrankaWithAdress_1">BRABOS društvo s ograničenom odgovornošću za proizvodnju, trgovinu i usluge Veliki Zdenci Mate Lovraka 35, 43290 Veliki Zdenci</derivirana_varijabla>
  </DomainObject.Predmet.ProtustrankaWithAdress>
  <DomainObject.Predmet.ProtustrankaWithAdressOIB>
    <izvorni_sadrzaj>BRABOS društvo s ograničenom odgovornošću za proizvodnju, trgovinu i usluge Veliki Zdenci, OIB 19672044471, Mate Lovraka 35, 43290 Veliki Zdenci</izvorni_sadrzaj>
    <derivirana_varijabla naziv="DomainObject.Predmet.ProtustrankaWithAdressOIB_1">BRABOS društvo s ograničenom odgovornošću za proizvodnju, trgovinu i usluge Veliki Zdenci, OIB 19672044471, Mate Lovraka 35, 43290 Veliki Zdenci</derivirana_varijabla>
  </DomainObject.Predmet.ProtustrankaWithAdressOIB>
  <DomainObject.Predmet.ProtustrankaNazivFormated>
    <izvorni_sadrzaj>BRABOS društvo s ograničenom odgovornošću za proizvodnju, trgovinu i usluge Veliki Zdenci</izvorni_sadrzaj>
    <derivirana_varijabla naziv="DomainObject.Predmet.ProtustrankaNazivFormated_1">BRABOS društvo s ograničenom odgovornošću za proizvodnju, trgovinu i usluge Veliki Zdenci</derivirana_varijabla>
  </DomainObject.Predmet.ProtustrankaNazivFormated>
  <DomainObject.Predmet.ProtustrankaNazivFormatedOIB>
    <izvorni_sadrzaj>BRABOS društvo s ograničenom odgovornošću za proizvodnju, trgovinu i usluge Veliki Zdenci, OIB 19672044471</izvorni_sadrzaj>
    <derivirana_varijabla naziv="DomainObject.Predmet.ProtustrankaNazivFormatedOIB_1">BRABOS društvo s ograničenom odgovornošću za proizvodnju, trgovinu i usluge Veliki Zdenci, OIB 19672044471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BRABOS društvo s ograničenom odgovornošću za proizvodnju, trgovinu i usluge Veliki Zdenci</item>
    </izvorni_sadrzaj>
    <derivirana_varijabla naziv="DomainObject.Predmet.ProtuStrankaListFormated_1">
      <item>BRABOS društvo s ograničenom odgovornošću za proizvodnju, trgovinu i usluge Veliki Zdenci</item>
    </derivirana_varijabla>
  </DomainObject.Predmet.ProtuStrankaListFormated>
  <DomainObject.Predmet.ProtuStrankaListFormatedOIB>
    <izvorni_sadrzaj>
      <item>BRABOS društvo s ograničenom odgovornošću za proizvodnju, trgovinu i usluge Veliki Zdenci, OIB 19672044471</item>
    </izvorni_sadrzaj>
    <derivirana_varijabla naziv="DomainObject.Predmet.ProtuStrankaListFormatedOIB_1">
      <item>BRABOS društvo s ograničenom odgovornošću za proizvodnju, trgovinu i usluge Veliki Zdenci, OIB 19672044471</item>
    </derivirana_varijabla>
  </DomainObject.Predmet.ProtuStrankaListFormatedOIB>
  <DomainObject.Predmet.ProtuStrankaListFormatedWithAdress>
    <izvorni_sadrzaj>
      <item>BRABOS društvo s ograničenom odgovornošću za proizvodnju, trgovinu i usluge Veliki Zdenci, Mate Lovraka 35, 43290 Veliki Zdenci</item>
    </izvorni_sadrzaj>
    <derivirana_varijabla naziv="DomainObject.Predmet.ProtuStrankaListFormatedWithAdress_1">
      <item>BRABOS društvo s ograničenom odgovornošću za proizvodnju, trgovinu i usluge Veliki Zdenci, Mate Lovraka 35, 43290 Veliki Zdenci</item>
    </derivirana_varijabla>
  </DomainObject.Predmet.ProtuStrankaListFormatedWithAdress>
  <DomainObject.Predmet.ProtuStrankaListFormatedWithAdressOIB>
    <izvorni_sadrzaj>
      <item>BRABOS društvo s ograničenom odgovornošću za proizvodnju, trgovinu i usluge Veliki Zdenci, OIB 19672044471, Mate Lovraka 35, 43290 Veliki Zdenci</item>
    </izvorni_sadrzaj>
    <derivirana_varijabla naziv="DomainObject.Predmet.ProtuStrankaListFormatedWithAdressOIB_1">
      <item>BRABOS društvo s ograničenom odgovornošću za proizvodnju, trgovinu i usluge Veliki Zdenci, OIB 19672044471, Mate Lovraka 35, 43290 Veliki Zdenci</item>
    </derivirana_varijabla>
  </DomainObject.Predmet.ProtuStrankaListFormatedWithAdressOIB>
  <DomainObject.Predmet.ProtuStrankaListNazivFormated>
    <izvorni_sadrzaj>
      <item>BRABOS društvo s ograničenom odgovornošću za proizvodnju, trgovinu i usluge Veliki Zdenci</item>
    </izvorni_sadrzaj>
    <derivirana_varijabla naziv="DomainObject.Predmet.ProtuStrankaListNazivFormated_1">
      <item>BRABOS društvo s ograničenom odgovornošću za proizvodnju, trgovinu i usluge Veliki Zdenci</item>
    </derivirana_varijabla>
  </DomainObject.Predmet.ProtuStrankaListNazivFormated>
  <DomainObject.Predmet.ProtuStrankaListNazivFormatedOIB>
    <izvorni_sadrzaj>
      <item>BRABOS društvo s ograničenom odgovornošću za proizvodnju, trgovinu i usluge Veliki Zdenci, OIB 19672044471</item>
    </izvorni_sadrzaj>
    <derivirana_varijabla naziv="DomainObject.Predmet.ProtuStrankaListNazivFormatedOIB_1">
      <item>BRABOS društvo s ograničenom odgovornošću za proizvodnju, trgovinu i usluge Veliki Zdenci, OIB 19672044471</item>
    </derivirana_varijabla>
  </DomainObject.Predmet.ProtuStrankaListNazivFormatedOIB>
  <DomainObject.Predmet.OstaliListFormated>
    <izvorni_sadrzaj>
      <item>JURICA SLAVIČEK</item>
    </izvorni_sadrzaj>
    <derivirana_varijabla naziv="DomainObject.Predmet.OstaliListFormated_1">
      <item>JURICA SLAVIČEK</item>
    </derivirana_varijabla>
  </DomainObject.Predmet.OstaliListFormated>
  <DomainObject.Predmet.OstaliListFormatedOIB>
    <izvorni_sadrzaj>
      <item>JURICA SLAVIČEK, OIB 21378716553</item>
    </izvorni_sadrzaj>
    <derivirana_varijabla naziv="DomainObject.Predmet.OstaliListFormatedOIB_1">
      <item>JURICA SLAVIČEK, OIB 21378716553</item>
    </derivirana_varijabla>
  </DomainObject.Predmet.OstaliListFormatedOIB>
  <DomainObject.Predmet.OstaliListFormatedWithAdress>
    <izvorni_sadrzaj>
      <item>JURICA SLAVIČEK, Gradićka ulica 16, 10410 Gradići</item>
    </izvorni_sadrzaj>
    <derivirana_varijabla naziv="DomainObject.Predmet.OstaliListFormatedWithAdress_1">
      <item>JURICA SLAVIČEK, Gradićka ulica 16, 10410 Gradići</item>
    </derivirana_varijabla>
  </DomainObject.Predmet.OstaliListFormatedWithAdress>
  <DomainObject.Predmet.OstaliListFormatedWithAdressOIB>
    <izvorni_sadrzaj>
      <item>JURICA SLAVIČEK, OIB 21378716553, Gradićka ulica 16, 10410 Gradići</item>
    </izvorni_sadrzaj>
    <derivirana_varijabla naziv="DomainObject.Predmet.OstaliListFormatedWithAdressOIB_1">
      <item>JURICA SLAVIČEK, OIB 21378716553, Gradićka ulica 16, 10410 Gradići</item>
    </derivirana_varijabla>
  </DomainObject.Predmet.OstaliListFormatedWithAdressOIB>
  <DomainObject.Predmet.OstaliListNazivFormated>
    <izvorni_sadrzaj>
      <item>JURICA SLAVIČEK</item>
    </izvorni_sadrzaj>
    <derivirana_varijabla naziv="DomainObject.Predmet.OstaliListNazivFormated_1">
      <item>JURICA SLAVIČEK</item>
    </derivirana_varijabla>
  </DomainObject.Predmet.OstaliListNazivFormated>
  <DomainObject.Predmet.OstaliListNazivFormatedOIB>
    <izvorni_sadrzaj>
      <item>JURICA SLAVIČEK, OIB 21378716553</item>
    </izvorni_sadrzaj>
    <derivirana_varijabla naziv="DomainObject.Predmet.OstaliListNazivFormatedOIB_1">
      <item>JURICA SLAVIČEK, OIB 21378716553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St-93/2015-3</izvorni_sadrzaj>
    <derivirana_varijabla naziv="DomainObject.PoslovniBrojDokumenta_1">St-93/2015-3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BRABOS društvo s ograničenom odgovornošću za proizvodnju, trgovinu i usluge Veliki Zdenci</izvorni_sadrzaj>
    <derivirana_varijabla naziv="DomainObject.Predmet.ProtustrankaIDrugi_1">BRABOS društvo s ograničenom odgovornošću za proizvodnju, trgovinu i usluge Veliki Zdenci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BRABOS društvo s ograničenom odgovornošću za proizvodnju, trgovinu i usluge Veliki Zdenci, OIB 19672044471, Mate Lovraka 35, 43290 Veliki Zdenci</izvorni_sadrzaj>
    <derivirana_varijabla naziv="DomainObject.Predmet.ProtustrankaIDrugiAdressOIB_1">BRABOS društvo s ograničenom odgovornošću za proizvodnju, trgovinu i usluge Veliki Zdenci, OIB 19672044471, Mate Lovraka 35, 43290 Veliki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BRABOS društvo s ograničenom odgovornošću za proizvodnju, trgovinu i usluge Veliki Zdenci</item>
      <item>JURICA SLAVIČEK</item>
    </izvorni_sadrzaj>
    <derivirana_varijabla naziv="DomainObject.Predmet.SudioniciListNaziv_1">
      <item>FINA, RC ZAGREB, Podružnica Bjelovar</item>
      <item>BRABOS društvo s ograničenom odgovornošću za proizvodnju, trgovinu i usluge Veliki Zdenci</item>
      <item>JURICA SLAVIČEK</item>
    </derivirana_varijabla>
  </DomainObject.Predmet.SudioniciListNaziv>
  <DomainObject.Predmet.SudioniciListAdressOIB>
    <izvorni_sadrzaj>
      <item>FINA, RC ZAGREB, Podružnica Bjelovar, OIB 85821130368, F. Supila 4,43000 Bjelovar</item>
      <item>BRABOS društvo s ograničenom odgovornošću za proizvodnju, trgovinu i usluge Veliki Zdenci, OIB 19672044471, Mate Lovraka 35,43290 Veliki Zdenci</item>
      <item>JURICA SLAVIČEK, OIB 21378716553, Gradićka ulica 16,10410 Gradići</item>
    </izvorni_sadrzaj>
    <derivirana_varijabla naziv="DomainObject.Predmet.SudioniciListAdressOIB_1">
      <item>FINA, RC ZAGREB, Podružnica Bjelovar, OIB 85821130368, F. Supila 4,43000 Bjelovar</item>
      <item>BRABOS društvo s ograničenom odgovornošću za proizvodnju, trgovinu i usluge Veliki Zdenci, OIB 19672044471, Mate Lovraka 35,43290 Veliki Zdenci</item>
      <item>JURICA SLAVIČEK, OIB 21378716553, Gradićka ulica 16,10410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19672044471</item>
      <item>, OIB 21378716553</item>
    </izvorni_sadrzaj>
    <derivirana_varijabla naziv="DomainObject.Predmet.SudioniciListNazivOIB_1">
      <item>, OIB 85821130368</item>
      <item>, OIB 19672044471</item>
      <item>, OIB 21378716553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504BA-9AFC-444C-91CE-4DBC70C58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718</properties:Words>
  <properties:Characters>3886</properties:Characters>
  <properties:Lines>112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2015-12-28T11:41:00Z</dcterms:created>
  <dc:creator>553y7k3</dc:creator>
  <cp:lastModifiedBy>Suzana Sabljić</cp:lastModifiedBy>
  <cp:lastPrinted>2015-12-28T11:58:00Z</cp:lastPrinted>
  <dcterms:modified xmlns:xsi="http://www.w3.org/2001/XMLSchema-instance" xsi:type="dcterms:W3CDTF">2015-12-28T12:03:00Z</dcterms:modified>
  <cp:revision>9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